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1B57A4" w:rsidRPr="00E53210" w:rsidRDefault="00B11CC8">
      <w:pPr>
        <w:spacing w:line="192" w:lineRule="auto"/>
        <w:jc w:val="center"/>
        <w:rPr>
          <w:rFonts w:eastAsia="Arial"/>
          <w:b w:val="0"/>
          <w:i w:val="0"/>
          <w:strike w:val="0"/>
        </w:rPr>
      </w:pPr>
      <w:r>
        <w:rPr>
          <w:rFonts w:eastAsia="Arial"/>
          <w:b w:val="0"/>
          <w:i w:val="0"/>
          <w:strike w:val="0"/>
          <w:noProof/>
          <w:lang w:eastAsia="ru-RU"/>
        </w:rPr>
        <w:drawing>
          <wp:inline distT="0" distB="0" distL="0" distR="0">
            <wp:extent cx="638175" cy="933450"/>
            <wp:effectExtent l="19050" t="0" r="9525" b="0"/>
            <wp:docPr id="1" name="Изображение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Изображение1"/>
                    <pic:cNvPicPr>
                      <a:picLocks noRo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9334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B57A4" w:rsidRPr="00E53210" w:rsidRDefault="00032440">
      <w:pPr>
        <w:spacing w:line="192" w:lineRule="auto"/>
        <w:jc w:val="both"/>
        <w:rPr>
          <w:rFonts w:eastAsia="Arial"/>
          <w:b w:val="0"/>
          <w:i w:val="0"/>
          <w:strike w:val="0"/>
        </w:rPr>
      </w:pPr>
      <w:r>
        <w:rPr>
          <w:rFonts w:eastAsia="Arial"/>
          <w:b w:val="0"/>
          <w:i w:val="0"/>
          <w:strike w:val="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Текстовое поле2" o:spid="_x0000_s1027" type="#_x0000_t202" style="position:absolute;left:0;text-align:left;margin-left:-36pt;margin-top:6.6pt;width:566.55pt;height:118.3pt;z-index:251657216;visibility:visible;mso-wrap-distance-left:9.05pt;mso-wrap-distance-right:9.05pt;mso-position-horizontal-relative:margin" o:allowincell="f" stroked="f">
            <v:fill opacity="0" color2="black"/>
            <v:textbox inset="0,0,0,0">
              <w:txbxContent>
                <w:tbl>
                  <w:tblPr>
                    <w:tblW w:w="11340" w:type="dxa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11340"/>
                  </w:tblGrid>
                  <w:tr w:rsidR="004F6AB9">
                    <w:trPr>
                      <w:trHeight w:val="397"/>
                    </w:trPr>
                    <w:tc>
                      <w:tcPr>
                        <w:tcW w:w="11340" w:type="dxa"/>
                      </w:tcPr>
                      <w:p w:rsidR="004F6AB9" w:rsidRDefault="004F6AB9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4F6AB9">
                    <w:tc>
                      <w:tcPr>
                        <w:tcW w:w="11340" w:type="dxa"/>
                      </w:tcPr>
                      <w:p w:rsidR="004F6AB9" w:rsidRDefault="004F6AB9">
                        <w:pPr>
                          <w:pStyle w:val="3"/>
                          <w:numPr>
                            <w:ilvl w:val="2"/>
                            <w:numId w:val="3"/>
                          </w:numPr>
                          <w:ind w:left="0" w:hanging="720"/>
                          <w:jc w:val="center"/>
                          <w:rPr>
                            <w:b/>
                            <w:sz w:val="36"/>
                            <w:szCs w:val="36"/>
                          </w:rPr>
                        </w:pPr>
                        <w:r>
                          <w:rPr>
                            <w:b/>
                            <w:sz w:val="36"/>
                            <w:szCs w:val="36"/>
                          </w:rPr>
                          <w:t>АДМИНИСТРАЦИЯ УШИНСКОГО СЕЛЬСОВЕТА</w:t>
                        </w:r>
                      </w:p>
                      <w:p w:rsidR="004F6AB9" w:rsidRDefault="004F6AB9">
                        <w:pPr>
                          <w:pStyle w:val="3"/>
                          <w:numPr>
                            <w:ilvl w:val="2"/>
                            <w:numId w:val="3"/>
                          </w:numPr>
                          <w:ind w:left="0" w:hanging="720"/>
                          <w:jc w:val="center"/>
                          <w:rPr>
                            <w:b/>
                            <w:sz w:val="36"/>
                            <w:szCs w:val="36"/>
                          </w:rPr>
                        </w:pPr>
                        <w:r>
                          <w:rPr>
                            <w:b/>
                            <w:sz w:val="36"/>
                            <w:szCs w:val="36"/>
                          </w:rPr>
                          <w:t>ЗЕМЕТЧИНСКОГО РАЙОНА ПЕНЗЕНСКОЙ ОБЛАСТИ</w:t>
                        </w:r>
                      </w:p>
                    </w:tc>
                  </w:tr>
                  <w:tr w:rsidR="004F6AB9">
                    <w:trPr>
                      <w:trHeight w:val="397"/>
                    </w:trPr>
                    <w:tc>
                      <w:tcPr>
                        <w:tcW w:w="11340" w:type="dxa"/>
                        <w:vAlign w:val="center"/>
                      </w:tcPr>
                      <w:p w:rsidR="004F6AB9" w:rsidRDefault="004F6AB9">
                        <w:pPr>
                          <w:pStyle w:val="3"/>
                          <w:numPr>
                            <w:ilvl w:val="2"/>
                            <w:numId w:val="3"/>
                          </w:numPr>
                          <w:ind w:left="0" w:hanging="720"/>
                          <w:rPr>
                            <w:b/>
                            <w:sz w:val="36"/>
                            <w:szCs w:val="36"/>
                          </w:rPr>
                        </w:pPr>
                      </w:p>
                    </w:tc>
                  </w:tr>
                  <w:tr w:rsidR="004F6AB9">
                    <w:trPr>
                      <w:trHeight w:val="542"/>
                    </w:trPr>
                    <w:tc>
                      <w:tcPr>
                        <w:tcW w:w="11340" w:type="dxa"/>
                        <w:vAlign w:val="center"/>
                      </w:tcPr>
                      <w:p w:rsidR="004F6AB9" w:rsidRDefault="004F6AB9">
                        <w:pPr>
                          <w:pStyle w:val="3"/>
                          <w:numPr>
                            <w:ilvl w:val="2"/>
                            <w:numId w:val="3"/>
                          </w:numPr>
                          <w:rPr>
                            <w:b/>
                          </w:rPr>
                        </w:pPr>
                      </w:p>
                      <w:p w:rsidR="004F6AB9" w:rsidRDefault="004F6AB9">
                        <w:pPr>
                          <w:pStyle w:val="3"/>
                          <w:numPr>
                            <w:ilvl w:val="2"/>
                            <w:numId w:val="3"/>
                          </w:numPr>
                          <w:ind w:left="0" w:hanging="720"/>
                          <w:jc w:val="center"/>
                          <w:rPr>
                            <w:b/>
                            <w:sz w:val="36"/>
                            <w:szCs w:val="36"/>
                          </w:rPr>
                        </w:pPr>
                        <w:r>
                          <w:rPr>
                            <w:b/>
                            <w:sz w:val="36"/>
                            <w:szCs w:val="36"/>
                          </w:rPr>
                          <w:t>ПОСТАНОВЛЕНИЕ</w:t>
                        </w:r>
                      </w:p>
                    </w:tc>
                  </w:tr>
                </w:tbl>
                <w:p w:rsidR="004F6AB9" w:rsidRDefault="004F6AB9">
                  <w:r>
                    <w:t xml:space="preserve"> </w:t>
                  </w:r>
                </w:p>
              </w:txbxContent>
            </v:textbox>
            <w10:wrap type="square" side="largest" anchorx="margin"/>
          </v:shape>
        </w:pict>
      </w:r>
    </w:p>
    <w:p w:rsidR="001B57A4" w:rsidRPr="00E53210" w:rsidRDefault="001B57A4">
      <w:pPr>
        <w:jc w:val="center"/>
        <w:rPr>
          <w:rFonts w:eastAsia="Arial"/>
          <w:b w:val="0"/>
          <w:i w:val="0"/>
          <w:strike w:val="0"/>
        </w:rPr>
      </w:pPr>
    </w:p>
    <w:p w:rsidR="001B57A4" w:rsidRPr="00E53210" w:rsidRDefault="00032440">
      <w:pPr>
        <w:jc w:val="center"/>
        <w:rPr>
          <w:rFonts w:eastAsia="Arial"/>
          <w:b w:val="0"/>
          <w:i w:val="0"/>
          <w:strike w:val="0"/>
        </w:rPr>
      </w:pPr>
      <w:r>
        <w:rPr>
          <w:rFonts w:eastAsia="Arial"/>
          <w:b w:val="0"/>
          <w:i w:val="0"/>
          <w:strike w:val="0"/>
        </w:rPr>
        <w:pict>
          <v:shape id="Текстовое поле1" o:spid="_x0000_s1026" type="#_x0000_t202" style="position:absolute;left:0;text-align:left;margin-left:0;margin-top:-2.9pt;width:232.05pt;height:41.45pt;z-index:251658240;visibility:visible;mso-wrap-distance-left:9.05pt;mso-wrap-distance-right:9.05pt;mso-position-horizontal:center;mso-position-horizontal-relative:margin" o:allowincell="f" stroked="f">
            <v:fill opacity="0" color2="black"/>
            <v:textbox inset="0,0,0,0">
              <w:txbxContent>
                <w:tbl>
                  <w:tblPr>
                    <w:tblW w:w="4650" w:type="dxa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284"/>
                    <w:gridCol w:w="2835"/>
                    <w:gridCol w:w="397"/>
                    <w:gridCol w:w="1134"/>
                  </w:tblGrid>
                  <w:tr w:rsidR="004F6AB9">
                    <w:tc>
                      <w:tcPr>
                        <w:tcW w:w="284" w:type="dxa"/>
                        <w:vAlign w:val="bottom"/>
                      </w:tcPr>
                      <w:p w:rsidR="004F6AB9" w:rsidRDefault="004F6AB9">
                        <w:pPr>
                          <w:rPr>
                            <w:b w:val="0"/>
                            <w:i w:val="0"/>
                            <w:strike w:val="0"/>
                          </w:rPr>
                        </w:pPr>
                        <w:r>
                          <w:rPr>
                            <w:b w:val="0"/>
                            <w:i w:val="0"/>
                            <w:strike w:val="0"/>
                          </w:rPr>
                          <w:t>от</w:t>
                        </w:r>
                      </w:p>
                    </w:tc>
                    <w:tc>
                      <w:tcPr>
                        <w:tcW w:w="2835" w:type="dxa"/>
                        <w:tcBorders>
                          <w:bottom w:val="single" w:sz="4" w:space="0" w:color="000000"/>
                        </w:tcBorders>
                      </w:tcPr>
                      <w:p w:rsidR="004F6AB9" w:rsidRDefault="004F6AB9" w:rsidP="00924E52">
                        <w:pPr>
                          <w:jc w:val="center"/>
                          <w:rPr>
                            <w:b w:val="0"/>
                            <w:i w:val="0"/>
                            <w:strike w:val="0"/>
                          </w:rPr>
                        </w:pPr>
                        <w:r>
                          <w:rPr>
                            <w:b w:val="0"/>
                            <w:i w:val="0"/>
                            <w:strike w:val="0"/>
                          </w:rPr>
                          <w:t>2</w:t>
                        </w:r>
                        <w:r w:rsidR="00924E52">
                          <w:rPr>
                            <w:b w:val="0"/>
                            <w:i w:val="0"/>
                            <w:strike w:val="0"/>
                          </w:rPr>
                          <w:t>5</w:t>
                        </w:r>
                        <w:r>
                          <w:rPr>
                            <w:b w:val="0"/>
                            <w:i w:val="0"/>
                            <w:strike w:val="0"/>
                          </w:rPr>
                          <w:t>.1</w:t>
                        </w:r>
                        <w:r w:rsidR="00924E52">
                          <w:rPr>
                            <w:b w:val="0"/>
                            <w:i w:val="0"/>
                            <w:strike w:val="0"/>
                          </w:rPr>
                          <w:t>2</w:t>
                        </w:r>
                        <w:r>
                          <w:rPr>
                            <w:b w:val="0"/>
                            <w:i w:val="0"/>
                            <w:strike w:val="0"/>
                          </w:rPr>
                          <w:t>.2020</w:t>
                        </w:r>
                      </w:p>
                    </w:tc>
                    <w:tc>
                      <w:tcPr>
                        <w:tcW w:w="397" w:type="dxa"/>
                      </w:tcPr>
                      <w:p w:rsidR="004F6AB9" w:rsidRDefault="004F6AB9">
                        <w:pPr>
                          <w:jc w:val="center"/>
                          <w:rPr>
                            <w:b w:val="0"/>
                            <w:i w:val="0"/>
                            <w:strike w:val="0"/>
                          </w:rPr>
                        </w:pPr>
                        <w:r>
                          <w:rPr>
                            <w:b w:val="0"/>
                            <w:i w:val="0"/>
                            <w:strike w:val="0"/>
                          </w:rPr>
                          <w:t xml:space="preserve">№  </w:t>
                        </w:r>
                      </w:p>
                    </w:tc>
                    <w:tc>
                      <w:tcPr>
                        <w:tcW w:w="1134" w:type="dxa"/>
                        <w:tcBorders>
                          <w:bottom w:val="single" w:sz="4" w:space="0" w:color="000000"/>
                        </w:tcBorders>
                      </w:tcPr>
                      <w:p w:rsidR="004F6AB9" w:rsidRDefault="00924E52" w:rsidP="00175166">
                        <w:pPr>
                          <w:jc w:val="center"/>
                          <w:rPr>
                            <w:b w:val="0"/>
                            <w:i w:val="0"/>
                            <w:strike w:val="0"/>
                          </w:rPr>
                        </w:pPr>
                        <w:r>
                          <w:rPr>
                            <w:b w:val="0"/>
                            <w:i w:val="0"/>
                            <w:strike w:val="0"/>
                          </w:rPr>
                          <w:t>63</w:t>
                        </w:r>
                      </w:p>
                    </w:tc>
                  </w:tr>
                  <w:tr w:rsidR="004F6AB9">
                    <w:tc>
                      <w:tcPr>
                        <w:tcW w:w="4650" w:type="dxa"/>
                        <w:gridSpan w:val="4"/>
                      </w:tcPr>
                      <w:p w:rsidR="004F6AB9" w:rsidRDefault="004F6AB9">
                        <w:pPr>
                          <w:jc w:val="center"/>
                          <w:rPr>
                            <w:b w:val="0"/>
                            <w:i w:val="0"/>
                            <w:strike w:val="0"/>
                          </w:rPr>
                        </w:pPr>
                        <w:r>
                          <w:rPr>
                            <w:b w:val="0"/>
                            <w:i w:val="0"/>
                            <w:strike w:val="0"/>
                          </w:rPr>
                          <w:t xml:space="preserve"> </w:t>
                        </w:r>
                      </w:p>
                      <w:p w:rsidR="004F6AB9" w:rsidRDefault="004F6AB9" w:rsidP="001B57A4">
                        <w:pPr>
                          <w:jc w:val="center"/>
                          <w:rPr>
                            <w:b w:val="0"/>
                            <w:i w:val="0"/>
                            <w:strike w:val="0"/>
                          </w:rPr>
                        </w:pPr>
                        <w:r>
                          <w:rPr>
                            <w:b w:val="0"/>
                            <w:i w:val="0"/>
                            <w:strike w:val="0"/>
                          </w:rPr>
                          <w:t xml:space="preserve">с. </w:t>
                        </w:r>
                        <w:proofErr w:type="spellStart"/>
                        <w:r>
                          <w:rPr>
                            <w:b w:val="0"/>
                            <w:i w:val="0"/>
                            <w:strike w:val="0"/>
                          </w:rPr>
                          <w:t>Ушинка</w:t>
                        </w:r>
                        <w:proofErr w:type="spellEnd"/>
                      </w:p>
                    </w:tc>
                  </w:tr>
                </w:tbl>
                <w:p w:rsidR="004F6AB9" w:rsidRDefault="004F6AB9">
                  <w:r>
                    <w:t xml:space="preserve"> </w:t>
                  </w:r>
                </w:p>
              </w:txbxContent>
            </v:textbox>
            <w10:wrap type="square" side="largest" anchorx="margin"/>
          </v:shape>
        </w:pict>
      </w:r>
    </w:p>
    <w:p w:rsidR="001B57A4" w:rsidRPr="00E53210" w:rsidRDefault="001B57A4">
      <w:pPr>
        <w:jc w:val="center"/>
        <w:rPr>
          <w:rFonts w:eastAsia="Arial"/>
          <w:b w:val="0"/>
          <w:i w:val="0"/>
          <w:strike w:val="0"/>
        </w:rPr>
      </w:pPr>
    </w:p>
    <w:p w:rsidR="001B57A4" w:rsidRPr="00E53210" w:rsidRDefault="001B57A4" w:rsidP="00B30E2A">
      <w:pPr>
        <w:rPr>
          <w:rFonts w:eastAsia="Arial"/>
          <w:b w:val="0"/>
          <w:i w:val="0"/>
          <w:strike w:val="0"/>
        </w:rPr>
      </w:pPr>
    </w:p>
    <w:p w:rsidR="001B57A4" w:rsidRDefault="001B57A4">
      <w:pPr>
        <w:jc w:val="center"/>
        <w:rPr>
          <w:rFonts w:eastAsia="Arial"/>
          <w:i w:val="0"/>
          <w:strike w:val="0"/>
          <w:sz w:val="28"/>
          <w:szCs w:val="28"/>
        </w:rPr>
      </w:pPr>
      <w:r w:rsidRPr="00704780">
        <w:rPr>
          <w:rFonts w:eastAsia="Arial"/>
          <w:i w:val="0"/>
          <w:strike w:val="0"/>
          <w:sz w:val="28"/>
          <w:szCs w:val="28"/>
        </w:rPr>
        <w:t xml:space="preserve">О внесении изменений в </w:t>
      </w:r>
      <w:r w:rsidR="00487A0C">
        <w:rPr>
          <w:rFonts w:eastAsia="Arial"/>
          <w:i w:val="0"/>
          <w:strike w:val="0"/>
          <w:sz w:val="28"/>
          <w:szCs w:val="28"/>
        </w:rPr>
        <w:t>муниципальную программу</w:t>
      </w:r>
      <w:r w:rsidRPr="00704780">
        <w:rPr>
          <w:rFonts w:eastAsia="Arial"/>
          <w:i w:val="0"/>
          <w:strike w:val="0"/>
          <w:sz w:val="28"/>
          <w:szCs w:val="28"/>
        </w:rPr>
        <w:t xml:space="preserve"> </w:t>
      </w:r>
      <w:r w:rsidR="009F1C40" w:rsidRPr="00704780">
        <w:rPr>
          <w:rFonts w:eastAsia="Arial"/>
          <w:i w:val="0"/>
          <w:strike w:val="0"/>
          <w:sz w:val="28"/>
          <w:szCs w:val="28"/>
        </w:rPr>
        <w:t>Ушинского</w:t>
      </w:r>
      <w:r w:rsidRPr="00704780">
        <w:rPr>
          <w:rFonts w:eastAsia="Arial"/>
          <w:i w:val="0"/>
          <w:strike w:val="0"/>
          <w:sz w:val="28"/>
          <w:szCs w:val="28"/>
        </w:rPr>
        <w:t xml:space="preserve"> сельсовета  </w:t>
      </w:r>
      <w:proofErr w:type="spellStart"/>
      <w:r w:rsidRPr="00704780">
        <w:rPr>
          <w:rFonts w:eastAsia="Arial"/>
          <w:i w:val="0"/>
          <w:strike w:val="0"/>
          <w:sz w:val="28"/>
          <w:szCs w:val="28"/>
        </w:rPr>
        <w:t>Земетчинского</w:t>
      </w:r>
      <w:proofErr w:type="spellEnd"/>
      <w:r w:rsidRPr="00704780">
        <w:rPr>
          <w:rFonts w:eastAsia="Arial"/>
          <w:i w:val="0"/>
          <w:strike w:val="0"/>
          <w:sz w:val="28"/>
          <w:szCs w:val="28"/>
        </w:rPr>
        <w:t xml:space="preserve"> района Пензенской области </w:t>
      </w:r>
      <w:r w:rsidR="00487A0C">
        <w:rPr>
          <w:rFonts w:eastAsia="Arial"/>
          <w:i w:val="0"/>
          <w:strike w:val="0"/>
          <w:sz w:val="28"/>
          <w:szCs w:val="28"/>
        </w:rPr>
        <w:t>«</w:t>
      </w:r>
      <w:r w:rsidRPr="00704780">
        <w:rPr>
          <w:rFonts w:eastAsia="Arial"/>
          <w:i w:val="0"/>
          <w:strike w:val="0"/>
          <w:sz w:val="28"/>
          <w:szCs w:val="28"/>
        </w:rPr>
        <w:t xml:space="preserve">Развитие муниципального управления в </w:t>
      </w:r>
      <w:r w:rsidR="009F1C40" w:rsidRPr="00704780">
        <w:rPr>
          <w:rFonts w:eastAsia="Arial"/>
          <w:i w:val="0"/>
          <w:strike w:val="0"/>
          <w:sz w:val="28"/>
          <w:szCs w:val="28"/>
        </w:rPr>
        <w:t>Ушинском</w:t>
      </w:r>
      <w:r w:rsidRPr="00704780">
        <w:rPr>
          <w:rFonts w:eastAsia="Arial"/>
          <w:i w:val="0"/>
          <w:strike w:val="0"/>
          <w:sz w:val="28"/>
          <w:szCs w:val="28"/>
        </w:rPr>
        <w:t xml:space="preserve"> сельсовете </w:t>
      </w:r>
      <w:proofErr w:type="spellStart"/>
      <w:r w:rsidRPr="00704780">
        <w:rPr>
          <w:rFonts w:eastAsia="Arial"/>
          <w:i w:val="0"/>
          <w:strike w:val="0"/>
          <w:sz w:val="28"/>
          <w:szCs w:val="28"/>
        </w:rPr>
        <w:t>Земетчинского</w:t>
      </w:r>
      <w:proofErr w:type="spellEnd"/>
      <w:r w:rsidRPr="00704780">
        <w:rPr>
          <w:rFonts w:eastAsia="Arial"/>
          <w:i w:val="0"/>
          <w:strike w:val="0"/>
          <w:sz w:val="28"/>
          <w:szCs w:val="28"/>
        </w:rPr>
        <w:t xml:space="preserve"> района Пензенской области</w:t>
      </w:r>
      <w:r w:rsidR="00487A0C">
        <w:rPr>
          <w:rFonts w:eastAsia="Arial"/>
          <w:i w:val="0"/>
          <w:strike w:val="0"/>
          <w:sz w:val="28"/>
          <w:szCs w:val="28"/>
        </w:rPr>
        <w:t xml:space="preserve"> </w:t>
      </w:r>
      <w:r w:rsidRPr="00704780">
        <w:rPr>
          <w:rFonts w:eastAsia="Arial"/>
          <w:i w:val="0"/>
          <w:strike w:val="0"/>
          <w:sz w:val="28"/>
          <w:szCs w:val="28"/>
        </w:rPr>
        <w:t xml:space="preserve"> на </w:t>
      </w:r>
      <w:r w:rsidR="00487A0C">
        <w:rPr>
          <w:rFonts w:eastAsia="Arial"/>
          <w:i w:val="0"/>
          <w:strike w:val="0"/>
          <w:sz w:val="28"/>
          <w:szCs w:val="28"/>
        </w:rPr>
        <w:t xml:space="preserve"> </w:t>
      </w:r>
      <w:r w:rsidRPr="00704780">
        <w:rPr>
          <w:rFonts w:eastAsia="Arial"/>
          <w:i w:val="0"/>
          <w:strike w:val="0"/>
          <w:sz w:val="28"/>
          <w:szCs w:val="28"/>
        </w:rPr>
        <w:t>2014 - 202</w:t>
      </w:r>
      <w:r w:rsidR="00C61AA8">
        <w:rPr>
          <w:rFonts w:eastAsia="Arial"/>
          <w:i w:val="0"/>
          <w:strike w:val="0"/>
          <w:sz w:val="28"/>
          <w:szCs w:val="28"/>
        </w:rPr>
        <w:t>5</w:t>
      </w:r>
      <w:r w:rsidRPr="00704780">
        <w:rPr>
          <w:rFonts w:eastAsia="Arial"/>
          <w:i w:val="0"/>
          <w:strike w:val="0"/>
          <w:sz w:val="28"/>
          <w:szCs w:val="28"/>
        </w:rPr>
        <w:t xml:space="preserve"> годы»</w:t>
      </w:r>
      <w:r w:rsidR="00487A0C">
        <w:rPr>
          <w:rFonts w:eastAsia="Arial"/>
          <w:i w:val="0"/>
          <w:strike w:val="0"/>
          <w:sz w:val="28"/>
          <w:szCs w:val="28"/>
        </w:rPr>
        <w:t xml:space="preserve">, утвержденную постановлением администрации Ушинского сельсовета </w:t>
      </w:r>
      <w:proofErr w:type="spellStart"/>
      <w:r w:rsidR="00487A0C">
        <w:rPr>
          <w:rFonts w:eastAsia="Arial"/>
          <w:i w:val="0"/>
          <w:strike w:val="0"/>
          <w:sz w:val="28"/>
          <w:szCs w:val="28"/>
        </w:rPr>
        <w:t>Земетчинского</w:t>
      </w:r>
      <w:proofErr w:type="spellEnd"/>
      <w:r w:rsidR="00487A0C">
        <w:rPr>
          <w:rFonts w:eastAsia="Arial"/>
          <w:i w:val="0"/>
          <w:strike w:val="0"/>
          <w:sz w:val="28"/>
          <w:szCs w:val="28"/>
        </w:rPr>
        <w:t xml:space="preserve"> района Пензенской области от 15.10.2013 №22</w:t>
      </w:r>
      <w:r w:rsidRPr="00704780">
        <w:rPr>
          <w:rFonts w:eastAsia="Arial"/>
          <w:i w:val="0"/>
          <w:strike w:val="0"/>
          <w:sz w:val="28"/>
          <w:szCs w:val="28"/>
        </w:rPr>
        <w:t xml:space="preserve"> (с последующими изменениями)</w:t>
      </w:r>
    </w:p>
    <w:p w:rsidR="005134DB" w:rsidRDefault="005134DB">
      <w:pPr>
        <w:jc w:val="center"/>
        <w:rPr>
          <w:rFonts w:eastAsia="Arial"/>
          <w:i w:val="0"/>
          <w:strike w:val="0"/>
          <w:sz w:val="28"/>
          <w:szCs w:val="28"/>
        </w:rPr>
      </w:pPr>
    </w:p>
    <w:p w:rsidR="00C61AA8" w:rsidRPr="00C61AA8" w:rsidRDefault="00C61AA8" w:rsidP="00C61AA8">
      <w:pPr>
        <w:ind w:firstLine="709"/>
        <w:jc w:val="both"/>
        <w:rPr>
          <w:rFonts w:eastAsia="Arial"/>
          <w:b w:val="0"/>
          <w:i w:val="0"/>
          <w:strike w:val="0"/>
          <w:sz w:val="28"/>
          <w:szCs w:val="28"/>
        </w:rPr>
      </w:pPr>
      <w:r w:rsidRPr="00C61AA8">
        <w:rPr>
          <w:rFonts w:eastAsia="Arial"/>
          <w:b w:val="0"/>
          <w:i w:val="0"/>
          <w:strike w:val="0"/>
          <w:sz w:val="28"/>
          <w:szCs w:val="28"/>
        </w:rPr>
        <w:t xml:space="preserve">В связи с уточнением объемов финансирования и мероприятий программы, руководствуясь статьей 23 Устава </w:t>
      </w:r>
      <w:r>
        <w:rPr>
          <w:rFonts w:eastAsia="Arial"/>
          <w:b w:val="0"/>
          <w:i w:val="0"/>
          <w:strike w:val="0"/>
          <w:sz w:val="28"/>
          <w:szCs w:val="28"/>
        </w:rPr>
        <w:t>Ушин</w:t>
      </w:r>
      <w:r w:rsidRPr="00C61AA8">
        <w:rPr>
          <w:rFonts w:eastAsia="Arial"/>
          <w:b w:val="0"/>
          <w:i w:val="0"/>
          <w:strike w:val="0"/>
          <w:sz w:val="28"/>
          <w:szCs w:val="28"/>
        </w:rPr>
        <w:t xml:space="preserve">ского сельсовета </w:t>
      </w:r>
      <w:proofErr w:type="spellStart"/>
      <w:r w:rsidRPr="00C61AA8">
        <w:rPr>
          <w:rFonts w:eastAsia="Arial"/>
          <w:b w:val="0"/>
          <w:i w:val="0"/>
          <w:strike w:val="0"/>
          <w:sz w:val="28"/>
          <w:szCs w:val="28"/>
        </w:rPr>
        <w:t>Земетчинского</w:t>
      </w:r>
      <w:proofErr w:type="spellEnd"/>
      <w:r w:rsidRPr="00C61AA8">
        <w:rPr>
          <w:rFonts w:eastAsia="Arial"/>
          <w:b w:val="0"/>
          <w:i w:val="0"/>
          <w:strike w:val="0"/>
          <w:sz w:val="28"/>
          <w:szCs w:val="28"/>
        </w:rPr>
        <w:t xml:space="preserve"> района Пензенской области,</w:t>
      </w:r>
    </w:p>
    <w:p w:rsidR="001B57A4" w:rsidRPr="00704780" w:rsidRDefault="001B57A4" w:rsidP="00B30E2A">
      <w:pPr>
        <w:jc w:val="center"/>
        <w:rPr>
          <w:rFonts w:eastAsia="Arial"/>
          <w:i w:val="0"/>
          <w:strike w:val="0"/>
          <w:sz w:val="28"/>
          <w:szCs w:val="28"/>
        </w:rPr>
      </w:pPr>
      <w:r w:rsidRPr="00704780">
        <w:rPr>
          <w:rFonts w:eastAsia="Arial"/>
          <w:i w:val="0"/>
          <w:strike w:val="0"/>
          <w:sz w:val="28"/>
          <w:szCs w:val="28"/>
        </w:rPr>
        <w:t xml:space="preserve">Администрация </w:t>
      </w:r>
      <w:r w:rsidR="009F1C40" w:rsidRPr="00704780">
        <w:rPr>
          <w:rFonts w:eastAsia="Arial"/>
          <w:i w:val="0"/>
          <w:strike w:val="0"/>
          <w:sz w:val="28"/>
          <w:szCs w:val="28"/>
        </w:rPr>
        <w:t>Ушинского</w:t>
      </w:r>
      <w:r w:rsidRPr="00704780">
        <w:rPr>
          <w:rFonts w:eastAsia="Arial"/>
          <w:i w:val="0"/>
          <w:strike w:val="0"/>
          <w:sz w:val="28"/>
          <w:szCs w:val="28"/>
        </w:rPr>
        <w:t xml:space="preserve"> сельсовета</w:t>
      </w:r>
    </w:p>
    <w:p w:rsidR="001B57A4" w:rsidRPr="00704780" w:rsidRDefault="001B57A4" w:rsidP="00B30E2A">
      <w:pPr>
        <w:jc w:val="center"/>
        <w:rPr>
          <w:rFonts w:eastAsia="Arial"/>
          <w:i w:val="0"/>
          <w:strike w:val="0"/>
          <w:sz w:val="28"/>
          <w:szCs w:val="28"/>
        </w:rPr>
      </w:pPr>
      <w:proofErr w:type="spellStart"/>
      <w:r w:rsidRPr="00704780">
        <w:rPr>
          <w:rFonts w:eastAsia="Arial"/>
          <w:i w:val="0"/>
          <w:strike w:val="0"/>
          <w:sz w:val="28"/>
          <w:szCs w:val="28"/>
        </w:rPr>
        <w:t>Земетчинского</w:t>
      </w:r>
      <w:proofErr w:type="spellEnd"/>
      <w:r w:rsidRPr="00704780">
        <w:rPr>
          <w:rFonts w:eastAsia="Arial"/>
          <w:i w:val="0"/>
          <w:strike w:val="0"/>
          <w:sz w:val="28"/>
          <w:szCs w:val="28"/>
        </w:rPr>
        <w:t xml:space="preserve"> района Пензенской области постановляет:</w:t>
      </w:r>
    </w:p>
    <w:p w:rsidR="001B57A4" w:rsidRPr="00704780" w:rsidRDefault="00175166">
      <w:pPr>
        <w:suppressAutoHyphens w:val="0"/>
        <w:ind w:firstLine="709"/>
        <w:jc w:val="both"/>
        <w:rPr>
          <w:rFonts w:eastAsia="Arial"/>
          <w:b w:val="0"/>
          <w:i w:val="0"/>
          <w:strike w:val="0"/>
          <w:sz w:val="28"/>
          <w:szCs w:val="28"/>
        </w:rPr>
      </w:pPr>
      <w:r>
        <w:rPr>
          <w:rFonts w:eastAsia="Arial"/>
          <w:b w:val="0"/>
          <w:i w:val="0"/>
          <w:strike w:val="0"/>
          <w:sz w:val="28"/>
          <w:szCs w:val="28"/>
        </w:rPr>
        <w:t>1</w:t>
      </w:r>
      <w:r w:rsidR="001B57A4" w:rsidRPr="00704780">
        <w:rPr>
          <w:rFonts w:eastAsia="Arial"/>
          <w:b w:val="0"/>
          <w:i w:val="0"/>
          <w:strike w:val="0"/>
          <w:sz w:val="28"/>
          <w:szCs w:val="28"/>
        </w:rPr>
        <w:t>. Внести в муниципальную программу</w:t>
      </w:r>
      <w:r w:rsidR="008306C8">
        <w:rPr>
          <w:rFonts w:eastAsia="Arial"/>
          <w:b w:val="0"/>
          <w:i w:val="0"/>
          <w:strike w:val="0"/>
          <w:sz w:val="28"/>
          <w:szCs w:val="28"/>
        </w:rPr>
        <w:t xml:space="preserve"> Ушинского сельсовета </w:t>
      </w:r>
      <w:proofErr w:type="spellStart"/>
      <w:r w:rsidR="008306C8">
        <w:rPr>
          <w:rFonts w:eastAsia="Arial"/>
          <w:b w:val="0"/>
          <w:i w:val="0"/>
          <w:strike w:val="0"/>
          <w:sz w:val="28"/>
          <w:szCs w:val="28"/>
        </w:rPr>
        <w:t>Земетчинского</w:t>
      </w:r>
      <w:proofErr w:type="spellEnd"/>
      <w:r w:rsidR="008306C8">
        <w:rPr>
          <w:rFonts w:eastAsia="Arial"/>
          <w:b w:val="0"/>
          <w:i w:val="0"/>
          <w:strike w:val="0"/>
          <w:sz w:val="28"/>
          <w:szCs w:val="28"/>
        </w:rPr>
        <w:t xml:space="preserve"> района  </w:t>
      </w:r>
      <w:bookmarkStart w:id="0" w:name="_GoBack"/>
      <w:bookmarkEnd w:id="0"/>
      <w:r w:rsidR="008306C8">
        <w:rPr>
          <w:rFonts w:eastAsia="Arial"/>
          <w:b w:val="0"/>
          <w:i w:val="0"/>
          <w:strike w:val="0"/>
          <w:sz w:val="28"/>
          <w:szCs w:val="28"/>
        </w:rPr>
        <w:t>Пензенской области</w:t>
      </w:r>
      <w:r w:rsidR="001B57A4" w:rsidRPr="00704780">
        <w:rPr>
          <w:rFonts w:eastAsia="Arial"/>
          <w:b w:val="0"/>
          <w:i w:val="0"/>
          <w:strike w:val="0"/>
          <w:sz w:val="28"/>
          <w:szCs w:val="28"/>
        </w:rPr>
        <w:t xml:space="preserve">  «Развитие муниципального управления в </w:t>
      </w:r>
      <w:r w:rsidR="009F1C40" w:rsidRPr="00704780">
        <w:rPr>
          <w:rFonts w:eastAsia="Arial"/>
          <w:b w:val="0"/>
          <w:i w:val="0"/>
          <w:strike w:val="0"/>
          <w:sz w:val="28"/>
          <w:szCs w:val="28"/>
        </w:rPr>
        <w:t>Ушинском</w:t>
      </w:r>
      <w:r w:rsidR="001B57A4" w:rsidRPr="00704780">
        <w:rPr>
          <w:rFonts w:eastAsia="Arial"/>
          <w:b w:val="0"/>
          <w:i w:val="0"/>
          <w:strike w:val="0"/>
          <w:sz w:val="28"/>
          <w:szCs w:val="28"/>
        </w:rPr>
        <w:t xml:space="preserve"> сельсовете </w:t>
      </w:r>
      <w:proofErr w:type="spellStart"/>
      <w:r w:rsidR="001B57A4" w:rsidRPr="00704780">
        <w:rPr>
          <w:rFonts w:eastAsia="Arial"/>
          <w:b w:val="0"/>
          <w:i w:val="0"/>
          <w:strike w:val="0"/>
          <w:sz w:val="28"/>
          <w:szCs w:val="28"/>
        </w:rPr>
        <w:t>Земетчинского</w:t>
      </w:r>
      <w:proofErr w:type="spellEnd"/>
      <w:r w:rsidR="001B57A4" w:rsidRPr="00704780">
        <w:rPr>
          <w:rFonts w:eastAsia="Arial"/>
          <w:b w:val="0"/>
          <w:i w:val="0"/>
          <w:strike w:val="0"/>
          <w:sz w:val="28"/>
          <w:szCs w:val="28"/>
        </w:rPr>
        <w:t xml:space="preserve"> района Пензенской области на 2014 - 202</w:t>
      </w:r>
      <w:r w:rsidR="008103C2">
        <w:rPr>
          <w:rFonts w:eastAsia="Arial"/>
          <w:b w:val="0"/>
          <w:i w:val="0"/>
          <w:strike w:val="0"/>
          <w:sz w:val="28"/>
          <w:szCs w:val="28"/>
        </w:rPr>
        <w:t>5</w:t>
      </w:r>
      <w:r w:rsidR="001B57A4" w:rsidRPr="00704780">
        <w:rPr>
          <w:rFonts w:eastAsia="Arial"/>
          <w:b w:val="0"/>
          <w:i w:val="0"/>
          <w:strike w:val="0"/>
          <w:sz w:val="28"/>
          <w:szCs w:val="28"/>
        </w:rPr>
        <w:t xml:space="preserve"> годы»</w:t>
      </w:r>
      <w:r w:rsidR="008306C8">
        <w:rPr>
          <w:rFonts w:eastAsia="Arial"/>
          <w:b w:val="0"/>
          <w:i w:val="0"/>
          <w:strike w:val="0"/>
          <w:sz w:val="28"/>
          <w:szCs w:val="28"/>
        </w:rPr>
        <w:t xml:space="preserve"> (далее - муниципальная программа)</w:t>
      </w:r>
      <w:r w:rsidR="001B57A4" w:rsidRPr="00704780">
        <w:rPr>
          <w:rFonts w:eastAsia="Arial"/>
          <w:b w:val="0"/>
          <w:i w:val="0"/>
          <w:strike w:val="0"/>
          <w:sz w:val="28"/>
          <w:szCs w:val="28"/>
        </w:rPr>
        <w:t xml:space="preserve">, утвержденную постановлением администрации  </w:t>
      </w:r>
      <w:r w:rsidR="009F1C40" w:rsidRPr="00704780">
        <w:rPr>
          <w:rFonts w:eastAsia="Arial"/>
          <w:b w:val="0"/>
          <w:i w:val="0"/>
          <w:strike w:val="0"/>
          <w:sz w:val="28"/>
          <w:szCs w:val="28"/>
        </w:rPr>
        <w:t>Ушинского</w:t>
      </w:r>
      <w:r w:rsidR="001B57A4" w:rsidRPr="00704780">
        <w:rPr>
          <w:rFonts w:eastAsia="Arial"/>
          <w:b w:val="0"/>
          <w:i w:val="0"/>
          <w:strike w:val="0"/>
          <w:sz w:val="28"/>
          <w:szCs w:val="28"/>
        </w:rPr>
        <w:t xml:space="preserve"> сельсовета </w:t>
      </w:r>
      <w:proofErr w:type="spellStart"/>
      <w:r w:rsidR="001B57A4" w:rsidRPr="00704780">
        <w:rPr>
          <w:rFonts w:eastAsia="Arial"/>
          <w:b w:val="0"/>
          <w:i w:val="0"/>
          <w:strike w:val="0"/>
          <w:sz w:val="28"/>
          <w:szCs w:val="28"/>
        </w:rPr>
        <w:t>Земетчинского</w:t>
      </w:r>
      <w:proofErr w:type="spellEnd"/>
      <w:r w:rsidR="001B57A4" w:rsidRPr="00704780">
        <w:rPr>
          <w:rFonts w:eastAsia="Arial"/>
          <w:b w:val="0"/>
          <w:i w:val="0"/>
          <w:strike w:val="0"/>
          <w:sz w:val="28"/>
          <w:szCs w:val="28"/>
        </w:rPr>
        <w:t xml:space="preserve"> района от 15.10.2013 № 2</w:t>
      </w:r>
      <w:r w:rsidR="001D3091" w:rsidRPr="00704780">
        <w:rPr>
          <w:rFonts w:eastAsia="Arial"/>
          <w:b w:val="0"/>
          <w:i w:val="0"/>
          <w:strike w:val="0"/>
          <w:sz w:val="28"/>
          <w:szCs w:val="28"/>
        </w:rPr>
        <w:t>2</w:t>
      </w:r>
      <w:r w:rsidR="001B57A4" w:rsidRPr="00704780">
        <w:rPr>
          <w:rFonts w:eastAsia="Arial"/>
          <w:b w:val="0"/>
          <w:i w:val="0"/>
          <w:strike w:val="0"/>
          <w:sz w:val="28"/>
          <w:szCs w:val="28"/>
        </w:rPr>
        <w:t xml:space="preserve"> (с последующими изменениями), </w:t>
      </w:r>
      <w:r w:rsidR="001A301C">
        <w:rPr>
          <w:rFonts w:eastAsia="Arial"/>
          <w:b w:val="0"/>
          <w:i w:val="0"/>
          <w:strike w:val="0"/>
          <w:sz w:val="28"/>
          <w:szCs w:val="28"/>
        </w:rPr>
        <w:t xml:space="preserve">следующие </w:t>
      </w:r>
      <w:r w:rsidR="001B57A4" w:rsidRPr="00704780">
        <w:rPr>
          <w:rFonts w:eastAsia="Arial"/>
          <w:b w:val="0"/>
          <w:i w:val="0"/>
          <w:strike w:val="0"/>
          <w:sz w:val="28"/>
          <w:szCs w:val="28"/>
        </w:rPr>
        <w:t>изменения</w:t>
      </w:r>
      <w:r w:rsidR="001A301C">
        <w:rPr>
          <w:rFonts w:eastAsia="Arial"/>
          <w:b w:val="0"/>
          <w:i w:val="0"/>
          <w:strike w:val="0"/>
          <w:sz w:val="28"/>
          <w:szCs w:val="28"/>
        </w:rPr>
        <w:t>:</w:t>
      </w:r>
    </w:p>
    <w:p w:rsidR="007F07FF" w:rsidRPr="007F07FF" w:rsidRDefault="001B57A4" w:rsidP="007F07FF">
      <w:pPr>
        <w:ind w:firstLine="709"/>
        <w:jc w:val="both"/>
        <w:rPr>
          <w:rFonts w:eastAsia="Arial"/>
          <w:b w:val="0"/>
          <w:i w:val="0"/>
          <w:strike w:val="0"/>
          <w:sz w:val="28"/>
          <w:szCs w:val="28"/>
        </w:rPr>
      </w:pPr>
      <w:r w:rsidRPr="00704780">
        <w:rPr>
          <w:rFonts w:eastAsia="Arial"/>
          <w:b w:val="0"/>
          <w:i w:val="0"/>
          <w:strike w:val="0"/>
          <w:sz w:val="28"/>
          <w:szCs w:val="28"/>
        </w:rPr>
        <w:t xml:space="preserve">         </w:t>
      </w:r>
      <w:r w:rsidR="007F07FF" w:rsidRPr="007F07FF">
        <w:rPr>
          <w:rFonts w:eastAsia="Arial"/>
          <w:b w:val="0"/>
          <w:i w:val="0"/>
          <w:strike w:val="0"/>
          <w:sz w:val="28"/>
          <w:szCs w:val="28"/>
        </w:rPr>
        <w:t>1.1. В Паспорте муниципальной программы строку «Объёмы бюджетных ассигнований муниципальной Программы» изложить в следующей редакции:</w:t>
      </w:r>
    </w:p>
    <w:p w:rsidR="00F66F5A" w:rsidRDefault="001B57A4" w:rsidP="007F07FF">
      <w:pPr>
        <w:jc w:val="both"/>
        <w:rPr>
          <w:rFonts w:eastAsia="Arial"/>
          <w:b w:val="0"/>
          <w:i w:val="0"/>
          <w:strike w:val="0"/>
        </w:rPr>
      </w:pPr>
      <w:r w:rsidRPr="00704780">
        <w:rPr>
          <w:rFonts w:eastAsia="Arial"/>
          <w:b w:val="0"/>
          <w:i w:val="0"/>
          <w:strike w:val="0"/>
          <w:sz w:val="28"/>
          <w:szCs w:val="28"/>
        </w:rPr>
        <w:t xml:space="preserve">  </w:t>
      </w:r>
      <w:r w:rsidR="007F07FF">
        <w:rPr>
          <w:rFonts w:eastAsia="Arial"/>
          <w:b w:val="0"/>
          <w:i w:val="0"/>
          <w:strike w:val="0"/>
          <w:sz w:val="28"/>
          <w:szCs w:val="28"/>
        </w:rPr>
        <w:t>«</w:t>
      </w:r>
    </w:p>
    <w:tbl>
      <w:tblPr>
        <w:tblW w:w="9497" w:type="dxa"/>
        <w:tblInd w:w="108" w:type="dxa"/>
        <w:tblCellMar>
          <w:top w:w="75" w:type="dxa"/>
          <w:left w:w="75" w:type="dxa"/>
          <w:bottom w:w="75" w:type="dxa"/>
          <w:right w:w="75" w:type="dxa"/>
        </w:tblCellMar>
        <w:tblLook w:val="0000"/>
      </w:tblPr>
      <w:tblGrid>
        <w:gridCol w:w="3510"/>
        <w:gridCol w:w="5987"/>
      </w:tblGrid>
      <w:tr w:rsidR="001B57A4" w:rsidRPr="00E53210" w:rsidTr="007F07FF">
        <w:trPr>
          <w:trHeight w:val="750"/>
        </w:trPr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57A4" w:rsidRPr="00E53210" w:rsidRDefault="001B57A4">
            <w:pPr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>Объемы бюджетных ассигнований муниципальной Программы</w:t>
            </w:r>
          </w:p>
        </w:tc>
        <w:tc>
          <w:tcPr>
            <w:tcW w:w="5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57A4" w:rsidRPr="00E53210" w:rsidRDefault="001B57A4">
            <w:pPr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 xml:space="preserve">Общий объём финансирования –  </w:t>
            </w:r>
            <w:r w:rsidR="00201374" w:rsidRPr="00E53210">
              <w:rPr>
                <w:rFonts w:eastAsia="Arial"/>
                <w:b w:val="0"/>
                <w:i w:val="0"/>
                <w:strike w:val="0"/>
              </w:rPr>
              <w:t>3</w:t>
            </w:r>
            <w:r w:rsidR="00D02F52">
              <w:rPr>
                <w:rFonts w:eastAsia="Arial"/>
                <w:b w:val="0"/>
                <w:i w:val="0"/>
                <w:strike w:val="0"/>
              </w:rPr>
              <w:t>2</w:t>
            </w:r>
            <w:r w:rsidR="00A64EA0">
              <w:rPr>
                <w:rFonts w:eastAsia="Arial"/>
                <w:b w:val="0"/>
                <w:i w:val="0"/>
                <w:strike w:val="0"/>
              </w:rPr>
              <w:t>671,5</w:t>
            </w:r>
            <w:r w:rsidRPr="00E53210">
              <w:rPr>
                <w:rFonts w:eastAsia="Arial"/>
                <w:b w:val="0"/>
                <w:i w:val="0"/>
                <w:strike w:val="0"/>
              </w:rPr>
              <w:t xml:space="preserve">  тыс. рублей,          </w:t>
            </w:r>
          </w:p>
          <w:p w:rsidR="001B57A4" w:rsidRPr="00E53210" w:rsidRDefault="001B57A4">
            <w:pPr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 xml:space="preserve"> в том числе: </w:t>
            </w:r>
          </w:p>
          <w:p w:rsidR="001B57A4" w:rsidRPr="00E53210" w:rsidRDefault="001B57A4">
            <w:pPr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>Средства федерального бюджета –  0,0  тыс. рублей   (</w:t>
            </w:r>
            <w:proofErr w:type="spellStart"/>
            <w:r w:rsidRPr="00E53210">
              <w:rPr>
                <w:rFonts w:eastAsia="Arial"/>
                <w:b w:val="0"/>
                <w:i w:val="0"/>
                <w:strike w:val="0"/>
              </w:rPr>
              <w:t>софинансирование</w:t>
            </w:r>
            <w:proofErr w:type="spellEnd"/>
            <w:r w:rsidRPr="00E53210">
              <w:rPr>
                <w:rFonts w:eastAsia="Arial"/>
                <w:b w:val="0"/>
                <w:i w:val="0"/>
                <w:strike w:val="0"/>
              </w:rPr>
              <w:t>):</w:t>
            </w:r>
          </w:p>
          <w:p w:rsidR="001B57A4" w:rsidRPr="00E53210" w:rsidRDefault="001B57A4">
            <w:pPr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>2014 год –  0,0тыс. руб.;</w:t>
            </w:r>
          </w:p>
          <w:p w:rsidR="001B57A4" w:rsidRPr="00E53210" w:rsidRDefault="001B57A4">
            <w:pPr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>2015 год –  0,0 тыс. руб.;</w:t>
            </w:r>
          </w:p>
          <w:p w:rsidR="001B57A4" w:rsidRPr="00E53210" w:rsidRDefault="001B57A4">
            <w:pPr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>2016 год –</w:t>
            </w:r>
            <w:r w:rsidR="00CE1C86" w:rsidRPr="00E53210">
              <w:rPr>
                <w:rFonts w:eastAsia="Arial"/>
                <w:b w:val="0"/>
                <w:i w:val="0"/>
                <w:strike w:val="0"/>
              </w:rPr>
              <w:t>0,0</w:t>
            </w:r>
            <w:r w:rsidRPr="00E53210">
              <w:rPr>
                <w:rFonts w:eastAsia="Arial"/>
                <w:b w:val="0"/>
                <w:i w:val="0"/>
                <w:strike w:val="0"/>
              </w:rPr>
              <w:t>тыс. руб.;</w:t>
            </w:r>
          </w:p>
          <w:p w:rsidR="001B57A4" w:rsidRPr="00E53210" w:rsidRDefault="001B57A4">
            <w:pPr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lastRenderedPageBreak/>
              <w:t xml:space="preserve">2017 год –  </w:t>
            </w:r>
            <w:r w:rsidR="00CE1C86" w:rsidRPr="00E53210">
              <w:rPr>
                <w:rFonts w:eastAsia="Arial"/>
                <w:b w:val="0"/>
                <w:i w:val="0"/>
                <w:strike w:val="0"/>
              </w:rPr>
              <w:t>0,0</w:t>
            </w:r>
            <w:r w:rsidRPr="00E53210">
              <w:rPr>
                <w:rFonts w:eastAsia="Arial"/>
                <w:b w:val="0"/>
                <w:i w:val="0"/>
                <w:strike w:val="0"/>
              </w:rPr>
              <w:t>тыс. руб.;</w:t>
            </w:r>
          </w:p>
          <w:p w:rsidR="001B57A4" w:rsidRPr="00E53210" w:rsidRDefault="001B57A4">
            <w:pPr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 xml:space="preserve">2018 год –  </w:t>
            </w:r>
            <w:r w:rsidR="00CE1C86" w:rsidRPr="00E53210">
              <w:rPr>
                <w:rFonts w:eastAsia="Arial"/>
                <w:b w:val="0"/>
                <w:i w:val="0"/>
                <w:strike w:val="0"/>
              </w:rPr>
              <w:t>0,0</w:t>
            </w:r>
            <w:r w:rsidRPr="00E53210">
              <w:rPr>
                <w:rFonts w:eastAsia="Arial"/>
                <w:b w:val="0"/>
                <w:i w:val="0"/>
                <w:strike w:val="0"/>
              </w:rPr>
              <w:t>тыс. руб.;</w:t>
            </w:r>
          </w:p>
          <w:p w:rsidR="001B57A4" w:rsidRPr="00E53210" w:rsidRDefault="001B57A4">
            <w:pPr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 xml:space="preserve">2019 год –  </w:t>
            </w:r>
            <w:r w:rsidR="00CE1C86" w:rsidRPr="00E53210">
              <w:rPr>
                <w:rFonts w:eastAsia="Arial"/>
                <w:b w:val="0"/>
                <w:i w:val="0"/>
                <w:strike w:val="0"/>
              </w:rPr>
              <w:t>0,0</w:t>
            </w:r>
            <w:r w:rsidRPr="00E53210">
              <w:rPr>
                <w:rFonts w:eastAsia="Arial"/>
                <w:b w:val="0"/>
                <w:i w:val="0"/>
                <w:strike w:val="0"/>
              </w:rPr>
              <w:t>тыс. руб.;</w:t>
            </w:r>
          </w:p>
          <w:p w:rsidR="001B57A4" w:rsidRPr="00E53210" w:rsidRDefault="001B57A4">
            <w:pPr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 xml:space="preserve">2020 год – </w:t>
            </w:r>
            <w:r w:rsidR="00CE1C86" w:rsidRPr="00E53210">
              <w:rPr>
                <w:rFonts w:eastAsia="Arial"/>
                <w:b w:val="0"/>
                <w:i w:val="0"/>
                <w:strike w:val="0"/>
              </w:rPr>
              <w:t xml:space="preserve">0,0 </w:t>
            </w:r>
            <w:r w:rsidRPr="00E53210">
              <w:rPr>
                <w:rFonts w:eastAsia="Arial"/>
                <w:b w:val="0"/>
                <w:i w:val="0"/>
                <w:strike w:val="0"/>
              </w:rPr>
              <w:t>тыс. руб.;</w:t>
            </w:r>
          </w:p>
          <w:p w:rsidR="001B57A4" w:rsidRPr="00E53210" w:rsidRDefault="001B57A4">
            <w:pPr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 xml:space="preserve">2021 год -  </w:t>
            </w:r>
            <w:r w:rsidR="00CE1C86" w:rsidRPr="00E53210">
              <w:rPr>
                <w:rFonts w:eastAsia="Arial"/>
                <w:b w:val="0"/>
                <w:i w:val="0"/>
                <w:strike w:val="0"/>
              </w:rPr>
              <w:t xml:space="preserve">0,0 </w:t>
            </w:r>
            <w:r w:rsidRPr="00E53210">
              <w:rPr>
                <w:rFonts w:eastAsia="Arial"/>
                <w:b w:val="0"/>
                <w:i w:val="0"/>
                <w:strike w:val="0"/>
              </w:rPr>
              <w:t>тыс. руб.;</w:t>
            </w:r>
          </w:p>
          <w:p w:rsidR="001B57A4" w:rsidRPr="00E53210" w:rsidRDefault="001B57A4">
            <w:pPr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>2022 год -</w:t>
            </w:r>
            <w:r w:rsidR="00CE1C86" w:rsidRPr="00E53210">
              <w:rPr>
                <w:rFonts w:eastAsia="Arial"/>
                <w:b w:val="0"/>
                <w:i w:val="0"/>
                <w:strike w:val="0"/>
              </w:rPr>
              <w:t xml:space="preserve"> 0,0 </w:t>
            </w:r>
            <w:r w:rsidRPr="00E53210">
              <w:rPr>
                <w:rFonts w:eastAsia="Arial"/>
                <w:b w:val="0"/>
                <w:i w:val="0"/>
                <w:strike w:val="0"/>
              </w:rPr>
              <w:t>тыс. руб.;</w:t>
            </w:r>
          </w:p>
          <w:p w:rsidR="001B57A4" w:rsidRPr="00E53210" w:rsidRDefault="001B57A4">
            <w:pPr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>2023 год-</w:t>
            </w:r>
            <w:r w:rsidR="00CE1C86" w:rsidRPr="00E53210">
              <w:rPr>
                <w:rFonts w:eastAsia="Arial"/>
                <w:b w:val="0"/>
                <w:i w:val="0"/>
                <w:strike w:val="0"/>
              </w:rPr>
              <w:t xml:space="preserve"> 0,0 </w:t>
            </w:r>
            <w:r w:rsidRPr="00E53210">
              <w:rPr>
                <w:rFonts w:eastAsia="Arial"/>
                <w:b w:val="0"/>
                <w:i w:val="0"/>
                <w:strike w:val="0"/>
              </w:rPr>
              <w:t xml:space="preserve"> тыс. руб.;</w:t>
            </w:r>
          </w:p>
          <w:p w:rsidR="001B57A4" w:rsidRPr="00E53210" w:rsidRDefault="001B57A4">
            <w:pPr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>2024 год-0,0 тыс</w:t>
            </w:r>
            <w:proofErr w:type="gramStart"/>
            <w:r w:rsidRPr="00E53210">
              <w:rPr>
                <w:rFonts w:eastAsia="Arial"/>
                <w:b w:val="0"/>
                <w:i w:val="0"/>
                <w:strike w:val="0"/>
              </w:rPr>
              <w:t>.р</w:t>
            </w:r>
            <w:proofErr w:type="gramEnd"/>
            <w:r w:rsidRPr="00E53210">
              <w:rPr>
                <w:rFonts w:eastAsia="Arial"/>
                <w:b w:val="0"/>
                <w:i w:val="0"/>
                <w:strike w:val="0"/>
              </w:rPr>
              <w:t>уб.;</w:t>
            </w:r>
          </w:p>
          <w:p w:rsidR="001B57A4" w:rsidRPr="00E53210" w:rsidRDefault="001B57A4">
            <w:pPr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>2025 год -0,0 тыс. руб.</w:t>
            </w:r>
          </w:p>
          <w:p w:rsidR="001B57A4" w:rsidRPr="00E53210" w:rsidRDefault="001B57A4">
            <w:pPr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>Средства бюджета Пензенской области –  0,0 тыс. рублей   (</w:t>
            </w:r>
            <w:proofErr w:type="spellStart"/>
            <w:r w:rsidRPr="00E53210">
              <w:rPr>
                <w:rFonts w:eastAsia="Arial"/>
                <w:b w:val="0"/>
                <w:i w:val="0"/>
                <w:strike w:val="0"/>
              </w:rPr>
              <w:t>софинансирование</w:t>
            </w:r>
            <w:proofErr w:type="spellEnd"/>
            <w:r w:rsidRPr="00E53210">
              <w:rPr>
                <w:rFonts w:eastAsia="Arial"/>
                <w:b w:val="0"/>
                <w:i w:val="0"/>
                <w:strike w:val="0"/>
              </w:rPr>
              <w:t>):</w:t>
            </w:r>
          </w:p>
          <w:p w:rsidR="001B57A4" w:rsidRPr="00E53210" w:rsidRDefault="001B57A4">
            <w:pPr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>2014 год –  0,0тыс. руб.;</w:t>
            </w:r>
          </w:p>
          <w:p w:rsidR="001B57A4" w:rsidRPr="00E53210" w:rsidRDefault="001B57A4">
            <w:pPr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>2015 год –  0,0 тыс. руб.;</w:t>
            </w:r>
          </w:p>
          <w:p w:rsidR="001B57A4" w:rsidRPr="00E53210" w:rsidRDefault="001B57A4">
            <w:pPr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>2016 год – 0,0  тыс. руб.;</w:t>
            </w:r>
          </w:p>
          <w:p w:rsidR="001B57A4" w:rsidRPr="00E53210" w:rsidRDefault="001B57A4">
            <w:pPr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>2017 год –  0,0тыс. руб.;</w:t>
            </w:r>
          </w:p>
          <w:p w:rsidR="001B57A4" w:rsidRPr="00E53210" w:rsidRDefault="001B57A4">
            <w:pPr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>2018 год –  0,0тыс. руб.;</w:t>
            </w:r>
          </w:p>
          <w:p w:rsidR="001B57A4" w:rsidRPr="00E53210" w:rsidRDefault="001B57A4">
            <w:pPr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>2019 год –  0,0тыс. руб.;</w:t>
            </w:r>
          </w:p>
          <w:p w:rsidR="001B57A4" w:rsidRPr="00E53210" w:rsidRDefault="001B57A4">
            <w:pPr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>2020 год –  0,0тыс. руб.;</w:t>
            </w:r>
          </w:p>
          <w:p w:rsidR="001B57A4" w:rsidRPr="00E53210" w:rsidRDefault="001B57A4">
            <w:pPr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>2021 год -   0,0тыс. руб.;</w:t>
            </w:r>
          </w:p>
          <w:p w:rsidR="001B57A4" w:rsidRPr="00E53210" w:rsidRDefault="001B57A4">
            <w:pPr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>2022 год -  0,0тыс. руб.;</w:t>
            </w:r>
          </w:p>
          <w:p w:rsidR="001B57A4" w:rsidRPr="00E53210" w:rsidRDefault="001B57A4">
            <w:pPr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>2023 год- 0,о тыс. руб.;</w:t>
            </w:r>
          </w:p>
          <w:p w:rsidR="001B57A4" w:rsidRPr="00E53210" w:rsidRDefault="001B57A4">
            <w:pPr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>2024 год-0,0 тыс</w:t>
            </w:r>
            <w:proofErr w:type="gramStart"/>
            <w:r w:rsidRPr="00E53210">
              <w:rPr>
                <w:rFonts w:eastAsia="Arial"/>
                <w:b w:val="0"/>
                <w:i w:val="0"/>
                <w:strike w:val="0"/>
              </w:rPr>
              <w:t>.р</w:t>
            </w:r>
            <w:proofErr w:type="gramEnd"/>
            <w:r w:rsidRPr="00E53210">
              <w:rPr>
                <w:rFonts w:eastAsia="Arial"/>
                <w:b w:val="0"/>
                <w:i w:val="0"/>
                <w:strike w:val="0"/>
              </w:rPr>
              <w:t>уб.;</w:t>
            </w:r>
          </w:p>
          <w:p w:rsidR="001B57A4" w:rsidRPr="00E53210" w:rsidRDefault="001B57A4">
            <w:pPr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>2025 год -0,0 тыс. руб.</w:t>
            </w:r>
          </w:p>
          <w:p w:rsidR="001B57A4" w:rsidRPr="00E53210" w:rsidRDefault="001B57A4">
            <w:pPr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>Средства бюджета муниципального образования «</w:t>
            </w:r>
            <w:proofErr w:type="spellStart"/>
            <w:r w:rsidRPr="00E53210">
              <w:rPr>
                <w:rFonts w:eastAsia="Arial"/>
                <w:b w:val="0"/>
                <w:i w:val="0"/>
                <w:strike w:val="0"/>
              </w:rPr>
              <w:t>Земетчинск</w:t>
            </w:r>
            <w:r w:rsidR="001D3091" w:rsidRPr="00E53210">
              <w:rPr>
                <w:rFonts w:eastAsia="Arial"/>
                <w:b w:val="0"/>
                <w:i w:val="0"/>
                <w:strike w:val="0"/>
              </w:rPr>
              <w:t>ий</w:t>
            </w:r>
            <w:proofErr w:type="spellEnd"/>
            <w:r w:rsidRPr="00E53210">
              <w:rPr>
                <w:rFonts w:eastAsia="Arial"/>
                <w:b w:val="0"/>
                <w:i w:val="0"/>
                <w:strike w:val="0"/>
              </w:rPr>
              <w:t xml:space="preserve"> район Пензенской области» –  0,0  тыс. рублей:</w:t>
            </w:r>
          </w:p>
          <w:p w:rsidR="001B57A4" w:rsidRPr="00E53210" w:rsidRDefault="001B57A4">
            <w:pPr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>2014 год –  0,0тыс. руб.;</w:t>
            </w:r>
          </w:p>
          <w:p w:rsidR="001B57A4" w:rsidRPr="00E53210" w:rsidRDefault="001B57A4">
            <w:pPr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>2015 год –  0,0 тыс. руб.;</w:t>
            </w:r>
          </w:p>
          <w:p w:rsidR="001B57A4" w:rsidRPr="00E53210" w:rsidRDefault="001B57A4">
            <w:pPr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 xml:space="preserve">2016 год –  </w:t>
            </w:r>
            <w:r w:rsidR="00CE1C86" w:rsidRPr="00E53210">
              <w:rPr>
                <w:rFonts w:eastAsia="Arial"/>
                <w:b w:val="0"/>
                <w:i w:val="0"/>
                <w:strike w:val="0"/>
              </w:rPr>
              <w:t>0,0</w:t>
            </w:r>
            <w:r w:rsidRPr="00E53210">
              <w:rPr>
                <w:rFonts w:eastAsia="Arial"/>
                <w:b w:val="0"/>
                <w:i w:val="0"/>
                <w:strike w:val="0"/>
              </w:rPr>
              <w:t xml:space="preserve"> тыс. руб.;</w:t>
            </w:r>
          </w:p>
          <w:p w:rsidR="001B57A4" w:rsidRPr="00E53210" w:rsidRDefault="001B57A4">
            <w:pPr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 xml:space="preserve">2017 год –  </w:t>
            </w:r>
            <w:r w:rsidR="00CE1C86" w:rsidRPr="00E53210">
              <w:rPr>
                <w:rFonts w:eastAsia="Arial"/>
                <w:b w:val="0"/>
                <w:i w:val="0"/>
                <w:strike w:val="0"/>
              </w:rPr>
              <w:t>0,0 т</w:t>
            </w:r>
            <w:r w:rsidRPr="00E53210">
              <w:rPr>
                <w:rFonts w:eastAsia="Arial"/>
                <w:b w:val="0"/>
                <w:i w:val="0"/>
                <w:strike w:val="0"/>
              </w:rPr>
              <w:t>ыс. руб.;</w:t>
            </w:r>
          </w:p>
          <w:p w:rsidR="001B57A4" w:rsidRPr="00E53210" w:rsidRDefault="001B57A4">
            <w:pPr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 xml:space="preserve">2018 год –  </w:t>
            </w:r>
            <w:r w:rsidR="00CE1C86" w:rsidRPr="00E53210">
              <w:rPr>
                <w:rFonts w:eastAsia="Arial"/>
                <w:b w:val="0"/>
                <w:i w:val="0"/>
                <w:strike w:val="0"/>
              </w:rPr>
              <w:t>0</w:t>
            </w:r>
            <w:r w:rsidRPr="00E53210">
              <w:rPr>
                <w:rFonts w:eastAsia="Arial"/>
                <w:b w:val="0"/>
                <w:i w:val="0"/>
                <w:strike w:val="0"/>
              </w:rPr>
              <w:t>,</w:t>
            </w:r>
            <w:r w:rsidR="00CE1C86" w:rsidRPr="00E53210">
              <w:rPr>
                <w:rFonts w:eastAsia="Arial"/>
                <w:b w:val="0"/>
                <w:i w:val="0"/>
                <w:strike w:val="0"/>
              </w:rPr>
              <w:t>0</w:t>
            </w:r>
            <w:r w:rsidRPr="00E53210">
              <w:rPr>
                <w:rFonts w:eastAsia="Arial"/>
                <w:b w:val="0"/>
                <w:i w:val="0"/>
                <w:strike w:val="0"/>
              </w:rPr>
              <w:t xml:space="preserve"> тыс. руб.;</w:t>
            </w:r>
          </w:p>
          <w:p w:rsidR="001B57A4" w:rsidRPr="00E53210" w:rsidRDefault="001B57A4">
            <w:pPr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 xml:space="preserve">2019 год –  </w:t>
            </w:r>
            <w:r w:rsidR="00CE1C86" w:rsidRPr="00E53210">
              <w:rPr>
                <w:rFonts w:eastAsia="Arial"/>
                <w:b w:val="0"/>
                <w:i w:val="0"/>
                <w:strike w:val="0"/>
              </w:rPr>
              <w:t xml:space="preserve">0,0 </w:t>
            </w:r>
            <w:r w:rsidRPr="00E53210">
              <w:rPr>
                <w:rFonts w:eastAsia="Arial"/>
                <w:b w:val="0"/>
                <w:i w:val="0"/>
                <w:strike w:val="0"/>
              </w:rPr>
              <w:t>тыс. руб.;</w:t>
            </w:r>
          </w:p>
          <w:p w:rsidR="001B57A4" w:rsidRPr="00E53210" w:rsidRDefault="001B57A4">
            <w:pPr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>2020 год –  0,0тыс. руб.;</w:t>
            </w:r>
          </w:p>
          <w:p w:rsidR="001B57A4" w:rsidRPr="00E53210" w:rsidRDefault="001B57A4">
            <w:pPr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>2021 год -   0,0тыс. руб.;</w:t>
            </w:r>
          </w:p>
          <w:p w:rsidR="001B57A4" w:rsidRPr="00E53210" w:rsidRDefault="001B57A4">
            <w:pPr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>2022 год -  0,0тыс. руб.;</w:t>
            </w:r>
          </w:p>
          <w:p w:rsidR="001B57A4" w:rsidRPr="00E53210" w:rsidRDefault="001B57A4">
            <w:pPr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>2023 год- 0,о тыс. руб.;</w:t>
            </w:r>
          </w:p>
          <w:p w:rsidR="001B57A4" w:rsidRPr="00E53210" w:rsidRDefault="001B57A4">
            <w:pPr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>2024 год-0,0 тыс</w:t>
            </w:r>
            <w:proofErr w:type="gramStart"/>
            <w:r w:rsidRPr="00E53210">
              <w:rPr>
                <w:rFonts w:eastAsia="Arial"/>
                <w:b w:val="0"/>
                <w:i w:val="0"/>
                <w:strike w:val="0"/>
              </w:rPr>
              <w:t>.р</w:t>
            </w:r>
            <w:proofErr w:type="gramEnd"/>
            <w:r w:rsidRPr="00E53210">
              <w:rPr>
                <w:rFonts w:eastAsia="Arial"/>
                <w:b w:val="0"/>
                <w:i w:val="0"/>
                <w:strike w:val="0"/>
              </w:rPr>
              <w:t>уб.;</w:t>
            </w:r>
          </w:p>
          <w:p w:rsidR="001B57A4" w:rsidRPr="00E53210" w:rsidRDefault="001B57A4">
            <w:pPr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>2025 год -0,0 тыс. руб.</w:t>
            </w:r>
          </w:p>
          <w:p w:rsidR="001B57A4" w:rsidRPr="00E53210" w:rsidRDefault="001B57A4">
            <w:pPr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 xml:space="preserve">Средства бюджета </w:t>
            </w:r>
            <w:r w:rsidR="009F1C40" w:rsidRPr="00E53210">
              <w:rPr>
                <w:rFonts w:eastAsia="Arial"/>
                <w:b w:val="0"/>
                <w:i w:val="0"/>
                <w:strike w:val="0"/>
              </w:rPr>
              <w:t>Ушинского</w:t>
            </w:r>
            <w:r w:rsidRPr="00E53210">
              <w:rPr>
                <w:rFonts w:eastAsia="Arial"/>
                <w:b w:val="0"/>
                <w:i w:val="0"/>
                <w:strike w:val="0"/>
              </w:rPr>
              <w:t xml:space="preserve"> сельсовета </w:t>
            </w:r>
            <w:proofErr w:type="spellStart"/>
            <w:r w:rsidRPr="00E53210">
              <w:rPr>
                <w:rFonts w:eastAsia="Arial"/>
                <w:b w:val="0"/>
                <w:i w:val="0"/>
                <w:strike w:val="0"/>
              </w:rPr>
              <w:t>Земетчинского</w:t>
            </w:r>
            <w:proofErr w:type="spellEnd"/>
            <w:r w:rsidRPr="00E53210">
              <w:rPr>
                <w:rFonts w:eastAsia="Arial"/>
                <w:b w:val="0"/>
                <w:i w:val="0"/>
                <w:strike w:val="0"/>
              </w:rPr>
              <w:t xml:space="preserve"> района Пензенской области –  </w:t>
            </w:r>
            <w:r w:rsidR="00D02F52">
              <w:rPr>
                <w:rFonts w:eastAsia="Arial"/>
                <w:b w:val="0"/>
                <w:i w:val="0"/>
                <w:strike w:val="0"/>
              </w:rPr>
              <w:t>32</w:t>
            </w:r>
            <w:r w:rsidR="00F66F5A">
              <w:rPr>
                <w:rFonts w:eastAsia="Arial"/>
                <w:b w:val="0"/>
                <w:i w:val="0"/>
                <w:strike w:val="0"/>
              </w:rPr>
              <w:t>671</w:t>
            </w:r>
            <w:r w:rsidR="00175166">
              <w:rPr>
                <w:rFonts w:eastAsia="Arial"/>
                <w:b w:val="0"/>
                <w:i w:val="0"/>
                <w:strike w:val="0"/>
              </w:rPr>
              <w:t>,</w:t>
            </w:r>
            <w:r w:rsidR="00F66F5A">
              <w:rPr>
                <w:rFonts w:eastAsia="Arial"/>
                <w:b w:val="0"/>
                <w:i w:val="0"/>
                <w:strike w:val="0"/>
              </w:rPr>
              <w:t>5</w:t>
            </w:r>
            <w:r w:rsidRPr="00E53210">
              <w:rPr>
                <w:rFonts w:eastAsia="Arial"/>
                <w:b w:val="0"/>
                <w:i w:val="0"/>
                <w:strike w:val="0"/>
              </w:rPr>
              <w:t xml:space="preserve">  тыс. рублей</w:t>
            </w:r>
          </w:p>
          <w:p w:rsidR="001B57A4" w:rsidRPr="00E53210" w:rsidRDefault="001B57A4">
            <w:pPr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 xml:space="preserve">2014 год – </w:t>
            </w:r>
            <w:r w:rsidR="00201374" w:rsidRPr="00E53210">
              <w:rPr>
                <w:rFonts w:eastAsia="Arial"/>
                <w:b w:val="0"/>
                <w:i w:val="0"/>
                <w:strike w:val="0"/>
              </w:rPr>
              <w:t>2599</w:t>
            </w:r>
            <w:r w:rsidRPr="00E53210">
              <w:rPr>
                <w:rFonts w:eastAsia="Arial"/>
                <w:b w:val="0"/>
                <w:i w:val="0"/>
                <w:strike w:val="0"/>
              </w:rPr>
              <w:t>,</w:t>
            </w:r>
            <w:r w:rsidR="00201374" w:rsidRPr="00E53210">
              <w:rPr>
                <w:rFonts w:eastAsia="Arial"/>
                <w:b w:val="0"/>
                <w:i w:val="0"/>
                <w:strike w:val="0"/>
              </w:rPr>
              <w:t>3</w:t>
            </w:r>
            <w:r w:rsidRPr="00E53210">
              <w:rPr>
                <w:rFonts w:eastAsia="Arial"/>
                <w:b w:val="0"/>
                <w:i w:val="0"/>
                <w:strike w:val="0"/>
              </w:rPr>
              <w:t>тыс. руб.;</w:t>
            </w:r>
          </w:p>
          <w:p w:rsidR="001B57A4" w:rsidRPr="00E53210" w:rsidRDefault="001B57A4">
            <w:pPr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 xml:space="preserve">2015 год –  </w:t>
            </w:r>
            <w:r w:rsidR="00201374" w:rsidRPr="00E53210">
              <w:rPr>
                <w:rFonts w:eastAsia="Arial"/>
                <w:b w:val="0"/>
                <w:i w:val="0"/>
                <w:strike w:val="0"/>
              </w:rPr>
              <w:t>271</w:t>
            </w:r>
            <w:r w:rsidRPr="00E53210">
              <w:rPr>
                <w:rFonts w:eastAsia="Arial"/>
                <w:b w:val="0"/>
                <w:i w:val="0"/>
                <w:strike w:val="0"/>
              </w:rPr>
              <w:t>6</w:t>
            </w:r>
            <w:r w:rsidR="00D22F12">
              <w:rPr>
                <w:rFonts w:eastAsia="Arial"/>
                <w:b w:val="0"/>
                <w:i w:val="0"/>
                <w:strike w:val="0"/>
              </w:rPr>
              <w:t>,</w:t>
            </w:r>
            <w:r w:rsidR="00201374" w:rsidRPr="00E53210">
              <w:rPr>
                <w:rFonts w:eastAsia="Arial"/>
                <w:b w:val="0"/>
                <w:i w:val="0"/>
                <w:strike w:val="0"/>
              </w:rPr>
              <w:t>5</w:t>
            </w:r>
            <w:r w:rsidRPr="00E53210">
              <w:rPr>
                <w:rFonts w:eastAsia="Arial"/>
                <w:b w:val="0"/>
                <w:i w:val="0"/>
                <w:strike w:val="0"/>
              </w:rPr>
              <w:t xml:space="preserve"> тыс. руб.;</w:t>
            </w:r>
          </w:p>
          <w:p w:rsidR="001B57A4" w:rsidRPr="00E53210" w:rsidRDefault="001B57A4">
            <w:pPr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 xml:space="preserve">2016 год –  </w:t>
            </w:r>
            <w:r w:rsidR="007E52E8" w:rsidRPr="00E53210">
              <w:rPr>
                <w:rFonts w:eastAsia="Arial"/>
                <w:b w:val="0"/>
                <w:i w:val="0"/>
                <w:strike w:val="0"/>
              </w:rPr>
              <w:t>2675,7</w:t>
            </w:r>
            <w:r w:rsidRPr="00E53210">
              <w:rPr>
                <w:rFonts w:eastAsia="Arial"/>
                <w:b w:val="0"/>
                <w:i w:val="0"/>
                <w:strike w:val="0"/>
              </w:rPr>
              <w:t xml:space="preserve"> тыс. руб.;</w:t>
            </w:r>
          </w:p>
          <w:p w:rsidR="001B57A4" w:rsidRPr="00E53210" w:rsidRDefault="001B57A4">
            <w:pPr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 xml:space="preserve">2017 год –  </w:t>
            </w:r>
            <w:r w:rsidR="007E52E8" w:rsidRPr="00E53210">
              <w:rPr>
                <w:rFonts w:eastAsia="Arial"/>
                <w:b w:val="0"/>
                <w:i w:val="0"/>
                <w:strike w:val="0"/>
              </w:rPr>
              <w:t>2986,8</w:t>
            </w:r>
            <w:r w:rsidRPr="00E53210">
              <w:rPr>
                <w:rFonts w:eastAsia="Arial"/>
                <w:b w:val="0"/>
                <w:i w:val="0"/>
                <w:strike w:val="0"/>
              </w:rPr>
              <w:t>тыс. руб.;</w:t>
            </w:r>
          </w:p>
          <w:p w:rsidR="001B57A4" w:rsidRPr="00E53210" w:rsidRDefault="001B57A4">
            <w:pPr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 xml:space="preserve">2018 год – </w:t>
            </w:r>
            <w:r w:rsidR="007E52E8" w:rsidRPr="00E53210">
              <w:rPr>
                <w:rFonts w:eastAsia="Arial"/>
                <w:b w:val="0"/>
                <w:i w:val="0"/>
                <w:strike w:val="0"/>
              </w:rPr>
              <w:t>3102,6</w:t>
            </w:r>
            <w:r w:rsidRPr="00E53210">
              <w:rPr>
                <w:rFonts w:eastAsia="Arial"/>
                <w:b w:val="0"/>
                <w:i w:val="0"/>
                <w:strike w:val="0"/>
              </w:rPr>
              <w:t>тыс. руб.;</w:t>
            </w:r>
          </w:p>
          <w:p w:rsidR="001B57A4" w:rsidRPr="00E53210" w:rsidRDefault="001B57A4">
            <w:pPr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 xml:space="preserve">2019 год – </w:t>
            </w:r>
            <w:r w:rsidR="007E52E8" w:rsidRPr="00E53210">
              <w:rPr>
                <w:rFonts w:eastAsia="Arial"/>
                <w:b w:val="0"/>
                <w:i w:val="0"/>
                <w:strike w:val="0"/>
              </w:rPr>
              <w:t>6328,2</w:t>
            </w:r>
            <w:r w:rsidRPr="00E53210">
              <w:rPr>
                <w:rFonts w:eastAsia="Arial"/>
                <w:b w:val="0"/>
                <w:i w:val="0"/>
                <w:strike w:val="0"/>
              </w:rPr>
              <w:t xml:space="preserve"> руб.;</w:t>
            </w:r>
          </w:p>
          <w:p w:rsidR="001B57A4" w:rsidRPr="00E53210" w:rsidRDefault="001B57A4">
            <w:pPr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 xml:space="preserve">2020 год –  </w:t>
            </w:r>
            <w:r w:rsidR="007E52E8" w:rsidRPr="00E53210">
              <w:rPr>
                <w:rFonts w:eastAsia="Arial"/>
                <w:b w:val="0"/>
                <w:i w:val="0"/>
                <w:strike w:val="0"/>
              </w:rPr>
              <w:t>5</w:t>
            </w:r>
            <w:r w:rsidR="00F66F5A">
              <w:rPr>
                <w:rFonts w:eastAsia="Arial"/>
                <w:b w:val="0"/>
                <w:i w:val="0"/>
                <w:strike w:val="0"/>
              </w:rPr>
              <w:t>0</w:t>
            </w:r>
            <w:r w:rsidR="007E52E8" w:rsidRPr="00E53210">
              <w:rPr>
                <w:rFonts w:eastAsia="Arial"/>
                <w:b w:val="0"/>
                <w:i w:val="0"/>
                <w:strike w:val="0"/>
              </w:rPr>
              <w:t>2</w:t>
            </w:r>
            <w:r w:rsidR="00F66F5A">
              <w:rPr>
                <w:rFonts w:eastAsia="Arial"/>
                <w:b w:val="0"/>
                <w:i w:val="0"/>
                <w:strike w:val="0"/>
              </w:rPr>
              <w:t>3</w:t>
            </w:r>
            <w:r w:rsidR="007E52E8" w:rsidRPr="00E53210">
              <w:rPr>
                <w:rFonts w:eastAsia="Arial"/>
                <w:b w:val="0"/>
                <w:i w:val="0"/>
                <w:strike w:val="0"/>
              </w:rPr>
              <w:t>,</w:t>
            </w:r>
            <w:r w:rsidR="00F66F5A">
              <w:rPr>
                <w:rFonts w:eastAsia="Arial"/>
                <w:b w:val="0"/>
                <w:i w:val="0"/>
                <w:strike w:val="0"/>
              </w:rPr>
              <w:t>0</w:t>
            </w:r>
            <w:r w:rsidRPr="00E53210">
              <w:rPr>
                <w:rFonts w:eastAsia="Arial"/>
                <w:b w:val="0"/>
                <w:i w:val="0"/>
                <w:strike w:val="0"/>
              </w:rPr>
              <w:t xml:space="preserve"> руб.;</w:t>
            </w:r>
          </w:p>
          <w:p w:rsidR="001B57A4" w:rsidRPr="00E53210" w:rsidRDefault="001B57A4">
            <w:pPr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 xml:space="preserve">2021 год -   </w:t>
            </w:r>
            <w:r w:rsidR="00D02F52">
              <w:rPr>
                <w:rFonts w:eastAsia="Arial"/>
                <w:b w:val="0"/>
                <w:i w:val="0"/>
                <w:strike w:val="0"/>
              </w:rPr>
              <w:t>3518,2</w:t>
            </w:r>
            <w:r w:rsidR="007E52E8" w:rsidRPr="00E53210">
              <w:rPr>
                <w:rFonts w:eastAsia="Arial"/>
                <w:b w:val="0"/>
                <w:i w:val="0"/>
                <w:strike w:val="0"/>
              </w:rPr>
              <w:t xml:space="preserve"> </w:t>
            </w:r>
            <w:r w:rsidRPr="00E53210">
              <w:rPr>
                <w:rFonts w:eastAsia="Arial"/>
                <w:b w:val="0"/>
                <w:i w:val="0"/>
                <w:strike w:val="0"/>
              </w:rPr>
              <w:t>тыс. руб.;</w:t>
            </w:r>
          </w:p>
          <w:p w:rsidR="001B57A4" w:rsidRPr="00E53210" w:rsidRDefault="001B57A4">
            <w:pPr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 xml:space="preserve">2022 год -  </w:t>
            </w:r>
            <w:r w:rsidR="007E52E8" w:rsidRPr="00E53210">
              <w:rPr>
                <w:rFonts w:eastAsia="Arial"/>
                <w:b w:val="0"/>
                <w:i w:val="0"/>
                <w:strike w:val="0"/>
              </w:rPr>
              <w:t>3</w:t>
            </w:r>
            <w:r w:rsidR="00175166">
              <w:rPr>
                <w:rFonts w:eastAsia="Arial"/>
                <w:b w:val="0"/>
                <w:i w:val="0"/>
                <w:strike w:val="0"/>
              </w:rPr>
              <w:t>72</w:t>
            </w:r>
            <w:r w:rsidR="00D02F52">
              <w:rPr>
                <w:rFonts w:eastAsia="Arial"/>
                <w:b w:val="0"/>
                <w:i w:val="0"/>
                <w:strike w:val="0"/>
              </w:rPr>
              <w:t>1</w:t>
            </w:r>
            <w:r w:rsidR="00175166">
              <w:rPr>
                <w:rFonts w:eastAsia="Arial"/>
                <w:b w:val="0"/>
                <w:i w:val="0"/>
                <w:strike w:val="0"/>
              </w:rPr>
              <w:t>,</w:t>
            </w:r>
            <w:r w:rsidR="00D02F52">
              <w:rPr>
                <w:rFonts w:eastAsia="Arial"/>
                <w:b w:val="0"/>
                <w:i w:val="0"/>
                <w:strike w:val="0"/>
              </w:rPr>
              <w:t>2</w:t>
            </w:r>
            <w:r w:rsidR="007E52E8" w:rsidRPr="00E53210">
              <w:rPr>
                <w:rFonts w:eastAsia="Arial"/>
                <w:b w:val="0"/>
                <w:i w:val="0"/>
                <w:strike w:val="0"/>
              </w:rPr>
              <w:t xml:space="preserve"> </w:t>
            </w:r>
            <w:r w:rsidRPr="00E53210">
              <w:rPr>
                <w:rFonts w:eastAsia="Arial"/>
                <w:b w:val="0"/>
                <w:i w:val="0"/>
                <w:strike w:val="0"/>
              </w:rPr>
              <w:t>тыс. руб.;</w:t>
            </w:r>
          </w:p>
          <w:p w:rsidR="001B57A4" w:rsidRPr="00E53210" w:rsidRDefault="001B57A4">
            <w:pPr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 xml:space="preserve">2023 год- </w:t>
            </w:r>
            <w:r w:rsidR="00175166">
              <w:rPr>
                <w:rFonts w:eastAsia="Arial"/>
                <w:b w:val="0"/>
                <w:i w:val="0"/>
                <w:strike w:val="0"/>
              </w:rPr>
              <w:t>0,0</w:t>
            </w:r>
            <w:r w:rsidRPr="00E53210">
              <w:rPr>
                <w:rFonts w:eastAsia="Arial"/>
                <w:b w:val="0"/>
                <w:i w:val="0"/>
                <w:strike w:val="0"/>
              </w:rPr>
              <w:t xml:space="preserve"> тыс. руб.;</w:t>
            </w:r>
          </w:p>
          <w:p w:rsidR="001B57A4" w:rsidRPr="00E53210" w:rsidRDefault="001B57A4">
            <w:pPr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>2024 год-0,0 тыс</w:t>
            </w:r>
            <w:proofErr w:type="gramStart"/>
            <w:r w:rsidRPr="00E53210">
              <w:rPr>
                <w:rFonts w:eastAsia="Arial"/>
                <w:b w:val="0"/>
                <w:i w:val="0"/>
                <w:strike w:val="0"/>
              </w:rPr>
              <w:t>.р</w:t>
            </w:r>
            <w:proofErr w:type="gramEnd"/>
            <w:r w:rsidRPr="00E53210">
              <w:rPr>
                <w:rFonts w:eastAsia="Arial"/>
                <w:b w:val="0"/>
                <w:i w:val="0"/>
                <w:strike w:val="0"/>
              </w:rPr>
              <w:t>уб.;</w:t>
            </w:r>
          </w:p>
          <w:p w:rsidR="001B57A4" w:rsidRPr="00E53210" w:rsidRDefault="001B57A4">
            <w:pPr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lastRenderedPageBreak/>
              <w:t>2025 год -0,0 тыс. руб.</w:t>
            </w:r>
          </w:p>
          <w:p w:rsidR="001B57A4" w:rsidRPr="00E53210" w:rsidRDefault="001B57A4">
            <w:pPr>
              <w:rPr>
                <w:rFonts w:eastAsia="Arial"/>
                <w:b w:val="0"/>
                <w:i w:val="0"/>
                <w:strike w:val="0"/>
              </w:rPr>
            </w:pPr>
          </w:p>
          <w:p w:rsidR="001B57A4" w:rsidRPr="00E53210" w:rsidRDefault="001B57A4">
            <w:pPr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>Внебюджетные источники –  тыс. рублей (по согласованию, по потребности исполнения мероприятий на подведомственных объектах)</w:t>
            </w:r>
          </w:p>
        </w:tc>
      </w:tr>
    </w:tbl>
    <w:p w:rsidR="00FB4794" w:rsidRPr="00FB4794" w:rsidRDefault="00FB4794" w:rsidP="00FB4794">
      <w:pPr>
        <w:pStyle w:val="1"/>
        <w:spacing w:before="0"/>
        <w:ind w:firstLine="567"/>
        <w:jc w:val="both"/>
        <w:rPr>
          <w:rFonts w:ascii="Times New Roman" w:hAnsi="Times New Roman"/>
          <w:b w:val="0"/>
          <w:kern w:val="32"/>
        </w:rPr>
      </w:pPr>
      <w:r>
        <w:rPr>
          <w:rFonts w:ascii="Times New Roman" w:hAnsi="Times New Roman"/>
          <w:b w:val="0"/>
          <w:kern w:val="32"/>
        </w:rPr>
        <w:lastRenderedPageBreak/>
        <w:t>»</w:t>
      </w:r>
    </w:p>
    <w:p w:rsidR="00FB4794" w:rsidRDefault="00FB4794" w:rsidP="00FB4794">
      <w:pPr>
        <w:pStyle w:val="1"/>
        <w:spacing w:before="0"/>
        <w:ind w:firstLine="567"/>
        <w:jc w:val="both"/>
        <w:rPr>
          <w:rFonts w:ascii="Times New Roman" w:hAnsi="Times New Roman"/>
          <w:b w:val="0"/>
          <w:kern w:val="32"/>
        </w:rPr>
      </w:pPr>
      <w:r w:rsidRPr="00FB4794">
        <w:rPr>
          <w:rFonts w:ascii="Times New Roman" w:eastAsia="Arial" w:hAnsi="Times New Roman" w:cs="Times New Roman"/>
          <w:b w:val="0"/>
          <w:kern w:val="0"/>
          <w:sz w:val="28"/>
          <w:szCs w:val="28"/>
        </w:rPr>
        <w:t>1.2. В Паспорте подпрограммы 1 муниципальной  программы строку «Объёмы бюджетных ассигнований муниципальной Программы» изложить в следующей редакции</w:t>
      </w:r>
      <w:r w:rsidRPr="007B3A2A">
        <w:rPr>
          <w:rFonts w:ascii="Times New Roman" w:hAnsi="Times New Roman"/>
          <w:b w:val="0"/>
          <w:kern w:val="32"/>
        </w:rPr>
        <w:t>:</w:t>
      </w:r>
    </w:p>
    <w:p w:rsidR="001B57A4" w:rsidRPr="00FB4794" w:rsidRDefault="00FB4794" w:rsidP="00FB4794">
      <w:pPr>
        <w:pStyle w:val="1"/>
        <w:spacing w:before="0"/>
        <w:ind w:firstLine="567"/>
        <w:jc w:val="both"/>
        <w:rPr>
          <w:rFonts w:ascii="Times New Roman" w:hAnsi="Times New Roman"/>
          <w:b w:val="0"/>
          <w:kern w:val="32"/>
        </w:rPr>
      </w:pPr>
      <w:r w:rsidRPr="00FB4794">
        <w:rPr>
          <w:rFonts w:eastAsia="Arial"/>
          <w:b w:val="0"/>
        </w:rPr>
        <w:t>«</w:t>
      </w:r>
    </w:p>
    <w:tbl>
      <w:tblPr>
        <w:tblW w:w="9497" w:type="dxa"/>
        <w:tblInd w:w="75" w:type="dxa"/>
        <w:tblCellMar>
          <w:top w:w="75" w:type="dxa"/>
          <w:left w:w="75" w:type="dxa"/>
          <w:bottom w:w="75" w:type="dxa"/>
          <w:right w:w="75" w:type="dxa"/>
        </w:tblCellMar>
        <w:tblLook w:val="0000"/>
      </w:tblPr>
      <w:tblGrid>
        <w:gridCol w:w="3159"/>
        <w:gridCol w:w="6338"/>
      </w:tblGrid>
      <w:tr w:rsidR="001B57A4" w:rsidRPr="00E53210">
        <w:trPr>
          <w:trHeight w:val="600"/>
        </w:trPr>
        <w:tc>
          <w:tcPr>
            <w:tcW w:w="3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7A4" w:rsidRPr="00E53210" w:rsidRDefault="001B57A4">
            <w:pPr>
              <w:pStyle w:val="ConsPlusNormal"/>
              <w:suppressAutoHyphens w:val="0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3210">
              <w:rPr>
                <w:rFonts w:ascii="Times New Roman" w:hAnsi="Times New Roman" w:cs="Times New Roman"/>
                <w:sz w:val="24"/>
                <w:szCs w:val="24"/>
              </w:rPr>
              <w:t>Объемы бюджетных ассигнований подпрограммы</w:t>
            </w:r>
          </w:p>
        </w:tc>
        <w:tc>
          <w:tcPr>
            <w:tcW w:w="6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1B57A4" w:rsidRPr="00E53210" w:rsidRDefault="001B57A4">
            <w:pPr>
              <w:pStyle w:val="aa"/>
              <w:spacing w:before="0"/>
              <w:rPr>
                <w:rFonts w:eastAsia="Arial"/>
              </w:rPr>
            </w:pPr>
            <w:r w:rsidRPr="00E53210">
              <w:rPr>
                <w:rFonts w:eastAsia="Arial"/>
              </w:rPr>
              <w:t xml:space="preserve">Общий объём финансирования – </w:t>
            </w:r>
            <w:r w:rsidR="00201374" w:rsidRPr="00E53210">
              <w:rPr>
                <w:rFonts w:eastAsia="Arial"/>
              </w:rPr>
              <w:t>1</w:t>
            </w:r>
            <w:r w:rsidR="00D64212">
              <w:rPr>
                <w:rFonts w:eastAsia="Arial"/>
              </w:rPr>
              <w:t>5</w:t>
            </w:r>
            <w:r w:rsidR="0005020C">
              <w:rPr>
                <w:rFonts w:eastAsia="Arial"/>
              </w:rPr>
              <w:t>479,2</w:t>
            </w:r>
            <w:r w:rsidRPr="00E53210">
              <w:rPr>
                <w:rFonts w:eastAsia="Arial"/>
              </w:rPr>
              <w:t xml:space="preserve">  тыс. рублей, в том числе: </w:t>
            </w:r>
          </w:p>
          <w:p w:rsidR="001B57A4" w:rsidRPr="00E53210" w:rsidRDefault="001B57A4">
            <w:pPr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>Средства федерального бюджета –  тыс. рублей   (</w:t>
            </w:r>
            <w:proofErr w:type="spellStart"/>
            <w:r w:rsidRPr="00E53210">
              <w:rPr>
                <w:rFonts w:eastAsia="Arial"/>
                <w:b w:val="0"/>
                <w:i w:val="0"/>
                <w:strike w:val="0"/>
              </w:rPr>
              <w:t>софинансирование</w:t>
            </w:r>
            <w:proofErr w:type="spellEnd"/>
            <w:r w:rsidRPr="00E53210">
              <w:rPr>
                <w:rFonts w:eastAsia="Arial"/>
                <w:b w:val="0"/>
                <w:i w:val="0"/>
                <w:strike w:val="0"/>
              </w:rPr>
              <w:t>)</w:t>
            </w:r>
          </w:p>
          <w:p w:rsidR="001B57A4" w:rsidRPr="00E53210" w:rsidRDefault="001B57A4">
            <w:pPr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>2014 год –  0,0тыс. руб.;</w:t>
            </w:r>
          </w:p>
          <w:p w:rsidR="001B57A4" w:rsidRPr="00E53210" w:rsidRDefault="001B57A4">
            <w:pPr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>2015 год –  0,0 тыс. руб.;</w:t>
            </w:r>
          </w:p>
          <w:p w:rsidR="001B57A4" w:rsidRPr="00E53210" w:rsidRDefault="001B57A4">
            <w:pPr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>2016 год –  0,0  тыс. руб.;</w:t>
            </w:r>
          </w:p>
          <w:p w:rsidR="001B57A4" w:rsidRPr="00E53210" w:rsidRDefault="001B57A4">
            <w:pPr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>2017 год –  0,0тыс. руб.;</w:t>
            </w:r>
          </w:p>
          <w:p w:rsidR="001B57A4" w:rsidRPr="00E53210" w:rsidRDefault="001B57A4">
            <w:pPr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>2018 год –  0,0тыс. руб.;</w:t>
            </w:r>
          </w:p>
          <w:p w:rsidR="001B57A4" w:rsidRPr="00E53210" w:rsidRDefault="001B57A4">
            <w:pPr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>2019 год –  0,0тыс. руб.;</w:t>
            </w:r>
          </w:p>
          <w:p w:rsidR="001B57A4" w:rsidRPr="00E53210" w:rsidRDefault="001B57A4">
            <w:pPr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>2020 год –  0,0тыс. руб.;</w:t>
            </w:r>
          </w:p>
          <w:p w:rsidR="001B57A4" w:rsidRPr="00E53210" w:rsidRDefault="001B57A4">
            <w:pPr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>2021 год -   0,0тыс. руб.;</w:t>
            </w:r>
          </w:p>
          <w:p w:rsidR="001B57A4" w:rsidRPr="00E53210" w:rsidRDefault="001B57A4">
            <w:pPr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>2022 год -  0,0тыс. руб.;</w:t>
            </w:r>
          </w:p>
          <w:p w:rsidR="001B57A4" w:rsidRPr="00E53210" w:rsidRDefault="001B57A4">
            <w:pPr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>2023 год- 0,0 тыс. руб.;</w:t>
            </w:r>
          </w:p>
          <w:p w:rsidR="001B57A4" w:rsidRPr="00E53210" w:rsidRDefault="001B57A4">
            <w:pPr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>2024 год-0,0 тыс</w:t>
            </w:r>
            <w:proofErr w:type="gramStart"/>
            <w:r w:rsidRPr="00E53210">
              <w:rPr>
                <w:rFonts w:eastAsia="Arial"/>
                <w:b w:val="0"/>
                <w:i w:val="0"/>
                <w:strike w:val="0"/>
              </w:rPr>
              <w:t>.р</w:t>
            </w:r>
            <w:proofErr w:type="gramEnd"/>
            <w:r w:rsidRPr="00E53210">
              <w:rPr>
                <w:rFonts w:eastAsia="Arial"/>
                <w:b w:val="0"/>
                <w:i w:val="0"/>
                <w:strike w:val="0"/>
              </w:rPr>
              <w:t>уб.;</w:t>
            </w:r>
          </w:p>
          <w:p w:rsidR="001B57A4" w:rsidRPr="00E53210" w:rsidRDefault="001B57A4">
            <w:pPr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>2025 год -0,0 тыс. руб.</w:t>
            </w:r>
          </w:p>
          <w:p w:rsidR="001B57A4" w:rsidRPr="00E53210" w:rsidRDefault="001B57A4">
            <w:pPr>
              <w:rPr>
                <w:rFonts w:eastAsia="Arial"/>
                <w:b w:val="0"/>
                <w:i w:val="0"/>
                <w:strike w:val="0"/>
              </w:rPr>
            </w:pPr>
          </w:p>
          <w:p w:rsidR="001B57A4" w:rsidRPr="00E53210" w:rsidRDefault="001B57A4">
            <w:pPr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 xml:space="preserve">Средства бюджета Пензенской области </w:t>
            </w:r>
            <w:proofErr w:type="gramStart"/>
            <w:r w:rsidRPr="00E53210">
              <w:rPr>
                <w:rFonts w:eastAsia="Arial"/>
                <w:b w:val="0"/>
                <w:i w:val="0"/>
                <w:strike w:val="0"/>
              </w:rPr>
              <w:t>–т</w:t>
            </w:r>
            <w:proofErr w:type="gramEnd"/>
            <w:r w:rsidRPr="00E53210">
              <w:rPr>
                <w:rFonts w:eastAsia="Arial"/>
                <w:b w:val="0"/>
                <w:i w:val="0"/>
                <w:strike w:val="0"/>
              </w:rPr>
              <w:t>ыс. рублей   (</w:t>
            </w:r>
            <w:proofErr w:type="spellStart"/>
            <w:r w:rsidRPr="00E53210">
              <w:rPr>
                <w:rFonts w:eastAsia="Arial"/>
                <w:b w:val="0"/>
                <w:i w:val="0"/>
                <w:strike w:val="0"/>
              </w:rPr>
              <w:t>софинансирование</w:t>
            </w:r>
            <w:proofErr w:type="spellEnd"/>
            <w:r w:rsidRPr="00E53210">
              <w:rPr>
                <w:rFonts w:eastAsia="Arial"/>
                <w:b w:val="0"/>
                <w:i w:val="0"/>
                <w:strike w:val="0"/>
              </w:rPr>
              <w:t>)</w:t>
            </w:r>
          </w:p>
          <w:p w:rsidR="001B57A4" w:rsidRPr="00E53210" w:rsidRDefault="001B57A4">
            <w:pPr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>2014 год –  0,0тыс. руб.;</w:t>
            </w:r>
          </w:p>
          <w:p w:rsidR="001B57A4" w:rsidRPr="00E53210" w:rsidRDefault="001B57A4">
            <w:pPr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>2015 год –  0,0 тыс. руб.;</w:t>
            </w:r>
          </w:p>
          <w:p w:rsidR="001B57A4" w:rsidRPr="00E53210" w:rsidRDefault="001B57A4">
            <w:pPr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>2016 год –  0,0  тыс. руб.;</w:t>
            </w:r>
          </w:p>
          <w:p w:rsidR="001B57A4" w:rsidRPr="00E53210" w:rsidRDefault="001B57A4">
            <w:pPr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>2017 год –  0,0тыс. руб.;</w:t>
            </w:r>
          </w:p>
          <w:p w:rsidR="001B57A4" w:rsidRPr="00E53210" w:rsidRDefault="001B57A4">
            <w:pPr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>2018 год –  0,0 тыс. руб.;</w:t>
            </w:r>
          </w:p>
          <w:p w:rsidR="001B57A4" w:rsidRPr="00E53210" w:rsidRDefault="001B57A4">
            <w:pPr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>2019 год –  0,0 тыс. руб.;</w:t>
            </w:r>
          </w:p>
          <w:p w:rsidR="001B57A4" w:rsidRPr="00E53210" w:rsidRDefault="001B57A4">
            <w:pPr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>2020 год –  0,0тыс. руб.;</w:t>
            </w:r>
          </w:p>
          <w:p w:rsidR="001B57A4" w:rsidRPr="00E53210" w:rsidRDefault="001B57A4">
            <w:pPr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>2021 год -   0,0тыс. руб.;</w:t>
            </w:r>
          </w:p>
          <w:p w:rsidR="001B57A4" w:rsidRPr="00E53210" w:rsidRDefault="001B57A4">
            <w:pPr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>2022 год -  0,0 тыс. руб.;</w:t>
            </w:r>
          </w:p>
          <w:p w:rsidR="001B57A4" w:rsidRPr="00E53210" w:rsidRDefault="001B57A4">
            <w:pPr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>2023 год- 0,</w:t>
            </w:r>
            <w:r w:rsidR="00743C89">
              <w:rPr>
                <w:rFonts w:eastAsia="Arial"/>
                <w:b w:val="0"/>
                <w:i w:val="0"/>
                <w:strike w:val="0"/>
              </w:rPr>
              <w:t>0</w:t>
            </w:r>
            <w:r w:rsidRPr="00E53210">
              <w:rPr>
                <w:rFonts w:eastAsia="Arial"/>
                <w:b w:val="0"/>
                <w:i w:val="0"/>
                <w:strike w:val="0"/>
              </w:rPr>
              <w:t xml:space="preserve"> тыс. руб.;</w:t>
            </w:r>
          </w:p>
          <w:p w:rsidR="001B57A4" w:rsidRPr="00E53210" w:rsidRDefault="001B57A4">
            <w:pPr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>2024 год-0,0 тыс</w:t>
            </w:r>
            <w:proofErr w:type="gramStart"/>
            <w:r w:rsidRPr="00E53210">
              <w:rPr>
                <w:rFonts w:eastAsia="Arial"/>
                <w:b w:val="0"/>
                <w:i w:val="0"/>
                <w:strike w:val="0"/>
              </w:rPr>
              <w:t>.р</w:t>
            </w:r>
            <w:proofErr w:type="gramEnd"/>
            <w:r w:rsidRPr="00E53210">
              <w:rPr>
                <w:rFonts w:eastAsia="Arial"/>
                <w:b w:val="0"/>
                <w:i w:val="0"/>
                <w:strike w:val="0"/>
              </w:rPr>
              <w:t>уб.;</w:t>
            </w:r>
          </w:p>
          <w:p w:rsidR="001B57A4" w:rsidRPr="00E53210" w:rsidRDefault="001B57A4">
            <w:pPr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>2025 год -0,0 тыс. руб.</w:t>
            </w:r>
          </w:p>
          <w:p w:rsidR="001B57A4" w:rsidRPr="00E53210" w:rsidRDefault="001B57A4">
            <w:pPr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>Средства бюджета муниципального образования «</w:t>
            </w:r>
            <w:proofErr w:type="spellStart"/>
            <w:r w:rsidRPr="00E53210">
              <w:rPr>
                <w:rFonts w:eastAsia="Arial"/>
                <w:b w:val="0"/>
                <w:i w:val="0"/>
                <w:strike w:val="0"/>
              </w:rPr>
              <w:t>Земетчинский</w:t>
            </w:r>
            <w:proofErr w:type="spellEnd"/>
            <w:r w:rsidRPr="00E53210">
              <w:rPr>
                <w:rFonts w:eastAsia="Arial"/>
                <w:b w:val="0"/>
                <w:i w:val="0"/>
                <w:strike w:val="0"/>
              </w:rPr>
              <w:t xml:space="preserve"> район Пензенской области» –</w:t>
            </w:r>
            <w:r w:rsidR="00EA6DF6">
              <w:rPr>
                <w:rFonts w:eastAsia="Arial"/>
                <w:b w:val="0"/>
                <w:i w:val="0"/>
                <w:strike w:val="0"/>
              </w:rPr>
              <w:t xml:space="preserve">0,0 </w:t>
            </w:r>
            <w:r w:rsidRPr="00E53210">
              <w:rPr>
                <w:rFonts w:eastAsia="Arial"/>
                <w:b w:val="0"/>
                <w:i w:val="0"/>
                <w:strike w:val="0"/>
              </w:rPr>
              <w:t>тыс. рублей</w:t>
            </w:r>
          </w:p>
          <w:p w:rsidR="001B57A4" w:rsidRPr="00E53210" w:rsidRDefault="001B57A4">
            <w:pPr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>2014 год –  0,0тыс. руб.;</w:t>
            </w:r>
          </w:p>
          <w:p w:rsidR="001B57A4" w:rsidRPr="00E53210" w:rsidRDefault="001B57A4">
            <w:pPr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>2015 год –  0,0 тыс. руб.;</w:t>
            </w:r>
          </w:p>
          <w:p w:rsidR="001B57A4" w:rsidRPr="00E53210" w:rsidRDefault="001B57A4">
            <w:pPr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>2016 год –  0,0  тыс. руб.;</w:t>
            </w:r>
          </w:p>
          <w:p w:rsidR="001B57A4" w:rsidRPr="00E53210" w:rsidRDefault="001B57A4">
            <w:pPr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>2017 год –  0,0тыс. руб.;</w:t>
            </w:r>
          </w:p>
          <w:p w:rsidR="001B57A4" w:rsidRPr="00E53210" w:rsidRDefault="001B57A4">
            <w:pPr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lastRenderedPageBreak/>
              <w:t>2018 год –  0,0 тыс. руб.;</w:t>
            </w:r>
          </w:p>
          <w:p w:rsidR="001B57A4" w:rsidRPr="00E53210" w:rsidRDefault="001B57A4">
            <w:pPr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>2019 год –  0,0 тыс. руб.;</w:t>
            </w:r>
          </w:p>
          <w:p w:rsidR="001B57A4" w:rsidRPr="00E53210" w:rsidRDefault="001B57A4">
            <w:pPr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>2020 год –  0,0тыс. руб.;</w:t>
            </w:r>
          </w:p>
          <w:p w:rsidR="001B57A4" w:rsidRPr="00E53210" w:rsidRDefault="001B57A4">
            <w:pPr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>2021 год -   0,0тыс. руб.;</w:t>
            </w:r>
          </w:p>
          <w:p w:rsidR="001B57A4" w:rsidRPr="00E53210" w:rsidRDefault="001B57A4">
            <w:pPr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>2022 год -  0,0 тыс. руб.;</w:t>
            </w:r>
          </w:p>
          <w:p w:rsidR="001B57A4" w:rsidRPr="00E53210" w:rsidRDefault="001B57A4">
            <w:pPr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>2023 год- 0,0 тыс. руб.;</w:t>
            </w:r>
          </w:p>
          <w:p w:rsidR="001B57A4" w:rsidRPr="00E53210" w:rsidRDefault="001B57A4">
            <w:pPr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>2024 год-0,0 тыс</w:t>
            </w:r>
            <w:proofErr w:type="gramStart"/>
            <w:r w:rsidRPr="00E53210">
              <w:rPr>
                <w:rFonts w:eastAsia="Arial"/>
                <w:b w:val="0"/>
                <w:i w:val="0"/>
                <w:strike w:val="0"/>
              </w:rPr>
              <w:t>.р</w:t>
            </w:r>
            <w:proofErr w:type="gramEnd"/>
            <w:r w:rsidRPr="00E53210">
              <w:rPr>
                <w:rFonts w:eastAsia="Arial"/>
                <w:b w:val="0"/>
                <w:i w:val="0"/>
                <w:strike w:val="0"/>
              </w:rPr>
              <w:t>уб.;</w:t>
            </w:r>
          </w:p>
          <w:p w:rsidR="001B57A4" w:rsidRPr="00E53210" w:rsidRDefault="001B57A4">
            <w:pPr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>2025 год -0,0 тыс. руб.</w:t>
            </w:r>
          </w:p>
          <w:p w:rsidR="001B57A4" w:rsidRPr="00E53210" w:rsidRDefault="001B57A4">
            <w:pPr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 xml:space="preserve">Средства бюджета  </w:t>
            </w:r>
            <w:r w:rsidR="009F1C40" w:rsidRPr="00E53210">
              <w:rPr>
                <w:rFonts w:eastAsia="Arial"/>
                <w:b w:val="0"/>
                <w:i w:val="0"/>
                <w:strike w:val="0"/>
              </w:rPr>
              <w:t>Ушинского</w:t>
            </w:r>
            <w:r w:rsidRPr="00E53210">
              <w:rPr>
                <w:rFonts w:eastAsia="Arial"/>
                <w:b w:val="0"/>
                <w:i w:val="0"/>
                <w:strike w:val="0"/>
              </w:rPr>
              <w:t xml:space="preserve"> сельсовета </w:t>
            </w:r>
            <w:proofErr w:type="spellStart"/>
            <w:r w:rsidRPr="00E53210">
              <w:rPr>
                <w:rFonts w:eastAsia="Arial"/>
                <w:b w:val="0"/>
                <w:i w:val="0"/>
                <w:strike w:val="0"/>
              </w:rPr>
              <w:t>Земетчинского</w:t>
            </w:r>
            <w:proofErr w:type="spellEnd"/>
            <w:r w:rsidRPr="00E53210">
              <w:rPr>
                <w:rFonts w:eastAsia="Arial"/>
                <w:b w:val="0"/>
                <w:i w:val="0"/>
                <w:strike w:val="0"/>
              </w:rPr>
              <w:t xml:space="preserve"> района Пензенской области – </w:t>
            </w:r>
            <w:r w:rsidR="00DE737D" w:rsidRPr="00E53210">
              <w:rPr>
                <w:rFonts w:eastAsia="Arial"/>
                <w:b w:val="0"/>
                <w:i w:val="0"/>
                <w:strike w:val="0"/>
              </w:rPr>
              <w:t>1</w:t>
            </w:r>
            <w:r w:rsidR="00D64212">
              <w:rPr>
                <w:rFonts w:eastAsia="Arial"/>
                <w:b w:val="0"/>
                <w:i w:val="0"/>
                <w:strike w:val="0"/>
              </w:rPr>
              <w:t>5</w:t>
            </w:r>
            <w:r w:rsidR="0005020C">
              <w:rPr>
                <w:rFonts w:eastAsia="Arial"/>
                <w:b w:val="0"/>
                <w:i w:val="0"/>
                <w:strike w:val="0"/>
              </w:rPr>
              <w:t>479,2</w:t>
            </w:r>
            <w:r w:rsidRPr="00E53210">
              <w:rPr>
                <w:rFonts w:eastAsia="Arial"/>
                <w:b w:val="0"/>
                <w:i w:val="0"/>
                <w:strike w:val="0"/>
              </w:rPr>
              <w:t xml:space="preserve"> тыс. рублей</w:t>
            </w:r>
          </w:p>
          <w:p w:rsidR="001B57A4" w:rsidRPr="00E53210" w:rsidRDefault="00201374">
            <w:pPr>
              <w:jc w:val="both"/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>2014 году –1424</w:t>
            </w:r>
            <w:r w:rsidR="001B57A4" w:rsidRPr="00E53210">
              <w:rPr>
                <w:rFonts w:eastAsia="Arial"/>
                <w:b w:val="0"/>
                <w:i w:val="0"/>
                <w:strike w:val="0"/>
              </w:rPr>
              <w:t>,</w:t>
            </w:r>
            <w:r w:rsidRPr="00E53210">
              <w:rPr>
                <w:rFonts w:eastAsia="Arial"/>
                <w:b w:val="0"/>
                <w:i w:val="0"/>
                <w:strike w:val="0"/>
              </w:rPr>
              <w:t>9</w:t>
            </w:r>
            <w:r w:rsidR="001B57A4" w:rsidRPr="00E53210">
              <w:rPr>
                <w:rFonts w:eastAsia="Arial"/>
                <w:b w:val="0"/>
                <w:i w:val="0"/>
                <w:strike w:val="0"/>
              </w:rPr>
              <w:t xml:space="preserve"> тыс. руб., </w:t>
            </w:r>
          </w:p>
          <w:p w:rsidR="001B57A4" w:rsidRPr="00E53210" w:rsidRDefault="001B57A4">
            <w:pPr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 xml:space="preserve"> 2015 году –</w:t>
            </w:r>
            <w:r w:rsidR="00201374" w:rsidRPr="00E53210">
              <w:rPr>
                <w:rFonts w:eastAsia="Arial"/>
                <w:b w:val="0"/>
                <w:i w:val="0"/>
                <w:strike w:val="0"/>
              </w:rPr>
              <w:t>1</w:t>
            </w:r>
            <w:r w:rsidRPr="00E53210">
              <w:rPr>
                <w:rFonts w:eastAsia="Arial"/>
                <w:b w:val="0"/>
                <w:i w:val="0"/>
                <w:strike w:val="0"/>
              </w:rPr>
              <w:t xml:space="preserve"> 57</w:t>
            </w:r>
            <w:r w:rsidR="00201374" w:rsidRPr="00E53210">
              <w:rPr>
                <w:rFonts w:eastAsia="Arial"/>
                <w:b w:val="0"/>
                <w:i w:val="0"/>
                <w:strike w:val="0"/>
              </w:rPr>
              <w:t>0</w:t>
            </w:r>
            <w:r w:rsidRPr="00E53210">
              <w:rPr>
                <w:rFonts w:eastAsia="Arial"/>
                <w:b w:val="0"/>
                <w:i w:val="0"/>
                <w:strike w:val="0"/>
              </w:rPr>
              <w:t>,</w:t>
            </w:r>
            <w:r w:rsidR="00201374" w:rsidRPr="00E53210">
              <w:rPr>
                <w:rFonts w:eastAsia="Arial"/>
                <w:b w:val="0"/>
                <w:i w:val="0"/>
                <w:strike w:val="0"/>
              </w:rPr>
              <w:t>6</w:t>
            </w:r>
            <w:r w:rsidRPr="00E53210">
              <w:rPr>
                <w:rFonts w:eastAsia="Arial"/>
                <w:b w:val="0"/>
                <w:i w:val="0"/>
                <w:strike w:val="0"/>
              </w:rPr>
              <w:t xml:space="preserve"> тыс. руб</w:t>
            </w:r>
            <w:proofErr w:type="gramStart"/>
            <w:r w:rsidRPr="00E53210">
              <w:rPr>
                <w:rFonts w:eastAsia="Arial"/>
                <w:b w:val="0"/>
                <w:i w:val="0"/>
                <w:strike w:val="0"/>
              </w:rPr>
              <w:t>..;</w:t>
            </w:r>
            <w:proofErr w:type="gramEnd"/>
          </w:p>
          <w:p w:rsidR="001B57A4" w:rsidRPr="00E53210" w:rsidRDefault="001B57A4">
            <w:pPr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>2016 год –  1</w:t>
            </w:r>
            <w:r w:rsidR="007E52E8" w:rsidRPr="00E53210">
              <w:rPr>
                <w:rFonts w:eastAsia="Arial"/>
                <w:b w:val="0"/>
                <w:i w:val="0"/>
                <w:strike w:val="0"/>
              </w:rPr>
              <w:t>677,1</w:t>
            </w:r>
            <w:r w:rsidRPr="00E53210">
              <w:rPr>
                <w:rFonts w:eastAsia="Arial"/>
                <w:b w:val="0"/>
                <w:i w:val="0"/>
                <w:strike w:val="0"/>
              </w:rPr>
              <w:t xml:space="preserve"> тыс. руб.;</w:t>
            </w:r>
          </w:p>
          <w:p w:rsidR="001B57A4" w:rsidRPr="00E53210" w:rsidRDefault="001B57A4">
            <w:pPr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 xml:space="preserve">2017 год –  </w:t>
            </w:r>
            <w:r w:rsidR="007E52E8" w:rsidRPr="00E53210">
              <w:rPr>
                <w:rFonts w:eastAsia="Arial"/>
                <w:b w:val="0"/>
                <w:i w:val="0"/>
                <w:strike w:val="0"/>
              </w:rPr>
              <w:t xml:space="preserve"> 1837,2</w:t>
            </w:r>
            <w:r w:rsidRPr="00E53210">
              <w:rPr>
                <w:rFonts w:eastAsia="Arial"/>
                <w:b w:val="0"/>
                <w:i w:val="0"/>
                <w:strike w:val="0"/>
              </w:rPr>
              <w:t>тыс. руб.;</w:t>
            </w:r>
          </w:p>
          <w:p w:rsidR="001B57A4" w:rsidRPr="00E53210" w:rsidRDefault="001B57A4">
            <w:pPr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 xml:space="preserve">2018 год –  </w:t>
            </w:r>
            <w:r w:rsidR="007E52E8" w:rsidRPr="00E53210">
              <w:rPr>
                <w:rFonts w:eastAsia="Arial"/>
                <w:b w:val="0"/>
                <w:i w:val="0"/>
                <w:strike w:val="0"/>
              </w:rPr>
              <w:t xml:space="preserve"> 1805,4</w:t>
            </w:r>
            <w:r w:rsidRPr="00E53210">
              <w:rPr>
                <w:rFonts w:eastAsia="Arial"/>
                <w:b w:val="0"/>
                <w:i w:val="0"/>
                <w:strike w:val="0"/>
              </w:rPr>
              <w:t>тыс. руб.;</w:t>
            </w:r>
          </w:p>
          <w:p w:rsidR="001B57A4" w:rsidRPr="00E53210" w:rsidRDefault="001B57A4">
            <w:pPr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 xml:space="preserve">2019 год –  </w:t>
            </w:r>
            <w:r w:rsidR="007E52E8" w:rsidRPr="00E53210">
              <w:rPr>
                <w:rFonts w:eastAsia="Arial"/>
                <w:b w:val="0"/>
                <w:i w:val="0"/>
                <w:strike w:val="0"/>
              </w:rPr>
              <w:t xml:space="preserve"> 1815,0</w:t>
            </w:r>
            <w:r w:rsidRPr="00E53210">
              <w:rPr>
                <w:rFonts w:eastAsia="Arial"/>
                <w:b w:val="0"/>
                <w:i w:val="0"/>
                <w:strike w:val="0"/>
              </w:rPr>
              <w:t>тыс. руб.;</w:t>
            </w:r>
          </w:p>
          <w:p w:rsidR="001B57A4" w:rsidRPr="00E53210" w:rsidRDefault="001B57A4">
            <w:pPr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 xml:space="preserve">2020 год – </w:t>
            </w:r>
            <w:r w:rsidR="007E52E8" w:rsidRPr="00E53210">
              <w:rPr>
                <w:rFonts w:eastAsia="Arial"/>
                <w:b w:val="0"/>
                <w:i w:val="0"/>
                <w:strike w:val="0"/>
              </w:rPr>
              <w:t>2</w:t>
            </w:r>
            <w:r w:rsidR="00447411">
              <w:rPr>
                <w:rFonts w:eastAsia="Arial"/>
                <w:b w:val="0"/>
                <w:i w:val="0"/>
                <w:strike w:val="0"/>
              </w:rPr>
              <w:t>154</w:t>
            </w:r>
            <w:r w:rsidR="007E52E8" w:rsidRPr="00E53210">
              <w:rPr>
                <w:rFonts w:eastAsia="Arial"/>
                <w:b w:val="0"/>
                <w:i w:val="0"/>
                <w:strike w:val="0"/>
              </w:rPr>
              <w:t>,</w:t>
            </w:r>
            <w:r w:rsidR="00447411">
              <w:rPr>
                <w:rFonts w:eastAsia="Arial"/>
                <w:b w:val="0"/>
                <w:i w:val="0"/>
                <w:strike w:val="0"/>
              </w:rPr>
              <w:t>2</w:t>
            </w:r>
            <w:r w:rsidRPr="00E53210">
              <w:rPr>
                <w:rFonts w:eastAsia="Arial"/>
                <w:b w:val="0"/>
                <w:i w:val="0"/>
                <w:strike w:val="0"/>
              </w:rPr>
              <w:t>тыс. руб.;</w:t>
            </w:r>
          </w:p>
          <w:p w:rsidR="001B57A4" w:rsidRPr="00E53210" w:rsidRDefault="001B57A4">
            <w:pPr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>2021 год -   1</w:t>
            </w:r>
            <w:r w:rsidR="00D64212">
              <w:rPr>
                <w:rFonts w:eastAsia="Arial"/>
                <w:b w:val="0"/>
                <w:i w:val="0"/>
                <w:strike w:val="0"/>
              </w:rPr>
              <w:t>587,3</w:t>
            </w:r>
            <w:r w:rsidRPr="00E53210">
              <w:rPr>
                <w:rFonts w:eastAsia="Arial"/>
                <w:b w:val="0"/>
                <w:i w:val="0"/>
                <w:strike w:val="0"/>
              </w:rPr>
              <w:t xml:space="preserve"> тыс. руб.;</w:t>
            </w:r>
          </w:p>
          <w:p w:rsidR="001B57A4" w:rsidRPr="00E53210" w:rsidRDefault="001B57A4">
            <w:pPr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 xml:space="preserve">2022 год -  </w:t>
            </w:r>
            <w:r w:rsidR="005E0203" w:rsidRPr="00E53210">
              <w:rPr>
                <w:rFonts w:eastAsia="Arial"/>
                <w:b w:val="0"/>
                <w:i w:val="0"/>
                <w:strike w:val="0"/>
              </w:rPr>
              <w:t>160</w:t>
            </w:r>
            <w:r w:rsidR="00D64212">
              <w:rPr>
                <w:rFonts w:eastAsia="Arial"/>
                <w:b w:val="0"/>
                <w:i w:val="0"/>
                <w:strike w:val="0"/>
              </w:rPr>
              <w:t>7</w:t>
            </w:r>
            <w:r w:rsidRPr="00E53210">
              <w:rPr>
                <w:rFonts w:eastAsia="Arial"/>
                <w:b w:val="0"/>
                <w:i w:val="0"/>
                <w:strike w:val="0"/>
              </w:rPr>
              <w:t>,</w:t>
            </w:r>
            <w:r w:rsidR="00D64212">
              <w:rPr>
                <w:rFonts w:eastAsia="Arial"/>
                <w:b w:val="0"/>
                <w:i w:val="0"/>
                <w:strike w:val="0"/>
              </w:rPr>
              <w:t>5</w:t>
            </w:r>
            <w:r w:rsidRPr="00E53210">
              <w:rPr>
                <w:rFonts w:eastAsia="Arial"/>
                <w:b w:val="0"/>
                <w:i w:val="0"/>
                <w:strike w:val="0"/>
              </w:rPr>
              <w:t>тыс. руб.;</w:t>
            </w:r>
          </w:p>
          <w:p w:rsidR="001B57A4" w:rsidRPr="00E53210" w:rsidRDefault="001B57A4">
            <w:pPr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 xml:space="preserve">2023 год- </w:t>
            </w:r>
            <w:r w:rsidR="00D64212">
              <w:rPr>
                <w:rFonts w:eastAsia="Arial"/>
                <w:b w:val="0"/>
                <w:i w:val="0"/>
                <w:strike w:val="0"/>
              </w:rPr>
              <w:t>0,0</w:t>
            </w:r>
            <w:r w:rsidRPr="00E53210">
              <w:rPr>
                <w:rFonts w:eastAsia="Arial"/>
                <w:b w:val="0"/>
                <w:i w:val="0"/>
                <w:strike w:val="0"/>
              </w:rPr>
              <w:t xml:space="preserve"> тыс. руб.;</w:t>
            </w:r>
          </w:p>
          <w:p w:rsidR="001B57A4" w:rsidRPr="00E53210" w:rsidRDefault="001B57A4">
            <w:pPr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>2024 год-0,0 тыс</w:t>
            </w:r>
            <w:proofErr w:type="gramStart"/>
            <w:r w:rsidRPr="00E53210">
              <w:rPr>
                <w:rFonts w:eastAsia="Arial"/>
                <w:b w:val="0"/>
                <w:i w:val="0"/>
                <w:strike w:val="0"/>
              </w:rPr>
              <w:t>.р</w:t>
            </w:r>
            <w:proofErr w:type="gramEnd"/>
            <w:r w:rsidRPr="00E53210">
              <w:rPr>
                <w:rFonts w:eastAsia="Arial"/>
                <w:b w:val="0"/>
                <w:i w:val="0"/>
                <w:strike w:val="0"/>
              </w:rPr>
              <w:t>уб.;</w:t>
            </w:r>
          </w:p>
          <w:p w:rsidR="001B57A4" w:rsidRPr="00E53210" w:rsidRDefault="001B57A4">
            <w:pPr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>2025 год -0,0 тыс. руб.</w:t>
            </w:r>
          </w:p>
          <w:p w:rsidR="001B57A4" w:rsidRPr="00E53210" w:rsidRDefault="001B57A4">
            <w:pPr>
              <w:rPr>
                <w:rFonts w:eastAsia="Arial"/>
                <w:b w:val="0"/>
                <w:i w:val="0"/>
                <w:strike w:val="0"/>
              </w:rPr>
            </w:pPr>
          </w:p>
          <w:p w:rsidR="001B57A4" w:rsidRPr="00E53210" w:rsidRDefault="001B57A4">
            <w:pPr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>Внебюджетные источники – 0,0 тыс. рублей (по согласованию, по потребности исполнения мероприятий на подведомственных объектах)</w:t>
            </w:r>
          </w:p>
        </w:tc>
      </w:tr>
    </w:tbl>
    <w:p w:rsidR="00FB4794" w:rsidRDefault="00FB4794" w:rsidP="00FB4794">
      <w:pPr>
        <w:pStyle w:val="1"/>
        <w:spacing w:before="0"/>
        <w:ind w:firstLine="567"/>
        <w:jc w:val="both"/>
        <w:rPr>
          <w:rFonts w:ascii="Times New Roman" w:hAnsi="Times New Roman"/>
          <w:b w:val="0"/>
          <w:kern w:val="32"/>
        </w:rPr>
      </w:pPr>
    </w:p>
    <w:p w:rsidR="00FB4794" w:rsidRDefault="00FB4794" w:rsidP="00FB4794">
      <w:pPr>
        <w:pStyle w:val="1"/>
        <w:spacing w:before="0"/>
        <w:ind w:firstLine="567"/>
        <w:jc w:val="both"/>
        <w:rPr>
          <w:rFonts w:ascii="Times New Roman" w:hAnsi="Times New Roman"/>
          <w:b w:val="0"/>
          <w:kern w:val="32"/>
        </w:rPr>
      </w:pPr>
      <w:r>
        <w:rPr>
          <w:rFonts w:ascii="Times New Roman" w:hAnsi="Times New Roman"/>
          <w:b w:val="0"/>
          <w:kern w:val="32"/>
        </w:rPr>
        <w:t>»</w:t>
      </w:r>
    </w:p>
    <w:p w:rsidR="00FB4794" w:rsidRPr="00FB4794" w:rsidRDefault="00FB4794" w:rsidP="00FB4794">
      <w:pPr>
        <w:pStyle w:val="1"/>
        <w:spacing w:before="0"/>
        <w:ind w:firstLine="567"/>
        <w:jc w:val="both"/>
        <w:rPr>
          <w:rFonts w:ascii="Times New Roman" w:eastAsia="Arial" w:hAnsi="Times New Roman" w:cs="Times New Roman"/>
          <w:b w:val="0"/>
          <w:kern w:val="0"/>
          <w:sz w:val="28"/>
          <w:szCs w:val="28"/>
        </w:rPr>
      </w:pPr>
      <w:r w:rsidRPr="00FB4794">
        <w:rPr>
          <w:rFonts w:ascii="Times New Roman" w:eastAsia="Arial" w:hAnsi="Times New Roman" w:cs="Times New Roman"/>
          <w:b w:val="0"/>
          <w:kern w:val="0"/>
          <w:sz w:val="28"/>
          <w:szCs w:val="28"/>
        </w:rPr>
        <w:t>1.3. В Паспорте подпрограммы 2 муниципальной  программы строку «Объёмы бюджетных ассигнований муниципальной Программы» изложить в следующей редакции:</w:t>
      </w:r>
    </w:p>
    <w:p w:rsidR="00FB4794" w:rsidRPr="00D41C00" w:rsidRDefault="00FB4794" w:rsidP="00FB4794">
      <w:pPr>
        <w:pStyle w:val="1"/>
        <w:spacing w:before="0"/>
        <w:ind w:firstLine="567"/>
        <w:jc w:val="both"/>
        <w:rPr>
          <w:rFonts w:ascii="Times New Roman" w:hAnsi="Times New Roman"/>
          <w:b w:val="0"/>
          <w:kern w:val="32"/>
        </w:rPr>
      </w:pPr>
      <w:r w:rsidRPr="00D41C00">
        <w:rPr>
          <w:rFonts w:ascii="Times New Roman" w:hAnsi="Times New Roman"/>
          <w:b w:val="0"/>
          <w:kern w:val="32"/>
        </w:rPr>
        <w:t>«</w:t>
      </w:r>
    </w:p>
    <w:p w:rsidR="001B57A4" w:rsidRPr="00E53210" w:rsidRDefault="001B57A4">
      <w:pPr>
        <w:suppressAutoHyphens w:val="0"/>
        <w:jc w:val="center"/>
        <w:rPr>
          <w:rFonts w:eastAsia="Arial"/>
          <w:b w:val="0"/>
          <w:i w:val="0"/>
          <w:strike w:val="0"/>
        </w:rPr>
      </w:pPr>
    </w:p>
    <w:tbl>
      <w:tblPr>
        <w:tblW w:w="9497" w:type="dxa"/>
        <w:tblInd w:w="75" w:type="dxa"/>
        <w:tblCellMar>
          <w:top w:w="75" w:type="dxa"/>
          <w:left w:w="75" w:type="dxa"/>
          <w:bottom w:w="75" w:type="dxa"/>
          <w:right w:w="75" w:type="dxa"/>
        </w:tblCellMar>
        <w:tblLook w:val="0000"/>
      </w:tblPr>
      <w:tblGrid>
        <w:gridCol w:w="3159"/>
        <w:gridCol w:w="6338"/>
      </w:tblGrid>
      <w:tr w:rsidR="001B57A4" w:rsidRPr="00E53210">
        <w:trPr>
          <w:trHeight w:val="600"/>
        </w:trPr>
        <w:tc>
          <w:tcPr>
            <w:tcW w:w="3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7A4" w:rsidRPr="00E53210" w:rsidRDefault="001B57A4">
            <w:pPr>
              <w:pStyle w:val="ConsPlusNormal"/>
              <w:suppressAutoHyphens w:val="0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3210">
              <w:rPr>
                <w:rFonts w:ascii="Times New Roman" w:hAnsi="Times New Roman" w:cs="Times New Roman"/>
                <w:sz w:val="24"/>
                <w:szCs w:val="24"/>
              </w:rPr>
              <w:t>Объемы бюджетных ассигнований подпрограммы</w:t>
            </w:r>
          </w:p>
        </w:tc>
        <w:tc>
          <w:tcPr>
            <w:tcW w:w="6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1B57A4" w:rsidRPr="00E53210" w:rsidRDefault="001B57A4">
            <w:pPr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 xml:space="preserve">Общий объём финансирования –  </w:t>
            </w:r>
            <w:r w:rsidR="00DE737D" w:rsidRPr="00E53210">
              <w:rPr>
                <w:rFonts w:eastAsia="Arial"/>
                <w:b w:val="0"/>
                <w:i w:val="0"/>
                <w:strike w:val="0"/>
              </w:rPr>
              <w:t>60</w:t>
            </w:r>
            <w:r w:rsidR="00D64212">
              <w:rPr>
                <w:rFonts w:eastAsia="Arial"/>
                <w:b w:val="0"/>
                <w:i w:val="0"/>
                <w:strike w:val="0"/>
              </w:rPr>
              <w:t>5</w:t>
            </w:r>
            <w:r w:rsidR="00E1296F">
              <w:rPr>
                <w:rFonts w:eastAsia="Arial"/>
                <w:b w:val="0"/>
                <w:i w:val="0"/>
                <w:strike w:val="0"/>
              </w:rPr>
              <w:t>2</w:t>
            </w:r>
            <w:r w:rsidR="00DE737D" w:rsidRPr="00E53210">
              <w:rPr>
                <w:rFonts w:eastAsia="Arial"/>
                <w:b w:val="0"/>
                <w:i w:val="0"/>
                <w:strike w:val="0"/>
              </w:rPr>
              <w:t>,</w:t>
            </w:r>
            <w:r w:rsidR="00E1296F">
              <w:rPr>
                <w:rFonts w:eastAsia="Arial"/>
                <w:b w:val="0"/>
                <w:i w:val="0"/>
                <w:strike w:val="0"/>
              </w:rPr>
              <w:t>7</w:t>
            </w:r>
            <w:r w:rsidRPr="00E53210">
              <w:rPr>
                <w:rFonts w:eastAsia="Arial"/>
                <w:b w:val="0"/>
                <w:i w:val="0"/>
                <w:strike w:val="0"/>
              </w:rPr>
              <w:t xml:space="preserve">  тыс. рублей,         </w:t>
            </w:r>
          </w:p>
          <w:p w:rsidR="001B57A4" w:rsidRPr="00E53210" w:rsidRDefault="001B57A4">
            <w:pPr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 xml:space="preserve"> в том числе: </w:t>
            </w:r>
          </w:p>
          <w:p w:rsidR="001B57A4" w:rsidRPr="00E53210" w:rsidRDefault="001B57A4">
            <w:pPr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>Средства бюджета Пензенской области –    0,00тыс. рублей  (</w:t>
            </w:r>
            <w:proofErr w:type="spellStart"/>
            <w:r w:rsidRPr="00E53210">
              <w:rPr>
                <w:rFonts w:eastAsia="Arial"/>
                <w:b w:val="0"/>
                <w:i w:val="0"/>
                <w:strike w:val="0"/>
              </w:rPr>
              <w:t>софинансирование</w:t>
            </w:r>
            <w:proofErr w:type="spellEnd"/>
            <w:r w:rsidRPr="00E53210">
              <w:rPr>
                <w:rFonts w:eastAsia="Arial"/>
                <w:b w:val="0"/>
                <w:i w:val="0"/>
                <w:strike w:val="0"/>
              </w:rPr>
              <w:t>)</w:t>
            </w:r>
          </w:p>
          <w:p w:rsidR="001B57A4" w:rsidRPr="00E53210" w:rsidRDefault="001B57A4">
            <w:pPr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>2014 год –  0,0тыс. руб.;</w:t>
            </w:r>
          </w:p>
          <w:p w:rsidR="001B57A4" w:rsidRPr="00E53210" w:rsidRDefault="001B57A4">
            <w:pPr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>2015 год –  0,0 тыс. руб.;</w:t>
            </w:r>
          </w:p>
          <w:p w:rsidR="001B57A4" w:rsidRPr="00E53210" w:rsidRDefault="001B57A4">
            <w:pPr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>2016 год –  0,0  тыс. руб.;</w:t>
            </w:r>
          </w:p>
          <w:p w:rsidR="001B57A4" w:rsidRPr="00E53210" w:rsidRDefault="001B57A4">
            <w:pPr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>2017 год –  0,0тыс. руб.;</w:t>
            </w:r>
          </w:p>
          <w:p w:rsidR="001B57A4" w:rsidRPr="00E53210" w:rsidRDefault="001B57A4">
            <w:pPr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>2018 год –  0,0 тыс. руб.;</w:t>
            </w:r>
          </w:p>
          <w:p w:rsidR="001B57A4" w:rsidRPr="00E53210" w:rsidRDefault="001B57A4">
            <w:pPr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>2019 год –  0,0 тыс. руб.;</w:t>
            </w:r>
          </w:p>
          <w:p w:rsidR="001B57A4" w:rsidRPr="00E53210" w:rsidRDefault="001B57A4">
            <w:pPr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>2020 год –  0,0тыс. руб.;</w:t>
            </w:r>
          </w:p>
          <w:p w:rsidR="001B57A4" w:rsidRPr="00E53210" w:rsidRDefault="001B57A4">
            <w:pPr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>2021 год -   0,0тыс. руб.;</w:t>
            </w:r>
          </w:p>
          <w:p w:rsidR="001B57A4" w:rsidRPr="00E53210" w:rsidRDefault="001B57A4">
            <w:pPr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>2022 год -  0,0 тыс. руб.;</w:t>
            </w:r>
          </w:p>
          <w:p w:rsidR="001B57A4" w:rsidRPr="00E53210" w:rsidRDefault="001B57A4">
            <w:pPr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>2023 год- 0,о тыс. руб.;</w:t>
            </w:r>
          </w:p>
          <w:p w:rsidR="001B57A4" w:rsidRPr="00E53210" w:rsidRDefault="001B57A4">
            <w:pPr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>2024 год-0,0 тыс</w:t>
            </w:r>
            <w:proofErr w:type="gramStart"/>
            <w:r w:rsidRPr="00E53210">
              <w:rPr>
                <w:rFonts w:eastAsia="Arial"/>
                <w:b w:val="0"/>
                <w:i w:val="0"/>
                <w:strike w:val="0"/>
              </w:rPr>
              <w:t>.р</w:t>
            </w:r>
            <w:proofErr w:type="gramEnd"/>
            <w:r w:rsidRPr="00E53210">
              <w:rPr>
                <w:rFonts w:eastAsia="Arial"/>
                <w:b w:val="0"/>
                <w:i w:val="0"/>
                <w:strike w:val="0"/>
              </w:rPr>
              <w:t>уб.;</w:t>
            </w:r>
          </w:p>
          <w:p w:rsidR="001B57A4" w:rsidRPr="00E53210" w:rsidRDefault="001B57A4">
            <w:pPr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>2025 год -0,0 тыс. руб.</w:t>
            </w:r>
          </w:p>
          <w:p w:rsidR="001B57A4" w:rsidRPr="00E53210" w:rsidRDefault="001B57A4">
            <w:pPr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lastRenderedPageBreak/>
              <w:t>Средства бюджета муниципального образования «</w:t>
            </w:r>
            <w:proofErr w:type="spellStart"/>
            <w:r w:rsidRPr="00E53210">
              <w:rPr>
                <w:rFonts w:eastAsia="Arial"/>
                <w:b w:val="0"/>
                <w:i w:val="0"/>
                <w:strike w:val="0"/>
              </w:rPr>
              <w:t>Земетчинский</w:t>
            </w:r>
            <w:proofErr w:type="spellEnd"/>
            <w:r w:rsidRPr="00E53210">
              <w:rPr>
                <w:rFonts w:eastAsia="Arial"/>
                <w:b w:val="0"/>
                <w:i w:val="0"/>
                <w:strike w:val="0"/>
              </w:rPr>
              <w:t xml:space="preserve"> район Пензенской области» –   0,00тыс. рублей</w:t>
            </w:r>
          </w:p>
          <w:p w:rsidR="001B57A4" w:rsidRPr="00E53210" w:rsidRDefault="001B57A4">
            <w:pPr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>2014 год –  0,0тыс. руб.;</w:t>
            </w:r>
          </w:p>
          <w:p w:rsidR="001B57A4" w:rsidRPr="00E53210" w:rsidRDefault="001B57A4">
            <w:pPr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>2015 год –  0,0 тыс. руб.;</w:t>
            </w:r>
          </w:p>
          <w:p w:rsidR="001B57A4" w:rsidRPr="00E53210" w:rsidRDefault="001B57A4">
            <w:pPr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>2016 год –  0,0  тыс. руб.;</w:t>
            </w:r>
          </w:p>
          <w:p w:rsidR="001B57A4" w:rsidRPr="00E53210" w:rsidRDefault="001B57A4">
            <w:pPr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>2017 год –  0,0тыс. руб.;</w:t>
            </w:r>
          </w:p>
          <w:p w:rsidR="001B57A4" w:rsidRPr="00E53210" w:rsidRDefault="001B57A4">
            <w:pPr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>2018 год –  0,0 тыс. руб.;</w:t>
            </w:r>
          </w:p>
          <w:p w:rsidR="001B57A4" w:rsidRPr="00E53210" w:rsidRDefault="001B57A4">
            <w:pPr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>2019 год –  0,0 тыс. руб.;</w:t>
            </w:r>
          </w:p>
          <w:p w:rsidR="001B57A4" w:rsidRPr="00E53210" w:rsidRDefault="001B57A4">
            <w:pPr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>2020 год –  0,0тыс. руб.;</w:t>
            </w:r>
          </w:p>
          <w:p w:rsidR="001B57A4" w:rsidRPr="00E53210" w:rsidRDefault="001B57A4">
            <w:pPr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>2021 год -   0,0тыс. руб.;</w:t>
            </w:r>
          </w:p>
          <w:p w:rsidR="001B57A4" w:rsidRPr="00E53210" w:rsidRDefault="001B57A4">
            <w:pPr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>2022 год -  0,0 тыс. руб.;</w:t>
            </w:r>
          </w:p>
          <w:p w:rsidR="001B57A4" w:rsidRPr="00E53210" w:rsidRDefault="001B57A4">
            <w:pPr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>2023 год- 0,</w:t>
            </w:r>
            <w:r w:rsidR="003C43B0">
              <w:rPr>
                <w:rFonts w:eastAsia="Arial"/>
                <w:b w:val="0"/>
                <w:i w:val="0"/>
                <w:strike w:val="0"/>
              </w:rPr>
              <w:t>0</w:t>
            </w:r>
            <w:r w:rsidRPr="00E53210">
              <w:rPr>
                <w:rFonts w:eastAsia="Arial"/>
                <w:b w:val="0"/>
                <w:i w:val="0"/>
                <w:strike w:val="0"/>
              </w:rPr>
              <w:t xml:space="preserve"> тыс. руб.;</w:t>
            </w:r>
          </w:p>
          <w:p w:rsidR="001B57A4" w:rsidRPr="00E53210" w:rsidRDefault="001B57A4">
            <w:pPr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>2024 год-0,0 тыс</w:t>
            </w:r>
            <w:proofErr w:type="gramStart"/>
            <w:r w:rsidRPr="00E53210">
              <w:rPr>
                <w:rFonts w:eastAsia="Arial"/>
                <w:b w:val="0"/>
                <w:i w:val="0"/>
                <w:strike w:val="0"/>
              </w:rPr>
              <w:t>.р</w:t>
            </w:r>
            <w:proofErr w:type="gramEnd"/>
            <w:r w:rsidRPr="00E53210">
              <w:rPr>
                <w:rFonts w:eastAsia="Arial"/>
                <w:b w:val="0"/>
                <w:i w:val="0"/>
                <w:strike w:val="0"/>
              </w:rPr>
              <w:t>уб.;</w:t>
            </w:r>
          </w:p>
          <w:p w:rsidR="001B57A4" w:rsidRPr="00E53210" w:rsidRDefault="001B57A4">
            <w:pPr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>2025 год -0,0 тыс. руб.</w:t>
            </w:r>
          </w:p>
          <w:p w:rsidR="001B57A4" w:rsidRPr="00E53210" w:rsidRDefault="001B57A4">
            <w:pPr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 xml:space="preserve">Средства бюджета </w:t>
            </w:r>
            <w:r w:rsidR="009F1C40" w:rsidRPr="00E53210">
              <w:rPr>
                <w:rFonts w:eastAsia="Arial"/>
                <w:b w:val="0"/>
                <w:i w:val="0"/>
                <w:strike w:val="0"/>
              </w:rPr>
              <w:t>Ушинского</w:t>
            </w:r>
            <w:r w:rsidRPr="00E53210">
              <w:rPr>
                <w:rFonts w:eastAsia="Arial"/>
                <w:b w:val="0"/>
                <w:i w:val="0"/>
                <w:strike w:val="0"/>
              </w:rPr>
              <w:t xml:space="preserve"> сельсовета </w:t>
            </w:r>
            <w:proofErr w:type="spellStart"/>
            <w:r w:rsidRPr="00E53210">
              <w:rPr>
                <w:rFonts w:eastAsia="Arial"/>
                <w:b w:val="0"/>
                <w:i w:val="0"/>
                <w:strike w:val="0"/>
              </w:rPr>
              <w:t>Земетчинского</w:t>
            </w:r>
            <w:proofErr w:type="spellEnd"/>
            <w:r w:rsidRPr="00E53210">
              <w:rPr>
                <w:rFonts w:eastAsia="Arial"/>
                <w:b w:val="0"/>
                <w:i w:val="0"/>
                <w:strike w:val="0"/>
              </w:rPr>
              <w:t xml:space="preserve"> района Пензенской области – </w:t>
            </w:r>
            <w:r w:rsidR="00DE737D" w:rsidRPr="00E53210">
              <w:rPr>
                <w:rFonts w:eastAsia="Arial"/>
                <w:b w:val="0"/>
                <w:i w:val="0"/>
                <w:strike w:val="0"/>
              </w:rPr>
              <w:t>60</w:t>
            </w:r>
            <w:r w:rsidR="00D64212">
              <w:rPr>
                <w:rFonts w:eastAsia="Arial"/>
                <w:b w:val="0"/>
                <w:i w:val="0"/>
                <w:strike w:val="0"/>
              </w:rPr>
              <w:t>5</w:t>
            </w:r>
            <w:r w:rsidR="00E1296F">
              <w:rPr>
                <w:rFonts w:eastAsia="Arial"/>
                <w:b w:val="0"/>
                <w:i w:val="0"/>
                <w:strike w:val="0"/>
              </w:rPr>
              <w:t>2</w:t>
            </w:r>
            <w:r w:rsidR="00DE737D" w:rsidRPr="00E53210">
              <w:rPr>
                <w:rFonts w:eastAsia="Arial"/>
                <w:b w:val="0"/>
                <w:i w:val="0"/>
                <w:strike w:val="0"/>
              </w:rPr>
              <w:t>,</w:t>
            </w:r>
            <w:r w:rsidR="00E1296F">
              <w:rPr>
                <w:rFonts w:eastAsia="Arial"/>
                <w:b w:val="0"/>
                <w:i w:val="0"/>
                <w:strike w:val="0"/>
              </w:rPr>
              <w:t>7</w:t>
            </w:r>
            <w:r w:rsidRPr="00E53210">
              <w:rPr>
                <w:rFonts w:eastAsia="Arial"/>
                <w:b w:val="0"/>
                <w:i w:val="0"/>
                <w:strike w:val="0"/>
              </w:rPr>
              <w:t>тыс. рублей</w:t>
            </w:r>
          </w:p>
          <w:p w:rsidR="001B57A4" w:rsidRPr="00E53210" w:rsidRDefault="001B57A4">
            <w:pPr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>2014 год –  4</w:t>
            </w:r>
            <w:r w:rsidR="00DE737D" w:rsidRPr="00E53210">
              <w:rPr>
                <w:rFonts w:eastAsia="Arial"/>
                <w:b w:val="0"/>
                <w:i w:val="0"/>
                <w:strike w:val="0"/>
              </w:rPr>
              <w:t>76</w:t>
            </w:r>
            <w:r w:rsidRPr="00E53210">
              <w:rPr>
                <w:rFonts w:eastAsia="Arial"/>
                <w:b w:val="0"/>
                <w:i w:val="0"/>
                <w:strike w:val="0"/>
              </w:rPr>
              <w:t>,</w:t>
            </w:r>
            <w:r w:rsidR="00DE737D" w:rsidRPr="00E53210">
              <w:rPr>
                <w:rFonts w:eastAsia="Arial"/>
                <w:b w:val="0"/>
                <w:i w:val="0"/>
                <w:strike w:val="0"/>
              </w:rPr>
              <w:t>1</w:t>
            </w:r>
            <w:r w:rsidRPr="00E53210">
              <w:rPr>
                <w:rFonts w:eastAsia="Arial"/>
                <w:b w:val="0"/>
                <w:i w:val="0"/>
                <w:strike w:val="0"/>
              </w:rPr>
              <w:t>тыс. руб.;</w:t>
            </w:r>
          </w:p>
          <w:p w:rsidR="001B57A4" w:rsidRPr="00E53210" w:rsidRDefault="001B57A4">
            <w:pPr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 xml:space="preserve">2015 год –  </w:t>
            </w:r>
            <w:r w:rsidR="00DE737D" w:rsidRPr="00E53210">
              <w:rPr>
                <w:rFonts w:eastAsia="Arial"/>
                <w:b w:val="0"/>
                <w:i w:val="0"/>
                <w:strike w:val="0"/>
              </w:rPr>
              <w:t>535,8</w:t>
            </w:r>
            <w:r w:rsidRPr="00E53210">
              <w:rPr>
                <w:rFonts w:eastAsia="Arial"/>
                <w:b w:val="0"/>
                <w:i w:val="0"/>
                <w:strike w:val="0"/>
              </w:rPr>
              <w:t>тыс. руб.;</w:t>
            </w:r>
          </w:p>
          <w:p w:rsidR="001B57A4" w:rsidRPr="00E53210" w:rsidRDefault="001B57A4">
            <w:pPr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 xml:space="preserve">2016 год –  </w:t>
            </w:r>
            <w:r w:rsidR="005E0203" w:rsidRPr="00E53210">
              <w:rPr>
                <w:rFonts w:eastAsia="Arial"/>
                <w:b w:val="0"/>
                <w:i w:val="0"/>
                <w:strike w:val="0"/>
              </w:rPr>
              <w:t>524,8</w:t>
            </w:r>
            <w:r w:rsidRPr="00E53210">
              <w:rPr>
                <w:rFonts w:eastAsia="Arial"/>
                <w:b w:val="0"/>
                <w:i w:val="0"/>
                <w:strike w:val="0"/>
              </w:rPr>
              <w:t xml:space="preserve">  тыс. руб.;</w:t>
            </w:r>
          </w:p>
          <w:p w:rsidR="001B57A4" w:rsidRPr="00E53210" w:rsidRDefault="001B57A4">
            <w:pPr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>2017 год –  5</w:t>
            </w:r>
            <w:r w:rsidR="005E0203" w:rsidRPr="00E53210">
              <w:rPr>
                <w:rFonts w:eastAsia="Arial"/>
                <w:b w:val="0"/>
                <w:i w:val="0"/>
                <w:strike w:val="0"/>
              </w:rPr>
              <w:t>89</w:t>
            </w:r>
            <w:r w:rsidRPr="00E53210">
              <w:rPr>
                <w:rFonts w:eastAsia="Arial"/>
                <w:b w:val="0"/>
                <w:i w:val="0"/>
                <w:strike w:val="0"/>
              </w:rPr>
              <w:t>,</w:t>
            </w:r>
            <w:r w:rsidR="005E0203" w:rsidRPr="00E53210">
              <w:rPr>
                <w:rFonts w:eastAsia="Arial"/>
                <w:b w:val="0"/>
                <w:i w:val="0"/>
                <w:strike w:val="0"/>
              </w:rPr>
              <w:t>3</w:t>
            </w:r>
            <w:r w:rsidRPr="00E53210">
              <w:rPr>
                <w:rFonts w:eastAsia="Arial"/>
                <w:b w:val="0"/>
                <w:i w:val="0"/>
                <w:strike w:val="0"/>
              </w:rPr>
              <w:t>тыс. руб.;</w:t>
            </w:r>
          </w:p>
          <w:p w:rsidR="001B57A4" w:rsidRPr="00E53210" w:rsidRDefault="001B57A4">
            <w:pPr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 xml:space="preserve">2018 год –  </w:t>
            </w:r>
            <w:r w:rsidR="005E0203" w:rsidRPr="00E53210">
              <w:rPr>
                <w:rFonts w:eastAsia="Arial"/>
                <w:b w:val="0"/>
                <w:i w:val="0"/>
                <w:strike w:val="0"/>
              </w:rPr>
              <w:t>788</w:t>
            </w:r>
            <w:r w:rsidRPr="00E53210">
              <w:rPr>
                <w:rFonts w:eastAsia="Arial"/>
                <w:b w:val="0"/>
                <w:i w:val="0"/>
                <w:strike w:val="0"/>
              </w:rPr>
              <w:t>,6тыс. руб.;</w:t>
            </w:r>
          </w:p>
          <w:p w:rsidR="001B57A4" w:rsidRPr="00E53210" w:rsidRDefault="001B57A4">
            <w:pPr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 xml:space="preserve">2019 год –  </w:t>
            </w:r>
            <w:r w:rsidR="005E0203" w:rsidRPr="00E53210">
              <w:rPr>
                <w:rFonts w:eastAsia="Arial"/>
                <w:b w:val="0"/>
                <w:i w:val="0"/>
                <w:strike w:val="0"/>
              </w:rPr>
              <w:t>86</w:t>
            </w:r>
            <w:r w:rsidRPr="00E53210">
              <w:rPr>
                <w:rFonts w:eastAsia="Arial"/>
                <w:b w:val="0"/>
                <w:i w:val="0"/>
                <w:strike w:val="0"/>
              </w:rPr>
              <w:t>7,</w:t>
            </w:r>
            <w:r w:rsidR="005E0203" w:rsidRPr="00E53210">
              <w:rPr>
                <w:rFonts w:eastAsia="Arial"/>
                <w:b w:val="0"/>
                <w:i w:val="0"/>
                <w:strike w:val="0"/>
              </w:rPr>
              <w:t>1</w:t>
            </w:r>
            <w:r w:rsidRPr="00E53210">
              <w:rPr>
                <w:rFonts w:eastAsia="Arial"/>
                <w:b w:val="0"/>
                <w:i w:val="0"/>
                <w:strike w:val="0"/>
              </w:rPr>
              <w:t>тыс. руб.;</w:t>
            </w:r>
          </w:p>
          <w:p w:rsidR="001B57A4" w:rsidRPr="00E53210" w:rsidRDefault="001B57A4">
            <w:pPr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>2020 год –  9</w:t>
            </w:r>
            <w:r w:rsidR="00D64212">
              <w:rPr>
                <w:rFonts w:eastAsia="Arial"/>
                <w:b w:val="0"/>
                <w:i w:val="0"/>
                <w:strike w:val="0"/>
              </w:rPr>
              <w:t>2</w:t>
            </w:r>
            <w:r w:rsidR="00E1296F">
              <w:rPr>
                <w:rFonts w:eastAsia="Arial"/>
                <w:b w:val="0"/>
                <w:i w:val="0"/>
                <w:strike w:val="0"/>
              </w:rPr>
              <w:t>4,8</w:t>
            </w:r>
            <w:r w:rsidRPr="00E53210">
              <w:rPr>
                <w:rFonts w:eastAsia="Arial"/>
                <w:b w:val="0"/>
                <w:i w:val="0"/>
                <w:strike w:val="0"/>
              </w:rPr>
              <w:t>_тыс. руб.;</w:t>
            </w:r>
          </w:p>
          <w:p w:rsidR="001B57A4" w:rsidRPr="00E53210" w:rsidRDefault="001B57A4">
            <w:pPr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 xml:space="preserve">2021 год -   </w:t>
            </w:r>
            <w:r w:rsidR="00D64212">
              <w:rPr>
                <w:rFonts w:eastAsia="Arial"/>
                <w:b w:val="0"/>
                <w:i w:val="0"/>
                <w:strike w:val="0"/>
              </w:rPr>
              <w:t>608,1</w:t>
            </w:r>
            <w:r w:rsidRPr="00E53210">
              <w:rPr>
                <w:rFonts w:eastAsia="Arial"/>
                <w:b w:val="0"/>
                <w:i w:val="0"/>
                <w:strike w:val="0"/>
              </w:rPr>
              <w:t>тыс. руб.;</w:t>
            </w:r>
          </w:p>
          <w:p w:rsidR="001B57A4" w:rsidRPr="00E53210" w:rsidRDefault="001B57A4">
            <w:pPr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 xml:space="preserve">2022 год </w:t>
            </w:r>
            <w:r w:rsidR="00D64212">
              <w:rPr>
                <w:rFonts w:eastAsia="Arial"/>
                <w:b w:val="0"/>
                <w:i w:val="0"/>
                <w:strike w:val="0"/>
              </w:rPr>
              <w:t>–</w:t>
            </w:r>
            <w:r w:rsidRPr="00E53210">
              <w:rPr>
                <w:rFonts w:eastAsia="Arial"/>
                <w:b w:val="0"/>
                <w:i w:val="0"/>
                <w:strike w:val="0"/>
              </w:rPr>
              <w:t xml:space="preserve"> </w:t>
            </w:r>
            <w:r w:rsidR="00D64212">
              <w:rPr>
                <w:rFonts w:eastAsia="Arial"/>
                <w:b w:val="0"/>
                <w:i w:val="0"/>
                <w:strike w:val="0"/>
              </w:rPr>
              <w:t>738,1</w:t>
            </w:r>
            <w:r w:rsidRPr="00E53210">
              <w:rPr>
                <w:rFonts w:eastAsia="Arial"/>
                <w:b w:val="0"/>
                <w:i w:val="0"/>
                <w:strike w:val="0"/>
              </w:rPr>
              <w:t>,</w:t>
            </w:r>
            <w:r w:rsidR="005E0203" w:rsidRPr="00E53210">
              <w:rPr>
                <w:rFonts w:eastAsia="Arial"/>
                <w:b w:val="0"/>
                <w:i w:val="0"/>
                <w:strike w:val="0"/>
              </w:rPr>
              <w:t>0</w:t>
            </w:r>
            <w:r w:rsidRPr="00E53210">
              <w:rPr>
                <w:rFonts w:eastAsia="Arial"/>
                <w:b w:val="0"/>
                <w:i w:val="0"/>
                <w:strike w:val="0"/>
              </w:rPr>
              <w:t>тыс. руб.;</w:t>
            </w:r>
          </w:p>
          <w:p w:rsidR="001B57A4" w:rsidRPr="00E53210" w:rsidRDefault="001B57A4">
            <w:pPr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>2023 год-</w:t>
            </w:r>
            <w:r w:rsidR="00D64212">
              <w:rPr>
                <w:rFonts w:eastAsia="Arial"/>
                <w:b w:val="0"/>
                <w:i w:val="0"/>
                <w:strike w:val="0"/>
              </w:rPr>
              <w:t>0</w:t>
            </w:r>
            <w:r w:rsidRPr="00E53210">
              <w:rPr>
                <w:rFonts w:eastAsia="Arial"/>
                <w:b w:val="0"/>
                <w:i w:val="0"/>
                <w:strike w:val="0"/>
              </w:rPr>
              <w:t>,</w:t>
            </w:r>
            <w:r w:rsidR="005E0203" w:rsidRPr="00E53210">
              <w:rPr>
                <w:rFonts w:eastAsia="Arial"/>
                <w:b w:val="0"/>
                <w:i w:val="0"/>
                <w:strike w:val="0"/>
              </w:rPr>
              <w:t>0</w:t>
            </w:r>
            <w:r w:rsidRPr="00E53210">
              <w:rPr>
                <w:rFonts w:eastAsia="Arial"/>
                <w:b w:val="0"/>
                <w:i w:val="0"/>
                <w:strike w:val="0"/>
              </w:rPr>
              <w:t xml:space="preserve"> тыс. руб.;</w:t>
            </w:r>
          </w:p>
          <w:p w:rsidR="001B57A4" w:rsidRPr="00E53210" w:rsidRDefault="001B57A4">
            <w:pPr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>2024 год-0,0 тыс</w:t>
            </w:r>
            <w:proofErr w:type="gramStart"/>
            <w:r w:rsidRPr="00E53210">
              <w:rPr>
                <w:rFonts w:eastAsia="Arial"/>
                <w:b w:val="0"/>
                <w:i w:val="0"/>
                <w:strike w:val="0"/>
              </w:rPr>
              <w:t>.р</w:t>
            </w:r>
            <w:proofErr w:type="gramEnd"/>
            <w:r w:rsidRPr="00E53210">
              <w:rPr>
                <w:rFonts w:eastAsia="Arial"/>
                <w:b w:val="0"/>
                <w:i w:val="0"/>
                <w:strike w:val="0"/>
              </w:rPr>
              <w:t>уб.;</w:t>
            </w:r>
          </w:p>
          <w:p w:rsidR="001B57A4" w:rsidRPr="00E53210" w:rsidRDefault="001B57A4">
            <w:pPr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>2025 год -0,0 тыс. руб.</w:t>
            </w:r>
          </w:p>
          <w:p w:rsidR="001B57A4" w:rsidRPr="00E53210" w:rsidRDefault="001B57A4">
            <w:pPr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>Внебюджетные источники – 0,0 тыс. рублей (по согласованию, по потребности исполнения мероприятий на подведомственных объектах)</w:t>
            </w:r>
          </w:p>
        </w:tc>
      </w:tr>
    </w:tbl>
    <w:p w:rsidR="00FB4794" w:rsidRDefault="00FB4794" w:rsidP="00FB4794">
      <w:pPr>
        <w:pStyle w:val="1"/>
        <w:spacing w:before="0"/>
        <w:ind w:firstLine="567"/>
        <w:jc w:val="both"/>
        <w:rPr>
          <w:rFonts w:ascii="Times New Roman" w:hAnsi="Times New Roman"/>
          <w:b w:val="0"/>
          <w:kern w:val="32"/>
        </w:rPr>
      </w:pPr>
      <w:r>
        <w:rPr>
          <w:rFonts w:ascii="Times New Roman" w:hAnsi="Times New Roman"/>
          <w:b w:val="0"/>
          <w:kern w:val="32"/>
        </w:rPr>
        <w:lastRenderedPageBreak/>
        <w:t>»</w:t>
      </w:r>
    </w:p>
    <w:p w:rsidR="00FB4794" w:rsidRPr="00FB4794" w:rsidRDefault="00FB4794" w:rsidP="00FB4794">
      <w:pPr>
        <w:pStyle w:val="1"/>
        <w:spacing w:before="0"/>
        <w:ind w:firstLine="567"/>
        <w:jc w:val="both"/>
        <w:rPr>
          <w:rFonts w:ascii="Times New Roman" w:eastAsia="Arial" w:hAnsi="Times New Roman" w:cs="Times New Roman"/>
          <w:b w:val="0"/>
          <w:kern w:val="0"/>
          <w:sz w:val="28"/>
          <w:szCs w:val="28"/>
        </w:rPr>
      </w:pPr>
      <w:r w:rsidRPr="00FB4794">
        <w:rPr>
          <w:rFonts w:ascii="Times New Roman" w:eastAsia="Arial" w:hAnsi="Times New Roman" w:cs="Times New Roman"/>
          <w:b w:val="0"/>
          <w:kern w:val="0"/>
          <w:sz w:val="28"/>
          <w:szCs w:val="28"/>
        </w:rPr>
        <w:t>1.</w:t>
      </w:r>
      <w:r>
        <w:rPr>
          <w:rFonts w:ascii="Times New Roman" w:eastAsia="Arial" w:hAnsi="Times New Roman" w:cs="Times New Roman"/>
          <w:b w:val="0"/>
          <w:kern w:val="0"/>
          <w:sz w:val="28"/>
          <w:szCs w:val="28"/>
        </w:rPr>
        <w:t>4</w:t>
      </w:r>
      <w:r w:rsidRPr="00FB4794">
        <w:rPr>
          <w:rFonts w:ascii="Times New Roman" w:eastAsia="Arial" w:hAnsi="Times New Roman" w:cs="Times New Roman"/>
          <w:b w:val="0"/>
          <w:kern w:val="0"/>
          <w:sz w:val="28"/>
          <w:szCs w:val="28"/>
        </w:rPr>
        <w:t xml:space="preserve">. В Паспорте подпрограммы </w:t>
      </w:r>
      <w:r>
        <w:rPr>
          <w:rFonts w:ascii="Times New Roman" w:eastAsia="Arial" w:hAnsi="Times New Roman" w:cs="Times New Roman"/>
          <w:b w:val="0"/>
          <w:kern w:val="0"/>
          <w:sz w:val="28"/>
          <w:szCs w:val="28"/>
        </w:rPr>
        <w:t>3</w:t>
      </w:r>
      <w:r w:rsidRPr="00FB4794">
        <w:rPr>
          <w:rFonts w:ascii="Times New Roman" w:eastAsia="Arial" w:hAnsi="Times New Roman" w:cs="Times New Roman"/>
          <w:b w:val="0"/>
          <w:kern w:val="0"/>
          <w:sz w:val="28"/>
          <w:szCs w:val="28"/>
        </w:rPr>
        <w:t xml:space="preserve"> муниципальной  программы строку «Объёмы бюджетных ассигнований муниципальной Программы» изложить в следующей редакции:</w:t>
      </w:r>
    </w:p>
    <w:p w:rsidR="001B57A4" w:rsidRPr="005134DB" w:rsidRDefault="00FB4794" w:rsidP="005134DB">
      <w:pPr>
        <w:pStyle w:val="1"/>
        <w:spacing w:before="0"/>
        <w:ind w:firstLine="567"/>
        <w:jc w:val="both"/>
        <w:rPr>
          <w:rFonts w:ascii="Times New Roman" w:hAnsi="Times New Roman"/>
          <w:b w:val="0"/>
          <w:kern w:val="32"/>
        </w:rPr>
      </w:pPr>
      <w:r w:rsidRPr="00D41C00">
        <w:rPr>
          <w:rFonts w:ascii="Times New Roman" w:hAnsi="Times New Roman"/>
          <w:b w:val="0"/>
          <w:kern w:val="32"/>
        </w:rPr>
        <w:t>«</w:t>
      </w:r>
    </w:p>
    <w:tbl>
      <w:tblPr>
        <w:tblW w:w="9497" w:type="dxa"/>
        <w:jc w:val="center"/>
        <w:tblCellMar>
          <w:top w:w="75" w:type="dxa"/>
          <w:left w:w="75" w:type="dxa"/>
          <w:bottom w:w="75" w:type="dxa"/>
          <w:right w:w="75" w:type="dxa"/>
        </w:tblCellMar>
        <w:tblLook w:val="0000"/>
      </w:tblPr>
      <w:tblGrid>
        <w:gridCol w:w="3159"/>
        <w:gridCol w:w="6338"/>
      </w:tblGrid>
      <w:tr w:rsidR="001B57A4" w:rsidRPr="00E53210">
        <w:trPr>
          <w:trHeight w:val="600"/>
          <w:jc w:val="center"/>
        </w:trPr>
        <w:tc>
          <w:tcPr>
            <w:tcW w:w="3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7A4" w:rsidRPr="00E53210" w:rsidRDefault="001B57A4">
            <w:pPr>
              <w:pStyle w:val="ConsPlusNormal"/>
              <w:suppressAutoHyphens w:val="0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3210">
              <w:rPr>
                <w:rFonts w:ascii="Times New Roman" w:hAnsi="Times New Roman" w:cs="Times New Roman"/>
                <w:sz w:val="24"/>
                <w:szCs w:val="24"/>
              </w:rPr>
              <w:t>Объемы бюджетных ассигнований подпрограммы</w:t>
            </w:r>
          </w:p>
        </w:tc>
        <w:tc>
          <w:tcPr>
            <w:tcW w:w="6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7A4" w:rsidRPr="00E53210" w:rsidRDefault="001B57A4">
            <w:pPr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 xml:space="preserve">Общий объём финансирования – </w:t>
            </w:r>
            <w:r w:rsidR="004F47C0">
              <w:rPr>
                <w:rFonts w:eastAsia="Arial"/>
                <w:b w:val="0"/>
                <w:i w:val="0"/>
                <w:strike w:val="0"/>
              </w:rPr>
              <w:t>4</w:t>
            </w:r>
            <w:r w:rsidR="00097564">
              <w:rPr>
                <w:rFonts w:eastAsia="Arial"/>
                <w:b w:val="0"/>
                <w:i w:val="0"/>
                <w:strike w:val="0"/>
              </w:rPr>
              <w:t>191</w:t>
            </w:r>
            <w:r w:rsidR="004F47C0">
              <w:rPr>
                <w:rFonts w:eastAsia="Arial"/>
                <w:b w:val="0"/>
                <w:i w:val="0"/>
                <w:strike w:val="0"/>
              </w:rPr>
              <w:t>,</w:t>
            </w:r>
            <w:r w:rsidR="00097564">
              <w:rPr>
                <w:rFonts w:eastAsia="Arial"/>
                <w:b w:val="0"/>
                <w:i w:val="0"/>
                <w:strike w:val="0"/>
              </w:rPr>
              <w:t>0</w:t>
            </w:r>
            <w:r w:rsidRPr="00E53210">
              <w:rPr>
                <w:rFonts w:eastAsia="Arial"/>
                <w:b w:val="0"/>
                <w:i w:val="0"/>
                <w:strike w:val="0"/>
              </w:rPr>
              <w:t xml:space="preserve"> тыс. рублей,         </w:t>
            </w:r>
          </w:p>
          <w:p w:rsidR="001B57A4" w:rsidRPr="00E53210" w:rsidRDefault="001B57A4">
            <w:pPr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 xml:space="preserve"> в том числе: </w:t>
            </w:r>
          </w:p>
          <w:p w:rsidR="001B57A4" w:rsidRPr="00E53210" w:rsidRDefault="001B57A4">
            <w:pPr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>Средства бюджета Пензенской области –    0,00тыс. рублей  (</w:t>
            </w:r>
            <w:proofErr w:type="spellStart"/>
            <w:r w:rsidRPr="00E53210">
              <w:rPr>
                <w:rFonts w:eastAsia="Arial"/>
                <w:b w:val="0"/>
                <w:i w:val="0"/>
                <w:strike w:val="0"/>
              </w:rPr>
              <w:t>софинансирование</w:t>
            </w:r>
            <w:proofErr w:type="spellEnd"/>
            <w:r w:rsidRPr="00E53210">
              <w:rPr>
                <w:rFonts w:eastAsia="Arial"/>
                <w:b w:val="0"/>
                <w:i w:val="0"/>
                <w:strike w:val="0"/>
              </w:rPr>
              <w:t>)</w:t>
            </w:r>
          </w:p>
          <w:p w:rsidR="001B57A4" w:rsidRPr="00DE737D" w:rsidRDefault="001B57A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E737D">
              <w:rPr>
                <w:rFonts w:ascii="Times New Roman" w:hAnsi="Times New Roman" w:cs="Times New Roman"/>
                <w:sz w:val="24"/>
                <w:szCs w:val="24"/>
              </w:rPr>
              <w:t>2014 год-  0,00 тыс</w:t>
            </w:r>
            <w:proofErr w:type="gramStart"/>
            <w:r w:rsidRPr="00DE737D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DE737D">
              <w:rPr>
                <w:rFonts w:ascii="Times New Roman" w:hAnsi="Times New Roman" w:cs="Times New Roman"/>
                <w:sz w:val="24"/>
                <w:szCs w:val="24"/>
              </w:rPr>
              <w:t>уб.,</w:t>
            </w:r>
          </w:p>
          <w:p w:rsidR="001B57A4" w:rsidRPr="00E53210" w:rsidRDefault="001B57A4">
            <w:pPr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>2015 год-  0,00 тыс</w:t>
            </w:r>
            <w:proofErr w:type="gramStart"/>
            <w:r w:rsidRPr="00E53210">
              <w:rPr>
                <w:rFonts w:eastAsia="Arial"/>
                <w:b w:val="0"/>
                <w:i w:val="0"/>
                <w:strike w:val="0"/>
              </w:rPr>
              <w:t>.р</w:t>
            </w:r>
            <w:proofErr w:type="gramEnd"/>
            <w:r w:rsidRPr="00E53210">
              <w:rPr>
                <w:rFonts w:eastAsia="Arial"/>
                <w:b w:val="0"/>
                <w:i w:val="0"/>
                <w:strike w:val="0"/>
              </w:rPr>
              <w:t>уб.;</w:t>
            </w:r>
          </w:p>
          <w:p w:rsidR="001B57A4" w:rsidRPr="00E53210" w:rsidRDefault="001B57A4">
            <w:pPr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>2016 год –  0,0  тыс. руб.;</w:t>
            </w:r>
          </w:p>
          <w:p w:rsidR="001B57A4" w:rsidRPr="00E53210" w:rsidRDefault="001B57A4">
            <w:pPr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>2017 год –  0,0тыс. руб.;</w:t>
            </w:r>
          </w:p>
          <w:p w:rsidR="001B57A4" w:rsidRPr="00E53210" w:rsidRDefault="001B57A4">
            <w:pPr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>2018 год –  0,0 тыс. руб.;</w:t>
            </w:r>
          </w:p>
          <w:p w:rsidR="001B57A4" w:rsidRPr="00E53210" w:rsidRDefault="001B57A4">
            <w:pPr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>2019 год –  0,0 тыс. руб.;</w:t>
            </w:r>
          </w:p>
          <w:p w:rsidR="001B57A4" w:rsidRPr="00E53210" w:rsidRDefault="001B57A4">
            <w:pPr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>2020 год –  0,0тыс. руб.;</w:t>
            </w:r>
          </w:p>
          <w:p w:rsidR="001B57A4" w:rsidRPr="00E53210" w:rsidRDefault="001B57A4">
            <w:pPr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>2021 год -   0,0тыс. руб.;</w:t>
            </w:r>
          </w:p>
          <w:p w:rsidR="001B57A4" w:rsidRPr="00E53210" w:rsidRDefault="001B57A4">
            <w:pPr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lastRenderedPageBreak/>
              <w:t>2022 год -  0,0 тыс. руб.;</w:t>
            </w:r>
          </w:p>
          <w:p w:rsidR="001B57A4" w:rsidRPr="00E53210" w:rsidRDefault="001B57A4">
            <w:pPr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>2023 год- 0,о тыс. руб.;</w:t>
            </w:r>
          </w:p>
          <w:p w:rsidR="001B57A4" w:rsidRPr="00E53210" w:rsidRDefault="001B57A4">
            <w:pPr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>2024 год-0,0 тыс</w:t>
            </w:r>
            <w:proofErr w:type="gramStart"/>
            <w:r w:rsidRPr="00E53210">
              <w:rPr>
                <w:rFonts w:eastAsia="Arial"/>
                <w:b w:val="0"/>
                <w:i w:val="0"/>
                <w:strike w:val="0"/>
              </w:rPr>
              <w:t>.р</w:t>
            </w:r>
            <w:proofErr w:type="gramEnd"/>
            <w:r w:rsidRPr="00E53210">
              <w:rPr>
                <w:rFonts w:eastAsia="Arial"/>
                <w:b w:val="0"/>
                <w:i w:val="0"/>
                <w:strike w:val="0"/>
              </w:rPr>
              <w:t>уб.;</w:t>
            </w:r>
          </w:p>
          <w:p w:rsidR="001B57A4" w:rsidRPr="00E53210" w:rsidRDefault="001B57A4">
            <w:pPr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>2025 год -0,0 тыс. руб.</w:t>
            </w:r>
          </w:p>
          <w:p w:rsidR="001B57A4" w:rsidRPr="00E53210" w:rsidRDefault="001B57A4">
            <w:pPr>
              <w:rPr>
                <w:rFonts w:eastAsia="Arial"/>
                <w:b w:val="0"/>
                <w:i w:val="0"/>
                <w:strike w:val="0"/>
              </w:rPr>
            </w:pPr>
          </w:p>
          <w:p w:rsidR="001B57A4" w:rsidRPr="00E53210" w:rsidRDefault="001B57A4">
            <w:pPr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>Средства бюджета муниципального образования «</w:t>
            </w:r>
            <w:proofErr w:type="spellStart"/>
            <w:r w:rsidRPr="00E53210">
              <w:rPr>
                <w:rFonts w:eastAsia="Arial"/>
                <w:b w:val="0"/>
                <w:i w:val="0"/>
                <w:strike w:val="0"/>
              </w:rPr>
              <w:t>Земетчинский</w:t>
            </w:r>
            <w:proofErr w:type="spellEnd"/>
            <w:r w:rsidRPr="00E53210">
              <w:rPr>
                <w:rFonts w:eastAsia="Arial"/>
                <w:b w:val="0"/>
                <w:i w:val="0"/>
                <w:strike w:val="0"/>
              </w:rPr>
              <w:t xml:space="preserve"> район Пензенской области» – 0,00  тыс. рублей</w:t>
            </w:r>
          </w:p>
          <w:p w:rsidR="001B57A4" w:rsidRPr="00E53210" w:rsidRDefault="001B57A4">
            <w:pPr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>2014 год –  0,0тыс. руб.;</w:t>
            </w:r>
          </w:p>
          <w:p w:rsidR="001B57A4" w:rsidRPr="00E53210" w:rsidRDefault="001B57A4">
            <w:pPr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>2015 год –  0,0 тыс. руб.;</w:t>
            </w:r>
          </w:p>
          <w:p w:rsidR="001B57A4" w:rsidRPr="00E53210" w:rsidRDefault="001B57A4">
            <w:pPr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>2016 год –  0,0  тыс. руб.;</w:t>
            </w:r>
          </w:p>
          <w:p w:rsidR="001B57A4" w:rsidRPr="00E53210" w:rsidRDefault="001B57A4">
            <w:pPr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>2017 год –  0,0тыс. руб.;</w:t>
            </w:r>
          </w:p>
          <w:p w:rsidR="001B57A4" w:rsidRPr="00E53210" w:rsidRDefault="001B57A4">
            <w:pPr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>2018 год –  0,0 тыс. руб.;</w:t>
            </w:r>
          </w:p>
          <w:p w:rsidR="001B57A4" w:rsidRPr="00E53210" w:rsidRDefault="001B57A4">
            <w:pPr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>2019 год –  0,0 тыс. руб.;</w:t>
            </w:r>
          </w:p>
          <w:p w:rsidR="001B57A4" w:rsidRPr="00E53210" w:rsidRDefault="001B57A4">
            <w:pPr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>2020 год –  0,0тыс. руб.;</w:t>
            </w:r>
          </w:p>
          <w:p w:rsidR="001B57A4" w:rsidRPr="00E53210" w:rsidRDefault="001B57A4">
            <w:pPr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>2021 год -   0,0тыс. руб.;</w:t>
            </w:r>
          </w:p>
          <w:p w:rsidR="001B57A4" w:rsidRPr="00E53210" w:rsidRDefault="001B57A4">
            <w:pPr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>2022 год -  0,0 тыс. руб.;</w:t>
            </w:r>
          </w:p>
          <w:p w:rsidR="001B57A4" w:rsidRPr="00E53210" w:rsidRDefault="001B57A4">
            <w:pPr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>2023 год- 0,о тыс. руб.;</w:t>
            </w:r>
          </w:p>
          <w:p w:rsidR="001B57A4" w:rsidRPr="00E53210" w:rsidRDefault="001B57A4">
            <w:pPr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>2024 год-0,0 тыс</w:t>
            </w:r>
            <w:proofErr w:type="gramStart"/>
            <w:r w:rsidRPr="00E53210">
              <w:rPr>
                <w:rFonts w:eastAsia="Arial"/>
                <w:b w:val="0"/>
                <w:i w:val="0"/>
                <w:strike w:val="0"/>
              </w:rPr>
              <w:t>.р</w:t>
            </w:r>
            <w:proofErr w:type="gramEnd"/>
            <w:r w:rsidRPr="00E53210">
              <w:rPr>
                <w:rFonts w:eastAsia="Arial"/>
                <w:b w:val="0"/>
                <w:i w:val="0"/>
                <w:strike w:val="0"/>
              </w:rPr>
              <w:t>уб.;</w:t>
            </w:r>
          </w:p>
          <w:p w:rsidR="001B57A4" w:rsidRPr="00E53210" w:rsidRDefault="001B57A4">
            <w:pPr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>2025 год -0,0 тыс. руб.</w:t>
            </w:r>
          </w:p>
          <w:p w:rsidR="001B57A4" w:rsidRPr="00E53210" w:rsidRDefault="001B57A4">
            <w:pPr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 xml:space="preserve">Средства бюджета </w:t>
            </w:r>
            <w:r w:rsidR="009F1C40" w:rsidRPr="00E53210">
              <w:rPr>
                <w:rFonts w:eastAsia="Arial"/>
                <w:b w:val="0"/>
                <w:i w:val="0"/>
                <w:strike w:val="0"/>
              </w:rPr>
              <w:t>Ушинского</w:t>
            </w:r>
            <w:r w:rsidRPr="00E53210">
              <w:rPr>
                <w:rFonts w:eastAsia="Arial"/>
                <w:b w:val="0"/>
                <w:i w:val="0"/>
                <w:strike w:val="0"/>
              </w:rPr>
              <w:t xml:space="preserve"> сельсовета </w:t>
            </w:r>
            <w:proofErr w:type="spellStart"/>
            <w:r w:rsidRPr="00E53210">
              <w:rPr>
                <w:rFonts w:eastAsia="Arial"/>
                <w:b w:val="0"/>
                <w:i w:val="0"/>
                <w:strike w:val="0"/>
              </w:rPr>
              <w:t>Земетчинского</w:t>
            </w:r>
            <w:proofErr w:type="spellEnd"/>
            <w:r w:rsidRPr="00E53210">
              <w:rPr>
                <w:rFonts w:eastAsia="Arial"/>
                <w:b w:val="0"/>
                <w:i w:val="0"/>
                <w:strike w:val="0"/>
              </w:rPr>
              <w:t xml:space="preserve"> района Пензенской области –   </w:t>
            </w:r>
            <w:r w:rsidR="004F47C0">
              <w:rPr>
                <w:rFonts w:eastAsia="Arial"/>
                <w:b w:val="0"/>
                <w:i w:val="0"/>
                <w:strike w:val="0"/>
              </w:rPr>
              <w:t>4</w:t>
            </w:r>
            <w:r w:rsidR="00097564">
              <w:rPr>
                <w:rFonts w:eastAsia="Arial"/>
                <w:b w:val="0"/>
                <w:i w:val="0"/>
                <w:strike w:val="0"/>
              </w:rPr>
              <w:t>191</w:t>
            </w:r>
            <w:r w:rsidR="004F47C0">
              <w:rPr>
                <w:rFonts w:eastAsia="Arial"/>
                <w:b w:val="0"/>
                <w:i w:val="0"/>
                <w:strike w:val="0"/>
              </w:rPr>
              <w:t>,</w:t>
            </w:r>
            <w:r w:rsidR="00097564">
              <w:rPr>
                <w:rFonts w:eastAsia="Arial"/>
                <w:b w:val="0"/>
                <w:i w:val="0"/>
                <w:strike w:val="0"/>
              </w:rPr>
              <w:t>0</w:t>
            </w:r>
            <w:r w:rsidRPr="00E53210">
              <w:rPr>
                <w:rFonts w:eastAsia="Arial"/>
                <w:b w:val="0"/>
                <w:i w:val="0"/>
                <w:strike w:val="0"/>
              </w:rPr>
              <w:t xml:space="preserve"> тыс. рублей</w:t>
            </w:r>
          </w:p>
          <w:p w:rsidR="001B57A4" w:rsidRPr="00DE737D" w:rsidRDefault="001B57A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E737D">
              <w:rPr>
                <w:rFonts w:ascii="Times New Roman" w:hAnsi="Times New Roman" w:cs="Times New Roman"/>
                <w:sz w:val="24"/>
                <w:szCs w:val="24"/>
              </w:rPr>
              <w:t xml:space="preserve">2014 год-  </w:t>
            </w:r>
            <w:r w:rsidR="00DE737D">
              <w:rPr>
                <w:rFonts w:ascii="Times New Roman" w:hAnsi="Times New Roman" w:cs="Times New Roman"/>
                <w:sz w:val="24"/>
                <w:szCs w:val="24"/>
              </w:rPr>
              <w:t>152,0</w:t>
            </w:r>
            <w:r w:rsidRPr="00DE737D">
              <w:rPr>
                <w:rFonts w:ascii="Times New Roman" w:hAnsi="Times New Roman" w:cs="Times New Roman"/>
                <w:sz w:val="24"/>
                <w:szCs w:val="24"/>
              </w:rPr>
              <w:t xml:space="preserve"> тыс</w:t>
            </w:r>
            <w:proofErr w:type="gramStart"/>
            <w:r w:rsidRPr="00DE737D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DE737D">
              <w:rPr>
                <w:rFonts w:ascii="Times New Roman" w:hAnsi="Times New Roman" w:cs="Times New Roman"/>
                <w:sz w:val="24"/>
                <w:szCs w:val="24"/>
              </w:rPr>
              <w:t>уб.,</w:t>
            </w:r>
          </w:p>
          <w:p w:rsidR="001B57A4" w:rsidRPr="00E53210" w:rsidRDefault="001B57A4">
            <w:pPr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 xml:space="preserve">2015 год-  </w:t>
            </w:r>
            <w:r w:rsidR="00CF1DF9" w:rsidRPr="00E53210">
              <w:rPr>
                <w:rFonts w:eastAsia="Arial"/>
                <w:b w:val="0"/>
                <w:i w:val="0"/>
                <w:strike w:val="0"/>
              </w:rPr>
              <w:t>186,0</w:t>
            </w:r>
            <w:r w:rsidRPr="00E53210">
              <w:rPr>
                <w:rFonts w:eastAsia="Arial"/>
                <w:b w:val="0"/>
                <w:i w:val="0"/>
                <w:strike w:val="0"/>
              </w:rPr>
              <w:t xml:space="preserve"> тыс</w:t>
            </w:r>
            <w:proofErr w:type="gramStart"/>
            <w:r w:rsidRPr="00E53210">
              <w:rPr>
                <w:rFonts w:eastAsia="Arial"/>
                <w:b w:val="0"/>
                <w:i w:val="0"/>
                <w:strike w:val="0"/>
              </w:rPr>
              <w:t>.р</w:t>
            </w:r>
            <w:proofErr w:type="gramEnd"/>
            <w:r w:rsidRPr="00E53210">
              <w:rPr>
                <w:rFonts w:eastAsia="Arial"/>
                <w:b w:val="0"/>
                <w:i w:val="0"/>
                <w:strike w:val="0"/>
              </w:rPr>
              <w:t>уб.;</w:t>
            </w:r>
          </w:p>
          <w:p w:rsidR="001B57A4" w:rsidRPr="00E53210" w:rsidRDefault="001B57A4">
            <w:pPr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 xml:space="preserve">2016 год –  </w:t>
            </w:r>
            <w:r w:rsidR="005E0203" w:rsidRPr="00E53210">
              <w:rPr>
                <w:rFonts w:eastAsia="Arial"/>
                <w:b w:val="0"/>
                <w:i w:val="0"/>
                <w:strike w:val="0"/>
              </w:rPr>
              <w:t>100</w:t>
            </w:r>
            <w:r w:rsidRPr="00E53210">
              <w:rPr>
                <w:rFonts w:eastAsia="Arial"/>
                <w:b w:val="0"/>
                <w:i w:val="0"/>
                <w:strike w:val="0"/>
              </w:rPr>
              <w:t>,</w:t>
            </w:r>
            <w:r w:rsidR="005E0203" w:rsidRPr="00E53210">
              <w:rPr>
                <w:rFonts w:eastAsia="Arial"/>
                <w:b w:val="0"/>
                <w:i w:val="0"/>
                <w:strike w:val="0"/>
              </w:rPr>
              <w:t>7</w:t>
            </w:r>
            <w:r w:rsidRPr="00E53210">
              <w:rPr>
                <w:rFonts w:eastAsia="Arial"/>
                <w:b w:val="0"/>
                <w:i w:val="0"/>
                <w:strike w:val="0"/>
              </w:rPr>
              <w:t xml:space="preserve">  тыс. руб.;</w:t>
            </w:r>
          </w:p>
          <w:p w:rsidR="001B57A4" w:rsidRPr="00E53210" w:rsidRDefault="001B57A4">
            <w:pPr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 xml:space="preserve">2017 год –  </w:t>
            </w:r>
            <w:r w:rsidR="005E0203" w:rsidRPr="00E53210">
              <w:rPr>
                <w:rFonts w:eastAsia="Arial"/>
                <w:b w:val="0"/>
                <w:i w:val="0"/>
                <w:strike w:val="0"/>
              </w:rPr>
              <w:t>178</w:t>
            </w:r>
            <w:r w:rsidRPr="00E53210">
              <w:rPr>
                <w:rFonts w:eastAsia="Arial"/>
                <w:b w:val="0"/>
                <w:i w:val="0"/>
                <w:strike w:val="0"/>
              </w:rPr>
              <w:t>,</w:t>
            </w:r>
            <w:r w:rsidR="005E0203" w:rsidRPr="00E53210">
              <w:rPr>
                <w:rFonts w:eastAsia="Arial"/>
                <w:b w:val="0"/>
                <w:i w:val="0"/>
                <w:strike w:val="0"/>
              </w:rPr>
              <w:t>2</w:t>
            </w:r>
            <w:r w:rsidRPr="00E53210">
              <w:rPr>
                <w:rFonts w:eastAsia="Arial"/>
                <w:b w:val="0"/>
                <w:i w:val="0"/>
                <w:strike w:val="0"/>
              </w:rPr>
              <w:t>тыс. руб.;</w:t>
            </w:r>
          </w:p>
          <w:p w:rsidR="001B57A4" w:rsidRPr="00E53210" w:rsidRDefault="001B57A4">
            <w:pPr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 xml:space="preserve">2018 год –  </w:t>
            </w:r>
            <w:r w:rsidR="005E0203" w:rsidRPr="00E53210">
              <w:rPr>
                <w:rFonts w:eastAsia="Arial"/>
                <w:b w:val="0"/>
                <w:i w:val="0"/>
                <w:strike w:val="0"/>
              </w:rPr>
              <w:t>105</w:t>
            </w:r>
            <w:r w:rsidRPr="00E53210">
              <w:rPr>
                <w:rFonts w:eastAsia="Arial"/>
                <w:b w:val="0"/>
                <w:i w:val="0"/>
                <w:strike w:val="0"/>
              </w:rPr>
              <w:t>,</w:t>
            </w:r>
            <w:r w:rsidR="005E0203" w:rsidRPr="00E53210">
              <w:rPr>
                <w:rFonts w:eastAsia="Arial"/>
                <w:b w:val="0"/>
                <w:i w:val="0"/>
                <w:strike w:val="0"/>
              </w:rPr>
              <w:t>3</w:t>
            </w:r>
            <w:r w:rsidRPr="00E53210">
              <w:rPr>
                <w:rFonts w:eastAsia="Arial"/>
                <w:b w:val="0"/>
                <w:i w:val="0"/>
                <w:strike w:val="0"/>
              </w:rPr>
              <w:t>_тыс. руб.;</w:t>
            </w:r>
          </w:p>
          <w:p w:rsidR="001B57A4" w:rsidRPr="00E53210" w:rsidRDefault="001B57A4">
            <w:pPr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>2019 год –  2</w:t>
            </w:r>
            <w:r w:rsidR="005E0203" w:rsidRPr="00E53210">
              <w:rPr>
                <w:rFonts w:eastAsia="Arial"/>
                <w:b w:val="0"/>
                <w:i w:val="0"/>
                <w:strike w:val="0"/>
              </w:rPr>
              <w:t>84</w:t>
            </w:r>
            <w:r w:rsidRPr="00E53210">
              <w:rPr>
                <w:rFonts w:eastAsia="Arial"/>
                <w:b w:val="0"/>
                <w:i w:val="0"/>
                <w:strike w:val="0"/>
              </w:rPr>
              <w:t>,</w:t>
            </w:r>
            <w:r w:rsidR="005E0203" w:rsidRPr="00E53210">
              <w:rPr>
                <w:rFonts w:eastAsia="Arial"/>
                <w:b w:val="0"/>
                <w:i w:val="0"/>
                <w:strike w:val="0"/>
              </w:rPr>
              <w:t>8</w:t>
            </w:r>
            <w:r w:rsidRPr="00E53210">
              <w:rPr>
                <w:rFonts w:eastAsia="Arial"/>
                <w:b w:val="0"/>
                <w:i w:val="0"/>
                <w:strike w:val="0"/>
              </w:rPr>
              <w:t>тыс. руб.;</w:t>
            </w:r>
          </w:p>
          <w:p w:rsidR="001B57A4" w:rsidRPr="00E53210" w:rsidRDefault="001B57A4">
            <w:pPr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 xml:space="preserve">2020 год –  </w:t>
            </w:r>
            <w:r w:rsidR="005E0203" w:rsidRPr="00E53210">
              <w:rPr>
                <w:rFonts w:eastAsia="Arial"/>
                <w:b w:val="0"/>
                <w:i w:val="0"/>
                <w:strike w:val="0"/>
              </w:rPr>
              <w:t>9</w:t>
            </w:r>
            <w:r w:rsidR="00097564">
              <w:rPr>
                <w:rFonts w:eastAsia="Arial"/>
                <w:b w:val="0"/>
                <w:i w:val="0"/>
                <w:strike w:val="0"/>
              </w:rPr>
              <w:t>5</w:t>
            </w:r>
            <w:r w:rsidR="005E0203" w:rsidRPr="00E53210">
              <w:rPr>
                <w:rFonts w:eastAsia="Arial"/>
                <w:b w:val="0"/>
                <w:i w:val="0"/>
                <w:strike w:val="0"/>
              </w:rPr>
              <w:t>4</w:t>
            </w:r>
            <w:r w:rsidR="00097564">
              <w:rPr>
                <w:rFonts w:eastAsia="Arial"/>
                <w:b w:val="0"/>
                <w:i w:val="0"/>
                <w:strike w:val="0"/>
              </w:rPr>
              <w:t>,9</w:t>
            </w:r>
            <w:r w:rsidRPr="00E53210">
              <w:rPr>
                <w:rFonts w:eastAsia="Arial"/>
                <w:b w:val="0"/>
                <w:i w:val="0"/>
                <w:strike w:val="0"/>
              </w:rPr>
              <w:t>тыс. руб.;</w:t>
            </w:r>
          </w:p>
          <w:p w:rsidR="001B57A4" w:rsidRPr="00E53210" w:rsidRDefault="001B57A4">
            <w:pPr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>2021 год -   1</w:t>
            </w:r>
            <w:r w:rsidR="0015739A" w:rsidRPr="00E53210">
              <w:rPr>
                <w:rFonts w:eastAsia="Arial"/>
                <w:b w:val="0"/>
                <w:i w:val="0"/>
                <w:strike w:val="0"/>
              </w:rPr>
              <w:t>0</w:t>
            </w:r>
            <w:r w:rsidR="004F47C0">
              <w:rPr>
                <w:rFonts w:eastAsia="Arial"/>
                <w:b w:val="0"/>
                <w:i w:val="0"/>
                <w:strike w:val="0"/>
              </w:rPr>
              <w:t>89</w:t>
            </w:r>
            <w:r w:rsidRPr="00E53210">
              <w:rPr>
                <w:rFonts w:eastAsia="Arial"/>
                <w:b w:val="0"/>
                <w:i w:val="0"/>
                <w:strike w:val="0"/>
              </w:rPr>
              <w:t>,</w:t>
            </w:r>
            <w:r w:rsidR="0015739A" w:rsidRPr="00E53210">
              <w:rPr>
                <w:rFonts w:eastAsia="Arial"/>
                <w:b w:val="0"/>
                <w:i w:val="0"/>
                <w:strike w:val="0"/>
              </w:rPr>
              <w:t>7</w:t>
            </w:r>
            <w:r w:rsidRPr="00E53210">
              <w:rPr>
                <w:rFonts w:eastAsia="Arial"/>
                <w:b w:val="0"/>
                <w:i w:val="0"/>
                <w:strike w:val="0"/>
              </w:rPr>
              <w:t>_тыс. руб.;</w:t>
            </w:r>
          </w:p>
          <w:p w:rsidR="001B57A4" w:rsidRPr="00E53210" w:rsidRDefault="001B57A4">
            <w:pPr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>2022 год -  11</w:t>
            </w:r>
            <w:r w:rsidR="0015739A" w:rsidRPr="00E53210">
              <w:rPr>
                <w:rFonts w:eastAsia="Arial"/>
                <w:b w:val="0"/>
                <w:i w:val="0"/>
                <w:strike w:val="0"/>
              </w:rPr>
              <w:t>3</w:t>
            </w:r>
            <w:r w:rsidR="004F47C0">
              <w:rPr>
                <w:rFonts w:eastAsia="Arial"/>
                <w:b w:val="0"/>
                <w:i w:val="0"/>
                <w:strike w:val="0"/>
              </w:rPr>
              <w:t>9,4</w:t>
            </w:r>
            <w:r w:rsidRPr="00E53210">
              <w:rPr>
                <w:rFonts w:eastAsia="Arial"/>
                <w:b w:val="0"/>
                <w:i w:val="0"/>
                <w:strike w:val="0"/>
              </w:rPr>
              <w:t>тыс. руб.;</w:t>
            </w:r>
          </w:p>
          <w:p w:rsidR="001B57A4" w:rsidRPr="00E53210" w:rsidRDefault="001B57A4">
            <w:pPr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 xml:space="preserve">2023 год- </w:t>
            </w:r>
            <w:r w:rsidR="0015739A" w:rsidRPr="00E53210">
              <w:rPr>
                <w:rFonts w:eastAsia="Arial"/>
                <w:b w:val="0"/>
                <w:i w:val="0"/>
                <w:strike w:val="0"/>
              </w:rPr>
              <w:t>0</w:t>
            </w:r>
            <w:r w:rsidRPr="00E53210">
              <w:rPr>
                <w:rFonts w:eastAsia="Arial"/>
                <w:b w:val="0"/>
                <w:i w:val="0"/>
                <w:strike w:val="0"/>
              </w:rPr>
              <w:t>,</w:t>
            </w:r>
            <w:r w:rsidR="004F47C0">
              <w:rPr>
                <w:rFonts w:eastAsia="Arial"/>
                <w:b w:val="0"/>
                <w:i w:val="0"/>
                <w:strike w:val="0"/>
              </w:rPr>
              <w:t>0</w:t>
            </w:r>
            <w:r w:rsidRPr="00E53210">
              <w:rPr>
                <w:rFonts w:eastAsia="Arial"/>
                <w:b w:val="0"/>
                <w:i w:val="0"/>
                <w:strike w:val="0"/>
              </w:rPr>
              <w:t xml:space="preserve"> тыс. руб.;</w:t>
            </w:r>
          </w:p>
          <w:p w:rsidR="001B57A4" w:rsidRPr="00E53210" w:rsidRDefault="001B57A4">
            <w:pPr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>2024 год-0,0 тыс</w:t>
            </w:r>
            <w:proofErr w:type="gramStart"/>
            <w:r w:rsidRPr="00E53210">
              <w:rPr>
                <w:rFonts w:eastAsia="Arial"/>
                <w:b w:val="0"/>
                <w:i w:val="0"/>
                <w:strike w:val="0"/>
              </w:rPr>
              <w:t>.р</w:t>
            </w:r>
            <w:proofErr w:type="gramEnd"/>
            <w:r w:rsidRPr="00E53210">
              <w:rPr>
                <w:rFonts w:eastAsia="Arial"/>
                <w:b w:val="0"/>
                <w:i w:val="0"/>
                <w:strike w:val="0"/>
              </w:rPr>
              <w:t>уб.;</w:t>
            </w:r>
          </w:p>
          <w:p w:rsidR="001B57A4" w:rsidRPr="00E53210" w:rsidRDefault="001B57A4">
            <w:pPr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>2025 год -0,0 тыс. руб.</w:t>
            </w:r>
          </w:p>
          <w:p w:rsidR="001B57A4" w:rsidRPr="00E53210" w:rsidRDefault="001B57A4">
            <w:pPr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>Внебюджетные источники – 0,0 тыс. рублей (по согласованию, по потребности исполнения мероприятий на подведомственных объектах)</w:t>
            </w:r>
          </w:p>
          <w:p w:rsidR="001B57A4" w:rsidRPr="00E53210" w:rsidRDefault="001B57A4">
            <w:pPr>
              <w:pStyle w:val="ConsPlusCell"/>
              <w:suppressAutoHyphens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B4794" w:rsidRDefault="00FB4794" w:rsidP="00FB4794">
      <w:pPr>
        <w:pStyle w:val="1"/>
        <w:spacing w:before="0"/>
        <w:ind w:firstLine="567"/>
        <w:jc w:val="both"/>
        <w:rPr>
          <w:rFonts w:ascii="Times New Roman" w:eastAsia="Arial" w:hAnsi="Times New Roman" w:cs="Times New Roman"/>
          <w:b w:val="0"/>
          <w:kern w:val="0"/>
          <w:sz w:val="28"/>
          <w:szCs w:val="28"/>
        </w:rPr>
      </w:pPr>
      <w:r>
        <w:rPr>
          <w:rFonts w:ascii="Times New Roman" w:eastAsia="Arial" w:hAnsi="Times New Roman" w:cs="Times New Roman"/>
          <w:b w:val="0"/>
          <w:kern w:val="0"/>
          <w:sz w:val="28"/>
          <w:szCs w:val="28"/>
        </w:rPr>
        <w:lastRenderedPageBreak/>
        <w:t>»</w:t>
      </w:r>
    </w:p>
    <w:p w:rsidR="00FB4794" w:rsidRPr="00FB4794" w:rsidRDefault="00FB4794" w:rsidP="00FB4794">
      <w:pPr>
        <w:pStyle w:val="1"/>
        <w:spacing w:before="0"/>
        <w:ind w:firstLine="567"/>
        <w:jc w:val="both"/>
        <w:rPr>
          <w:rFonts w:ascii="Times New Roman" w:eastAsia="Arial" w:hAnsi="Times New Roman" w:cs="Times New Roman"/>
          <w:b w:val="0"/>
          <w:kern w:val="0"/>
          <w:sz w:val="28"/>
          <w:szCs w:val="28"/>
        </w:rPr>
      </w:pPr>
      <w:r w:rsidRPr="00FB4794">
        <w:rPr>
          <w:rFonts w:ascii="Times New Roman" w:eastAsia="Arial" w:hAnsi="Times New Roman" w:cs="Times New Roman"/>
          <w:b w:val="0"/>
          <w:kern w:val="0"/>
          <w:sz w:val="28"/>
          <w:szCs w:val="28"/>
        </w:rPr>
        <w:t>1.</w:t>
      </w:r>
      <w:r>
        <w:rPr>
          <w:rFonts w:ascii="Times New Roman" w:eastAsia="Arial" w:hAnsi="Times New Roman" w:cs="Times New Roman"/>
          <w:b w:val="0"/>
          <w:kern w:val="0"/>
          <w:sz w:val="28"/>
          <w:szCs w:val="28"/>
        </w:rPr>
        <w:t>5</w:t>
      </w:r>
      <w:r w:rsidRPr="00FB4794">
        <w:rPr>
          <w:rFonts w:ascii="Times New Roman" w:eastAsia="Arial" w:hAnsi="Times New Roman" w:cs="Times New Roman"/>
          <w:b w:val="0"/>
          <w:kern w:val="0"/>
          <w:sz w:val="28"/>
          <w:szCs w:val="28"/>
        </w:rPr>
        <w:t xml:space="preserve">. В Паспорте подпрограммы </w:t>
      </w:r>
      <w:r>
        <w:rPr>
          <w:rFonts w:ascii="Times New Roman" w:eastAsia="Arial" w:hAnsi="Times New Roman" w:cs="Times New Roman"/>
          <w:b w:val="0"/>
          <w:kern w:val="0"/>
          <w:sz w:val="28"/>
          <w:szCs w:val="28"/>
        </w:rPr>
        <w:t>6</w:t>
      </w:r>
      <w:r w:rsidRPr="00FB4794">
        <w:rPr>
          <w:rFonts w:ascii="Times New Roman" w:eastAsia="Arial" w:hAnsi="Times New Roman" w:cs="Times New Roman"/>
          <w:b w:val="0"/>
          <w:kern w:val="0"/>
          <w:sz w:val="28"/>
          <w:szCs w:val="28"/>
        </w:rPr>
        <w:t xml:space="preserve"> муниципальной  программы строку «Объёмы бюджетных ассигнований муниципальной Программы» изложить в следующей редакции:</w:t>
      </w:r>
    </w:p>
    <w:p w:rsidR="001B57A4" w:rsidRPr="005134DB" w:rsidRDefault="00FB4794" w:rsidP="005134DB">
      <w:pPr>
        <w:pStyle w:val="1"/>
        <w:spacing w:before="0"/>
        <w:ind w:firstLine="567"/>
        <w:jc w:val="both"/>
        <w:rPr>
          <w:rFonts w:ascii="Times New Roman" w:hAnsi="Times New Roman"/>
          <w:b w:val="0"/>
          <w:kern w:val="32"/>
        </w:rPr>
      </w:pPr>
      <w:r w:rsidRPr="00D41C00">
        <w:rPr>
          <w:rFonts w:ascii="Times New Roman" w:hAnsi="Times New Roman"/>
          <w:b w:val="0"/>
          <w:kern w:val="32"/>
        </w:rPr>
        <w:t>«</w:t>
      </w:r>
    </w:p>
    <w:tbl>
      <w:tblPr>
        <w:tblW w:w="9498" w:type="dxa"/>
        <w:jc w:val="center"/>
        <w:tblCellMar>
          <w:top w:w="75" w:type="dxa"/>
          <w:left w:w="75" w:type="dxa"/>
          <w:bottom w:w="75" w:type="dxa"/>
          <w:right w:w="75" w:type="dxa"/>
        </w:tblCellMar>
        <w:tblLook w:val="0000"/>
      </w:tblPr>
      <w:tblGrid>
        <w:gridCol w:w="3159"/>
        <w:gridCol w:w="6339"/>
      </w:tblGrid>
      <w:tr w:rsidR="001B57A4" w:rsidRPr="00E53210" w:rsidTr="001A301C">
        <w:trPr>
          <w:trHeight w:val="600"/>
          <w:jc w:val="center"/>
        </w:trPr>
        <w:tc>
          <w:tcPr>
            <w:tcW w:w="3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7A4" w:rsidRPr="00E53210" w:rsidRDefault="001B57A4">
            <w:pPr>
              <w:pStyle w:val="ConsPlusNormal"/>
              <w:suppressAutoHyphens w:val="0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3210">
              <w:rPr>
                <w:rFonts w:ascii="Times New Roman" w:hAnsi="Times New Roman" w:cs="Times New Roman"/>
                <w:sz w:val="24"/>
                <w:szCs w:val="24"/>
              </w:rPr>
              <w:t>Объемы бюджетных ассигнований подпрограммы</w:t>
            </w:r>
          </w:p>
        </w:tc>
        <w:tc>
          <w:tcPr>
            <w:tcW w:w="6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1B57A4" w:rsidRPr="00E53210" w:rsidRDefault="001B57A4">
            <w:pPr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>Общий объём финансирования –</w:t>
            </w:r>
            <w:r w:rsidR="00CF1DF9" w:rsidRPr="00E53210">
              <w:rPr>
                <w:rFonts w:eastAsia="Arial"/>
                <w:b w:val="0"/>
                <w:i w:val="0"/>
                <w:strike w:val="0"/>
              </w:rPr>
              <w:t xml:space="preserve"> </w:t>
            </w:r>
            <w:r w:rsidR="004F47C0">
              <w:rPr>
                <w:rFonts w:eastAsia="Arial"/>
                <w:b w:val="0"/>
                <w:i w:val="0"/>
                <w:strike w:val="0"/>
              </w:rPr>
              <w:t>57</w:t>
            </w:r>
            <w:r w:rsidR="00333B96">
              <w:rPr>
                <w:rFonts w:eastAsia="Arial"/>
                <w:b w:val="0"/>
                <w:i w:val="0"/>
                <w:strike w:val="0"/>
              </w:rPr>
              <w:t>30,2</w:t>
            </w:r>
            <w:r w:rsidRPr="00E53210">
              <w:rPr>
                <w:rFonts w:eastAsia="Arial"/>
                <w:b w:val="0"/>
                <w:i w:val="0"/>
                <w:strike w:val="0"/>
              </w:rPr>
              <w:t xml:space="preserve">    тыс. рублей,         </w:t>
            </w:r>
          </w:p>
          <w:p w:rsidR="001B57A4" w:rsidRPr="00E53210" w:rsidRDefault="001B57A4">
            <w:pPr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 xml:space="preserve"> в том числе: </w:t>
            </w:r>
          </w:p>
          <w:p w:rsidR="001B57A4" w:rsidRPr="00E53210" w:rsidRDefault="001B57A4">
            <w:pPr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>Средства бюджета Пензенской области –   0,00 тыс. рублей  (</w:t>
            </w:r>
            <w:proofErr w:type="spellStart"/>
            <w:r w:rsidRPr="00E53210">
              <w:rPr>
                <w:rFonts w:eastAsia="Arial"/>
                <w:b w:val="0"/>
                <w:i w:val="0"/>
                <w:strike w:val="0"/>
              </w:rPr>
              <w:t>софинансирование</w:t>
            </w:r>
            <w:proofErr w:type="spellEnd"/>
            <w:r w:rsidRPr="00E53210">
              <w:rPr>
                <w:rFonts w:eastAsia="Arial"/>
                <w:b w:val="0"/>
                <w:i w:val="0"/>
                <w:strike w:val="0"/>
              </w:rPr>
              <w:t>)</w:t>
            </w:r>
          </w:p>
          <w:p w:rsidR="001B57A4" w:rsidRPr="00E53210" w:rsidRDefault="001B57A4">
            <w:pPr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>2014 год –  0,0тыс. руб.;</w:t>
            </w:r>
          </w:p>
          <w:p w:rsidR="001B57A4" w:rsidRPr="00E53210" w:rsidRDefault="001B57A4">
            <w:pPr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>2015 год –  0,0 тыс. руб.;</w:t>
            </w:r>
          </w:p>
          <w:p w:rsidR="001B57A4" w:rsidRPr="00E53210" w:rsidRDefault="001B57A4">
            <w:pPr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lastRenderedPageBreak/>
              <w:t>2016 год –  0,0  тыс. руб.;</w:t>
            </w:r>
          </w:p>
          <w:p w:rsidR="001B57A4" w:rsidRPr="00E53210" w:rsidRDefault="001B57A4">
            <w:pPr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>2017 год –  0,0тыс. руб.;</w:t>
            </w:r>
          </w:p>
          <w:p w:rsidR="001B57A4" w:rsidRPr="00E53210" w:rsidRDefault="001B57A4">
            <w:pPr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>2018 год –  0,0 тыс. руб.;</w:t>
            </w:r>
          </w:p>
          <w:p w:rsidR="001B57A4" w:rsidRPr="00E53210" w:rsidRDefault="001B57A4">
            <w:pPr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>2019 год –  0,0 тыс. руб.;</w:t>
            </w:r>
          </w:p>
          <w:p w:rsidR="001B57A4" w:rsidRPr="00E53210" w:rsidRDefault="001B57A4">
            <w:pPr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>2020 год –  0,0тыс. руб.;</w:t>
            </w:r>
          </w:p>
          <w:p w:rsidR="001B57A4" w:rsidRPr="00E53210" w:rsidRDefault="001B57A4">
            <w:pPr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>2021 год -   0,0тыс. руб.;</w:t>
            </w:r>
          </w:p>
          <w:p w:rsidR="001B57A4" w:rsidRPr="00E53210" w:rsidRDefault="001B57A4">
            <w:pPr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>2022 год -  0,0 тыс. руб.;</w:t>
            </w:r>
          </w:p>
          <w:p w:rsidR="001B57A4" w:rsidRPr="00E53210" w:rsidRDefault="001B57A4">
            <w:pPr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>2023 год- 0,0 тыс. руб.;</w:t>
            </w:r>
          </w:p>
          <w:p w:rsidR="001B57A4" w:rsidRPr="00E53210" w:rsidRDefault="001B57A4">
            <w:pPr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>2024 год-0,0 тыс</w:t>
            </w:r>
            <w:proofErr w:type="gramStart"/>
            <w:r w:rsidRPr="00E53210">
              <w:rPr>
                <w:rFonts w:eastAsia="Arial"/>
                <w:b w:val="0"/>
                <w:i w:val="0"/>
                <w:strike w:val="0"/>
              </w:rPr>
              <w:t>.р</w:t>
            </w:r>
            <w:proofErr w:type="gramEnd"/>
            <w:r w:rsidRPr="00E53210">
              <w:rPr>
                <w:rFonts w:eastAsia="Arial"/>
                <w:b w:val="0"/>
                <w:i w:val="0"/>
                <w:strike w:val="0"/>
              </w:rPr>
              <w:t>уб.;</w:t>
            </w:r>
          </w:p>
          <w:p w:rsidR="001B57A4" w:rsidRPr="00E53210" w:rsidRDefault="001B57A4">
            <w:pPr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>2025 год -0,0 тыс. руб.</w:t>
            </w:r>
          </w:p>
          <w:p w:rsidR="001B57A4" w:rsidRPr="00E53210" w:rsidRDefault="001B57A4">
            <w:pPr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>Средства бюджета муниципального образования «</w:t>
            </w:r>
            <w:proofErr w:type="spellStart"/>
            <w:r w:rsidRPr="00E53210">
              <w:rPr>
                <w:rFonts w:eastAsia="Arial"/>
                <w:b w:val="0"/>
                <w:i w:val="0"/>
                <w:strike w:val="0"/>
              </w:rPr>
              <w:t>Земетчинский</w:t>
            </w:r>
            <w:proofErr w:type="spellEnd"/>
            <w:r w:rsidRPr="00E53210">
              <w:rPr>
                <w:rFonts w:eastAsia="Arial"/>
                <w:b w:val="0"/>
                <w:i w:val="0"/>
                <w:strike w:val="0"/>
              </w:rPr>
              <w:t xml:space="preserve"> район Пензенской области» – 0,00  тыс. рублей</w:t>
            </w:r>
          </w:p>
          <w:p w:rsidR="001B57A4" w:rsidRPr="00E53210" w:rsidRDefault="001B57A4">
            <w:pPr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>2014 год –  0,0тыс. руб.;</w:t>
            </w:r>
          </w:p>
          <w:p w:rsidR="001B57A4" w:rsidRPr="00E53210" w:rsidRDefault="001B57A4">
            <w:pPr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>2015 год –  0,0 тыс. руб.;</w:t>
            </w:r>
          </w:p>
          <w:p w:rsidR="001B57A4" w:rsidRPr="00E53210" w:rsidRDefault="001B57A4">
            <w:pPr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>2016 год –  0,0  тыс. руб.;</w:t>
            </w:r>
          </w:p>
          <w:p w:rsidR="001B57A4" w:rsidRPr="00E53210" w:rsidRDefault="001B57A4">
            <w:pPr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>2017 год –  0,0тыс. руб.;</w:t>
            </w:r>
          </w:p>
          <w:p w:rsidR="001B57A4" w:rsidRPr="00E53210" w:rsidRDefault="001B57A4">
            <w:pPr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>2018 год –  0,0 тыс. руб.;</w:t>
            </w:r>
          </w:p>
          <w:p w:rsidR="001B57A4" w:rsidRPr="00E53210" w:rsidRDefault="001B57A4">
            <w:pPr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>2019 год –  0,0 тыс. руб.;</w:t>
            </w:r>
          </w:p>
          <w:p w:rsidR="001B57A4" w:rsidRPr="00E53210" w:rsidRDefault="001B57A4">
            <w:pPr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>2020 год –  0,0тыс. руб.;</w:t>
            </w:r>
          </w:p>
          <w:p w:rsidR="001B57A4" w:rsidRPr="00E53210" w:rsidRDefault="001B57A4">
            <w:pPr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>2021 год -   0,0тыс. руб.;</w:t>
            </w:r>
          </w:p>
          <w:p w:rsidR="001B57A4" w:rsidRPr="00E53210" w:rsidRDefault="001B57A4">
            <w:pPr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>2022 год -  0,0 тыс. руб.;</w:t>
            </w:r>
          </w:p>
          <w:p w:rsidR="001B57A4" w:rsidRPr="00E53210" w:rsidRDefault="001B57A4">
            <w:pPr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>2023 год- 0,0 тыс. руб.;</w:t>
            </w:r>
          </w:p>
          <w:p w:rsidR="001B57A4" w:rsidRPr="00E53210" w:rsidRDefault="001B57A4">
            <w:pPr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>2024 год-0,0 тыс</w:t>
            </w:r>
            <w:proofErr w:type="gramStart"/>
            <w:r w:rsidRPr="00E53210">
              <w:rPr>
                <w:rFonts w:eastAsia="Arial"/>
                <w:b w:val="0"/>
                <w:i w:val="0"/>
                <w:strike w:val="0"/>
              </w:rPr>
              <w:t>.р</w:t>
            </w:r>
            <w:proofErr w:type="gramEnd"/>
            <w:r w:rsidRPr="00E53210">
              <w:rPr>
                <w:rFonts w:eastAsia="Arial"/>
                <w:b w:val="0"/>
                <w:i w:val="0"/>
                <w:strike w:val="0"/>
              </w:rPr>
              <w:t>уб.;</w:t>
            </w:r>
          </w:p>
          <w:p w:rsidR="001B57A4" w:rsidRPr="00E53210" w:rsidRDefault="001B57A4">
            <w:pPr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>2025 год -0,0 тыс. руб.</w:t>
            </w:r>
          </w:p>
          <w:p w:rsidR="001B57A4" w:rsidRPr="00E53210" w:rsidRDefault="001B57A4">
            <w:pPr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 xml:space="preserve">Средства бюджета </w:t>
            </w:r>
            <w:r w:rsidR="009F1C40" w:rsidRPr="00E53210">
              <w:rPr>
                <w:rFonts w:eastAsia="Arial"/>
                <w:b w:val="0"/>
                <w:i w:val="0"/>
                <w:strike w:val="0"/>
              </w:rPr>
              <w:t>Ушинского</w:t>
            </w:r>
            <w:r w:rsidRPr="00E53210">
              <w:rPr>
                <w:rFonts w:eastAsia="Arial"/>
                <w:b w:val="0"/>
                <w:i w:val="0"/>
                <w:strike w:val="0"/>
              </w:rPr>
              <w:t xml:space="preserve"> сельсовета </w:t>
            </w:r>
            <w:proofErr w:type="spellStart"/>
            <w:r w:rsidRPr="00E53210">
              <w:rPr>
                <w:rFonts w:eastAsia="Arial"/>
                <w:b w:val="0"/>
                <w:i w:val="0"/>
                <w:strike w:val="0"/>
              </w:rPr>
              <w:t>Земетчинского</w:t>
            </w:r>
            <w:proofErr w:type="spellEnd"/>
            <w:r w:rsidRPr="00E53210">
              <w:rPr>
                <w:rFonts w:eastAsia="Arial"/>
                <w:b w:val="0"/>
                <w:i w:val="0"/>
                <w:strike w:val="0"/>
              </w:rPr>
              <w:t xml:space="preserve"> района Пензенской области – </w:t>
            </w:r>
            <w:r w:rsidR="004F47C0">
              <w:rPr>
                <w:rFonts w:eastAsia="Arial"/>
                <w:b w:val="0"/>
                <w:i w:val="0"/>
                <w:strike w:val="0"/>
              </w:rPr>
              <w:t>57</w:t>
            </w:r>
            <w:r w:rsidR="00333B96">
              <w:rPr>
                <w:rFonts w:eastAsia="Arial"/>
                <w:b w:val="0"/>
                <w:i w:val="0"/>
                <w:strike w:val="0"/>
              </w:rPr>
              <w:t>30</w:t>
            </w:r>
            <w:r w:rsidR="004F47C0">
              <w:rPr>
                <w:rFonts w:eastAsia="Arial"/>
                <w:b w:val="0"/>
                <w:i w:val="0"/>
                <w:strike w:val="0"/>
              </w:rPr>
              <w:t>,</w:t>
            </w:r>
            <w:r w:rsidR="00333B96">
              <w:rPr>
                <w:rFonts w:eastAsia="Arial"/>
                <w:b w:val="0"/>
                <w:i w:val="0"/>
                <w:strike w:val="0"/>
              </w:rPr>
              <w:t>2</w:t>
            </w:r>
            <w:r w:rsidRPr="00E53210">
              <w:rPr>
                <w:rFonts w:eastAsia="Arial"/>
                <w:b w:val="0"/>
                <w:i w:val="0"/>
                <w:strike w:val="0"/>
              </w:rPr>
              <w:t xml:space="preserve"> тыс. рублей</w:t>
            </w:r>
          </w:p>
          <w:p w:rsidR="001B57A4" w:rsidRDefault="001B57A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2014 год     -  4</w:t>
            </w:r>
            <w:r w:rsidR="00C944D2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,2 тыс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уб.,</w:t>
            </w:r>
          </w:p>
          <w:p w:rsidR="001B57A4" w:rsidRPr="00E53210" w:rsidRDefault="001B57A4">
            <w:pPr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 xml:space="preserve">2015 год     -  </w:t>
            </w:r>
            <w:r w:rsidR="00C944D2" w:rsidRPr="00E53210">
              <w:rPr>
                <w:rFonts w:eastAsia="Arial"/>
                <w:b w:val="0"/>
                <w:i w:val="0"/>
                <w:strike w:val="0"/>
              </w:rPr>
              <w:t>358,4</w:t>
            </w:r>
            <w:r w:rsidRPr="00E53210">
              <w:rPr>
                <w:rFonts w:eastAsia="Arial"/>
                <w:b w:val="0"/>
                <w:i w:val="0"/>
                <w:strike w:val="0"/>
              </w:rPr>
              <w:t xml:space="preserve"> тыс</w:t>
            </w:r>
            <w:proofErr w:type="gramStart"/>
            <w:r w:rsidRPr="00E53210">
              <w:rPr>
                <w:rFonts w:eastAsia="Arial"/>
                <w:b w:val="0"/>
                <w:i w:val="0"/>
                <w:strike w:val="0"/>
              </w:rPr>
              <w:t>.р</w:t>
            </w:r>
            <w:proofErr w:type="gramEnd"/>
            <w:r w:rsidRPr="00E53210">
              <w:rPr>
                <w:rFonts w:eastAsia="Arial"/>
                <w:b w:val="0"/>
                <w:i w:val="0"/>
                <w:strike w:val="0"/>
              </w:rPr>
              <w:t xml:space="preserve">уб. </w:t>
            </w:r>
          </w:p>
          <w:p w:rsidR="001B57A4" w:rsidRPr="00E53210" w:rsidRDefault="001B57A4">
            <w:pPr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 xml:space="preserve">2016 год –  </w:t>
            </w:r>
            <w:r w:rsidR="00EE5974" w:rsidRPr="00E53210">
              <w:rPr>
                <w:rFonts w:eastAsia="Arial"/>
                <w:b w:val="0"/>
                <w:i w:val="0"/>
                <w:strike w:val="0"/>
              </w:rPr>
              <w:t>311,2</w:t>
            </w:r>
            <w:r w:rsidRPr="00E53210">
              <w:rPr>
                <w:rFonts w:eastAsia="Arial"/>
                <w:b w:val="0"/>
                <w:i w:val="0"/>
                <w:strike w:val="0"/>
              </w:rPr>
              <w:t xml:space="preserve">  тыс. руб.;</w:t>
            </w:r>
          </w:p>
          <w:p w:rsidR="001B57A4" w:rsidRPr="00E53210" w:rsidRDefault="00EE5974">
            <w:pPr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>2017 год –  319,9</w:t>
            </w:r>
            <w:r w:rsidR="001B57A4" w:rsidRPr="00E53210">
              <w:rPr>
                <w:rFonts w:eastAsia="Arial"/>
                <w:b w:val="0"/>
                <w:i w:val="0"/>
                <w:strike w:val="0"/>
              </w:rPr>
              <w:t>тыс. руб.;</w:t>
            </w:r>
          </w:p>
          <w:p w:rsidR="001B57A4" w:rsidRPr="00E53210" w:rsidRDefault="001B57A4">
            <w:pPr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 xml:space="preserve">2018 год –  </w:t>
            </w:r>
            <w:r w:rsidR="00EE5974" w:rsidRPr="00E53210">
              <w:rPr>
                <w:rFonts w:eastAsia="Arial"/>
                <w:b w:val="0"/>
                <w:i w:val="0"/>
                <w:strike w:val="0"/>
              </w:rPr>
              <w:t>330,1</w:t>
            </w:r>
            <w:r w:rsidRPr="00E53210">
              <w:rPr>
                <w:rFonts w:eastAsia="Arial"/>
                <w:b w:val="0"/>
                <w:i w:val="0"/>
                <w:strike w:val="0"/>
              </w:rPr>
              <w:t>тыс. руб.;</w:t>
            </w:r>
          </w:p>
          <w:p w:rsidR="001B57A4" w:rsidRPr="00E53210" w:rsidRDefault="001B57A4">
            <w:pPr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 xml:space="preserve">2019 год –  </w:t>
            </w:r>
            <w:r w:rsidR="00EE5974" w:rsidRPr="00E53210">
              <w:rPr>
                <w:rFonts w:eastAsia="Arial"/>
                <w:b w:val="0"/>
                <w:i w:val="0"/>
                <w:strike w:val="0"/>
              </w:rPr>
              <w:t>3281,0 тыс</w:t>
            </w:r>
            <w:r w:rsidRPr="00E53210">
              <w:rPr>
                <w:rFonts w:eastAsia="Arial"/>
                <w:b w:val="0"/>
                <w:i w:val="0"/>
                <w:strike w:val="0"/>
              </w:rPr>
              <w:t>. руб.;</w:t>
            </w:r>
          </w:p>
          <w:p w:rsidR="001B57A4" w:rsidRPr="00E53210" w:rsidRDefault="001B57A4">
            <w:pPr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 xml:space="preserve">2020 год –  </w:t>
            </w:r>
            <w:r w:rsidR="00FD2749">
              <w:rPr>
                <w:rFonts w:eastAsia="Arial"/>
                <w:b w:val="0"/>
                <w:i w:val="0"/>
                <w:strike w:val="0"/>
              </w:rPr>
              <w:t>350,2</w:t>
            </w:r>
            <w:r w:rsidRPr="00E53210">
              <w:rPr>
                <w:rFonts w:eastAsia="Arial"/>
                <w:b w:val="0"/>
                <w:i w:val="0"/>
                <w:strike w:val="0"/>
              </w:rPr>
              <w:t xml:space="preserve"> тыс. руб.;</w:t>
            </w:r>
          </w:p>
          <w:p w:rsidR="001B57A4" w:rsidRPr="00E53210" w:rsidRDefault="001B57A4">
            <w:pPr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 xml:space="preserve">2021 год -   </w:t>
            </w:r>
            <w:r w:rsidR="004F47C0">
              <w:rPr>
                <w:rFonts w:eastAsia="Arial"/>
                <w:b w:val="0"/>
                <w:i w:val="0"/>
                <w:strike w:val="0"/>
              </w:rPr>
              <w:t>151,6</w:t>
            </w:r>
            <w:r w:rsidRPr="00E53210">
              <w:rPr>
                <w:rFonts w:eastAsia="Arial"/>
                <w:b w:val="0"/>
                <w:i w:val="0"/>
                <w:strike w:val="0"/>
              </w:rPr>
              <w:t xml:space="preserve"> тыс. руб.;</w:t>
            </w:r>
          </w:p>
          <w:p w:rsidR="001B57A4" w:rsidRPr="00E53210" w:rsidRDefault="001B57A4">
            <w:pPr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 xml:space="preserve">2022 год -  </w:t>
            </w:r>
            <w:r w:rsidR="00EE5974" w:rsidRPr="00E53210">
              <w:rPr>
                <w:rFonts w:eastAsia="Arial"/>
                <w:b w:val="0"/>
                <w:i w:val="0"/>
                <w:strike w:val="0"/>
              </w:rPr>
              <w:t>15</w:t>
            </w:r>
            <w:r w:rsidR="004F47C0">
              <w:rPr>
                <w:rFonts w:eastAsia="Arial"/>
                <w:b w:val="0"/>
                <w:i w:val="0"/>
                <w:strike w:val="0"/>
              </w:rPr>
              <w:t>1</w:t>
            </w:r>
            <w:r w:rsidR="00EE5974" w:rsidRPr="00E53210">
              <w:rPr>
                <w:rFonts w:eastAsia="Arial"/>
                <w:b w:val="0"/>
                <w:i w:val="0"/>
                <w:strike w:val="0"/>
              </w:rPr>
              <w:t>,</w:t>
            </w:r>
            <w:r w:rsidR="004F47C0">
              <w:rPr>
                <w:rFonts w:eastAsia="Arial"/>
                <w:b w:val="0"/>
                <w:i w:val="0"/>
                <w:strike w:val="0"/>
              </w:rPr>
              <w:t>6</w:t>
            </w:r>
            <w:r w:rsidRPr="00E53210">
              <w:rPr>
                <w:rFonts w:eastAsia="Arial"/>
                <w:b w:val="0"/>
                <w:i w:val="0"/>
                <w:strike w:val="0"/>
              </w:rPr>
              <w:t xml:space="preserve"> тыс. руб.;</w:t>
            </w:r>
          </w:p>
          <w:p w:rsidR="001B57A4" w:rsidRPr="00E53210" w:rsidRDefault="00EE5974">
            <w:pPr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 xml:space="preserve">2023 год-  </w:t>
            </w:r>
            <w:r w:rsidR="004F47C0">
              <w:rPr>
                <w:rFonts w:eastAsia="Arial"/>
                <w:b w:val="0"/>
                <w:i w:val="0"/>
                <w:strike w:val="0"/>
              </w:rPr>
              <w:t>0,0</w:t>
            </w:r>
            <w:r w:rsidR="001B57A4" w:rsidRPr="00E53210">
              <w:rPr>
                <w:rFonts w:eastAsia="Arial"/>
                <w:b w:val="0"/>
                <w:i w:val="0"/>
                <w:strike w:val="0"/>
              </w:rPr>
              <w:t>тыс. руб.;</w:t>
            </w:r>
          </w:p>
          <w:p w:rsidR="001B57A4" w:rsidRPr="00E53210" w:rsidRDefault="001B57A4">
            <w:pPr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>2024 год-0,0 тыс</w:t>
            </w:r>
            <w:proofErr w:type="gramStart"/>
            <w:r w:rsidRPr="00E53210">
              <w:rPr>
                <w:rFonts w:eastAsia="Arial"/>
                <w:b w:val="0"/>
                <w:i w:val="0"/>
                <w:strike w:val="0"/>
              </w:rPr>
              <w:t>.р</w:t>
            </w:r>
            <w:proofErr w:type="gramEnd"/>
            <w:r w:rsidRPr="00E53210">
              <w:rPr>
                <w:rFonts w:eastAsia="Arial"/>
                <w:b w:val="0"/>
                <w:i w:val="0"/>
                <w:strike w:val="0"/>
              </w:rPr>
              <w:t>уб.;</w:t>
            </w:r>
          </w:p>
          <w:p w:rsidR="001B57A4" w:rsidRPr="00E53210" w:rsidRDefault="001B57A4">
            <w:pPr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>2025 год -0,0 тыс. руб.</w:t>
            </w:r>
          </w:p>
          <w:p w:rsidR="001B57A4" w:rsidRPr="00E53210" w:rsidRDefault="001B57A4">
            <w:pPr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>Внебюджетные источники – 0,0 тыс. рублей (по согласованию, по потребности исполнения мероприятий на подведомственных объектах)</w:t>
            </w:r>
          </w:p>
        </w:tc>
      </w:tr>
    </w:tbl>
    <w:p w:rsidR="00291AE6" w:rsidRPr="00EF2146" w:rsidRDefault="005134DB" w:rsidP="00EF2146">
      <w:pPr>
        <w:ind w:firstLine="360"/>
        <w:jc w:val="both"/>
        <w:rPr>
          <w:rFonts w:eastAsia="Arial"/>
          <w:b w:val="0"/>
          <w:i w:val="0"/>
          <w:strike w:val="0"/>
          <w:sz w:val="28"/>
          <w:szCs w:val="28"/>
        </w:rPr>
      </w:pPr>
      <w:r>
        <w:rPr>
          <w:rFonts w:eastAsia="Arial"/>
          <w:b w:val="0"/>
          <w:i w:val="0"/>
          <w:strike w:val="0"/>
          <w:sz w:val="28"/>
          <w:szCs w:val="28"/>
        </w:rPr>
        <w:lastRenderedPageBreak/>
        <w:t xml:space="preserve">    </w:t>
      </w:r>
      <w:r w:rsidR="00291AE6" w:rsidRPr="00EF2146">
        <w:rPr>
          <w:rFonts w:eastAsia="Arial"/>
          <w:b w:val="0"/>
          <w:i w:val="0"/>
          <w:strike w:val="0"/>
          <w:sz w:val="28"/>
          <w:szCs w:val="28"/>
        </w:rPr>
        <w:t>1.</w:t>
      </w:r>
      <w:r w:rsidR="00EF2146" w:rsidRPr="00EF2146">
        <w:rPr>
          <w:rFonts w:eastAsia="Arial"/>
          <w:b w:val="0"/>
          <w:i w:val="0"/>
          <w:strike w:val="0"/>
          <w:sz w:val="28"/>
          <w:szCs w:val="28"/>
        </w:rPr>
        <w:t>6</w:t>
      </w:r>
      <w:r w:rsidR="00291AE6" w:rsidRPr="00EF2146">
        <w:rPr>
          <w:rFonts w:eastAsia="Arial"/>
          <w:b w:val="0"/>
          <w:i w:val="0"/>
          <w:strike w:val="0"/>
          <w:sz w:val="28"/>
          <w:szCs w:val="28"/>
        </w:rPr>
        <w:t>. Приложение № 2.2 к муниципальной программе изложить в прилагаемой редакции согласно приложению № 1 к настоящему постановлению.</w:t>
      </w:r>
    </w:p>
    <w:p w:rsidR="00291AE6" w:rsidRPr="00EF2146" w:rsidRDefault="00291AE6" w:rsidP="00EF2146">
      <w:pPr>
        <w:ind w:firstLine="360"/>
        <w:jc w:val="both"/>
        <w:rPr>
          <w:rFonts w:eastAsia="Arial"/>
          <w:b w:val="0"/>
          <w:i w:val="0"/>
          <w:strike w:val="0"/>
          <w:sz w:val="28"/>
          <w:szCs w:val="28"/>
        </w:rPr>
      </w:pPr>
      <w:r w:rsidRPr="00EF2146">
        <w:rPr>
          <w:rFonts w:eastAsia="Arial"/>
          <w:b w:val="0"/>
          <w:i w:val="0"/>
          <w:strike w:val="0"/>
          <w:sz w:val="28"/>
          <w:szCs w:val="28"/>
        </w:rPr>
        <w:t xml:space="preserve">    </w:t>
      </w:r>
      <w:r w:rsidR="00EF2146" w:rsidRPr="00EF2146">
        <w:rPr>
          <w:rFonts w:eastAsia="Arial"/>
          <w:b w:val="0"/>
          <w:i w:val="0"/>
          <w:strike w:val="0"/>
          <w:sz w:val="28"/>
          <w:szCs w:val="28"/>
        </w:rPr>
        <w:t>1</w:t>
      </w:r>
      <w:r w:rsidRPr="00EF2146">
        <w:rPr>
          <w:rFonts w:eastAsia="Arial"/>
          <w:b w:val="0"/>
          <w:i w:val="0"/>
          <w:strike w:val="0"/>
          <w:sz w:val="28"/>
          <w:szCs w:val="28"/>
        </w:rPr>
        <w:t>.</w:t>
      </w:r>
      <w:r w:rsidR="00EF2146" w:rsidRPr="00EF2146">
        <w:rPr>
          <w:rFonts w:eastAsia="Arial"/>
          <w:b w:val="0"/>
          <w:i w:val="0"/>
          <w:strike w:val="0"/>
          <w:sz w:val="28"/>
          <w:szCs w:val="28"/>
        </w:rPr>
        <w:t>7</w:t>
      </w:r>
      <w:r w:rsidRPr="00EF2146">
        <w:rPr>
          <w:rFonts w:eastAsia="Arial"/>
          <w:b w:val="0"/>
          <w:i w:val="0"/>
          <w:strike w:val="0"/>
          <w:sz w:val="28"/>
          <w:szCs w:val="28"/>
        </w:rPr>
        <w:t>. Приложение № 3.2 к муниципальной программе изложить в прилагаемой редакции согласно приложению № 2 к настоящему постановлению.</w:t>
      </w:r>
    </w:p>
    <w:p w:rsidR="00291AE6" w:rsidRPr="00EF2146" w:rsidRDefault="00EF2146" w:rsidP="00EF2146">
      <w:pPr>
        <w:ind w:firstLine="360"/>
        <w:jc w:val="both"/>
        <w:rPr>
          <w:rFonts w:eastAsia="Arial"/>
          <w:b w:val="0"/>
          <w:i w:val="0"/>
          <w:strike w:val="0"/>
          <w:sz w:val="28"/>
          <w:szCs w:val="28"/>
        </w:rPr>
      </w:pPr>
      <w:r w:rsidRPr="00EF2146">
        <w:rPr>
          <w:rFonts w:eastAsia="Arial"/>
          <w:b w:val="0"/>
          <w:i w:val="0"/>
          <w:strike w:val="0"/>
          <w:sz w:val="28"/>
          <w:szCs w:val="28"/>
        </w:rPr>
        <w:t xml:space="preserve"> </w:t>
      </w:r>
      <w:r w:rsidR="005134DB">
        <w:rPr>
          <w:rFonts w:eastAsia="Arial"/>
          <w:b w:val="0"/>
          <w:i w:val="0"/>
          <w:strike w:val="0"/>
          <w:sz w:val="28"/>
          <w:szCs w:val="28"/>
        </w:rPr>
        <w:t xml:space="preserve">  </w:t>
      </w:r>
      <w:r w:rsidRPr="00EF2146">
        <w:rPr>
          <w:rFonts w:eastAsia="Arial"/>
          <w:b w:val="0"/>
          <w:i w:val="0"/>
          <w:strike w:val="0"/>
          <w:sz w:val="28"/>
          <w:szCs w:val="28"/>
        </w:rPr>
        <w:t xml:space="preserve"> </w:t>
      </w:r>
      <w:r w:rsidR="00291AE6" w:rsidRPr="00EF2146">
        <w:rPr>
          <w:rFonts w:eastAsia="Arial"/>
          <w:b w:val="0"/>
          <w:i w:val="0"/>
          <w:strike w:val="0"/>
          <w:sz w:val="28"/>
          <w:szCs w:val="28"/>
        </w:rPr>
        <w:t>1.</w:t>
      </w:r>
      <w:r w:rsidRPr="00EF2146">
        <w:rPr>
          <w:rFonts w:eastAsia="Arial"/>
          <w:b w:val="0"/>
          <w:i w:val="0"/>
          <w:strike w:val="0"/>
          <w:sz w:val="28"/>
          <w:szCs w:val="28"/>
        </w:rPr>
        <w:t>8</w:t>
      </w:r>
      <w:r w:rsidR="00291AE6" w:rsidRPr="00EF2146">
        <w:rPr>
          <w:rFonts w:eastAsia="Arial"/>
          <w:b w:val="0"/>
          <w:i w:val="0"/>
          <w:strike w:val="0"/>
          <w:sz w:val="28"/>
          <w:szCs w:val="28"/>
        </w:rPr>
        <w:t>. Приложение  № 4.2 к муниципальной программе изложить в прилагаемой редакции согласно приложению № 3 к настоящему постановлению.</w:t>
      </w:r>
    </w:p>
    <w:p w:rsidR="001A301C" w:rsidRPr="00704780" w:rsidRDefault="005134DB" w:rsidP="00EF2146">
      <w:pPr>
        <w:ind w:firstLine="360"/>
        <w:jc w:val="both"/>
        <w:rPr>
          <w:rFonts w:eastAsia="Arial"/>
          <w:b w:val="0"/>
          <w:i w:val="0"/>
          <w:strike w:val="0"/>
          <w:sz w:val="28"/>
          <w:szCs w:val="28"/>
        </w:rPr>
      </w:pPr>
      <w:r>
        <w:rPr>
          <w:rFonts w:eastAsia="Arial"/>
          <w:b w:val="0"/>
          <w:i w:val="0"/>
          <w:strike w:val="0"/>
          <w:sz w:val="28"/>
          <w:szCs w:val="28"/>
        </w:rPr>
        <w:t xml:space="preserve">    </w:t>
      </w:r>
      <w:r w:rsidR="001A301C">
        <w:rPr>
          <w:rFonts w:eastAsia="Arial"/>
          <w:b w:val="0"/>
          <w:i w:val="0"/>
          <w:strike w:val="0"/>
          <w:sz w:val="28"/>
          <w:szCs w:val="28"/>
        </w:rPr>
        <w:t>2</w:t>
      </w:r>
      <w:r w:rsidR="001A301C" w:rsidRPr="00704780">
        <w:rPr>
          <w:rFonts w:eastAsia="Arial"/>
          <w:b w:val="0"/>
          <w:i w:val="0"/>
          <w:strike w:val="0"/>
          <w:sz w:val="28"/>
          <w:szCs w:val="28"/>
        </w:rPr>
        <w:t>. Опубликовать настоящее постановление в информационном бюллетене «Наша жизнь».</w:t>
      </w:r>
    </w:p>
    <w:p w:rsidR="001A301C" w:rsidRPr="00704780" w:rsidRDefault="001A301C" w:rsidP="001A301C">
      <w:pPr>
        <w:ind w:firstLine="360"/>
        <w:jc w:val="both"/>
        <w:rPr>
          <w:rFonts w:eastAsia="Arial"/>
          <w:b w:val="0"/>
          <w:i w:val="0"/>
          <w:strike w:val="0"/>
          <w:sz w:val="28"/>
          <w:szCs w:val="28"/>
        </w:rPr>
      </w:pPr>
      <w:r w:rsidRPr="00704780">
        <w:rPr>
          <w:rFonts w:eastAsia="Arial"/>
          <w:b w:val="0"/>
          <w:i w:val="0"/>
          <w:strike w:val="0"/>
          <w:sz w:val="28"/>
          <w:szCs w:val="28"/>
        </w:rPr>
        <w:lastRenderedPageBreak/>
        <w:t xml:space="preserve">      </w:t>
      </w:r>
      <w:r>
        <w:rPr>
          <w:rFonts w:eastAsia="Arial"/>
          <w:b w:val="0"/>
          <w:i w:val="0"/>
          <w:strike w:val="0"/>
          <w:sz w:val="28"/>
          <w:szCs w:val="28"/>
        </w:rPr>
        <w:t>3</w:t>
      </w:r>
      <w:r w:rsidRPr="00704780">
        <w:rPr>
          <w:rFonts w:eastAsia="Arial"/>
          <w:b w:val="0"/>
          <w:i w:val="0"/>
          <w:strike w:val="0"/>
          <w:sz w:val="28"/>
          <w:szCs w:val="28"/>
        </w:rPr>
        <w:t>. Настоящее постановление вступает в силу на следующий день после дня его официального опубликования.</w:t>
      </w:r>
    </w:p>
    <w:p w:rsidR="001A301C" w:rsidRPr="00704780" w:rsidRDefault="001A301C" w:rsidP="001A301C">
      <w:pPr>
        <w:ind w:firstLine="360"/>
        <w:jc w:val="both"/>
        <w:rPr>
          <w:rFonts w:eastAsia="Arial"/>
          <w:b w:val="0"/>
          <w:i w:val="0"/>
          <w:strike w:val="0"/>
          <w:sz w:val="28"/>
          <w:szCs w:val="28"/>
        </w:rPr>
      </w:pPr>
      <w:r>
        <w:rPr>
          <w:rFonts w:eastAsia="Arial"/>
          <w:b w:val="0"/>
          <w:i w:val="0"/>
          <w:strike w:val="0"/>
          <w:sz w:val="28"/>
          <w:szCs w:val="28"/>
        </w:rPr>
        <w:t xml:space="preserve">      4</w:t>
      </w:r>
      <w:r w:rsidRPr="00704780">
        <w:rPr>
          <w:rFonts w:eastAsia="Arial"/>
          <w:b w:val="0"/>
          <w:i w:val="0"/>
          <w:strike w:val="0"/>
          <w:sz w:val="28"/>
          <w:szCs w:val="28"/>
        </w:rPr>
        <w:t xml:space="preserve">. </w:t>
      </w:r>
      <w:proofErr w:type="gramStart"/>
      <w:r w:rsidRPr="00704780">
        <w:rPr>
          <w:rFonts w:eastAsia="Arial"/>
          <w:b w:val="0"/>
          <w:i w:val="0"/>
          <w:strike w:val="0"/>
          <w:sz w:val="28"/>
          <w:szCs w:val="28"/>
        </w:rPr>
        <w:t>Контроль за</w:t>
      </w:r>
      <w:proofErr w:type="gramEnd"/>
      <w:r w:rsidRPr="00704780">
        <w:rPr>
          <w:rFonts w:eastAsia="Arial"/>
          <w:b w:val="0"/>
          <w:i w:val="0"/>
          <w:strike w:val="0"/>
          <w:sz w:val="28"/>
          <w:szCs w:val="28"/>
        </w:rPr>
        <w:t xml:space="preserve"> исполнением настоящего постановления возложить на главу администрации Ушинского сельсовета.</w:t>
      </w:r>
    </w:p>
    <w:p w:rsidR="001A301C" w:rsidRPr="00704780" w:rsidRDefault="001A301C" w:rsidP="001A301C">
      <w:pPr>
        <w:ind w:firstLine="360"/>
        <w:rPr>
          <w:rFonts w:eastAsia="Arial"/>
          <w:b w:val="0"/>
          <w:i w:val="0"/>
          <w:strike w:val="0"/>
          <w:sz w:val="28"/>
          <w:szCs w:val="28"/>
        </w:rPr>
      </w:pPr>
    </w:p>
    <w:p w:rsidR="001A301C" w:rsidRDefault="001A301C" w:rsidP="001A301C">
      <w:pPr>
        <w:rPr>
          <w:rFonts w:eastAsia="Arial"/>
          <w:b w:val="0"/>
          <w:i w:val="0"/>
          <w:strike w:val="0"/>
          <w:sz w:val="28"/>
          <w:szCs w:val="28"/>
        </w:rPr>
      </w:pPr>
    </w:p>
    <w:p w:rsidR="001A301C" w:rsidRPr="00704780" w:rsidRDefault="001A301C" w:rsidP="001A301C">
      <w:pPr>
        <w:ind w:firstLine="709"/>
        <w:rPr>
          <w:rFonts w:eastAsia="Arial"/>
          <w:b w:val="0"/>
          <w:i w:val="0"/>
          <w:strike w:val="0"/>
          <w:sz w:val="28"/>
          <w:szCs w:val="28"/>
        </w:rPr>
      </w:pPr>
      <w:r w:rsidRPr="00704780">
        <w:rPr>
          <w:rFonts w:eastAsia="Arial"/>
          <w:b w:val="0"/>
          <w:i w:val="0"/>
          <w:strike w:val="0"/>
          <w:sz w:val="28"/>
          <w:szCs w:val="28"/>
        </w:rPr>
        <w:t xml:space="preserve">Глава администрации                                                         А.Н. </w:t>
      </w:r>
      <w:proofErr w:type="spellStart"/>
      <w:r w:rsidRPr="00704780">
        <w:rPr>
          <w:rFonts w:eastAsia="Arial"/>
          <w:b w:val="0"/>
          <w:i w:val="0"/>
          <w:strike w:val="0"/>
          <w:sz w:val="28"/>
          <w:szCs w:val="28"/>
        </w:rPr>
        <w:t>Панькин</w:t>
      </w:r>
      <w:proofErr w:type="spellEnd"/>
    </w:p>
    <w:p w:rsidR="001B57A4" w:rsidRPr="00E53210" w:rsidRDefault="001B57A4">
      <w:pPr>
        <w:pStyle w:val="ConsPlusCell"/>
        <w:ind w:firstLine="708"/>
        <w:rPr>
          <w:rFonts w:ascii="Times New Roman" w:hAnsi="Times New Roman" w:cs="Times New Roman"/>
          <w:sz w:val="24"/>
          <w:szCs w:val="24"/>
        </w:rPr>
        <w:sectPr w:rsidR="001B57A4" w:rsidRPr="00E53210">
          <w:headerReference w:type="default" r:id="rId9"/>
          <w:pgSz w:w="11906" w:h="16838"/>
          <w:pgMar w:top="1134" w:right="849" w:bottom="1134" w:left="993" w:header="720" w:footer="720" w:gutter="0"/>
          <w:paperSrc w:first="7" w:other="7"/>
          <w:cols w:space="720"/>
        </w:sectPr>
      </w:pPr>
    </w:p>
    <w:p w:rsidR="00B11CC8" w:rsidRDefault="00B11CC8" w:rsidP="00B11CC8">
      <w:pPr>
        <w:autoSpaceDE w:val="0"/>
        <w:autoSpaceDN w:val="0"/>
        <w:adjustRightInd w:val="0"/>
        <w:jc w:val="right"/>
        <w:outlineLvl w:val="1"/>
        <w:rPr>
          <w:b w:val="0"/>
          <w:i w:val="0"/>
          <w:strike w:val="0"/>
          <w:shadow/>
        </w:rPr>
      </w:pPr>
      <w:r>
        <w:rPr>
          <w:b w:val="0"/>
          <w:i w:val="0"/>
          <w:strike w:val="0"/>
          <w:shadow/>
        </w:rPr>
        <w:lastRenderedPageBreak/>
        <w:t xml:space="preserve">                                                                                                                                                                                            Приложение №1</w:t>
      </w:r>
    </w:p>
    <w:p w:rsidR="00B11CC8" w:rsidRDefault="00B11CC8" w:rsidP="00B11CC8">
      <w:pPr>
        <w:autoSpaceDE w:val="0"/>
        <w:autoSpaceDN w:val="0"/>
        <w:adjustRightInd w:val="0"/>
        <w:jc w:val="right"/>
        <w:outlineLvl w:val="1"/>
        <w:rPr>
          <w:b w:val="0"/>
          <w:i w:val="0"/>
          <w:strike w:val="0"/>
          <w:shadow/>
        </w:rPr>
      </w:pPr>
      <w:r>
        <w:rPr>
          <w:b w:val="0"/>
          <w:i w:val="0"/>
          <w:strike w:val="0"/>
          <w:shadow/>
        </w:rPr>
        <w:t>к постановлению администрации</w:t>
      </w:r>
    </w:p>
    <w:p w:rsidR="00B11CC8" w:rsidRDefault="00B11CC8" w:rsidP="00B11CC8">
      <w:pPr>
        <w:autoSpaceDE w:val="0"/>
        <w:autoSpaceDN w:val="0"/>
        <w:adjustRightInd w:val="0"/>
        <w:jc w:val="right"/>
        <w:outlineLvl w:val="1"/>
        <w:rPr>
          <w:b w:val="0"/>
          <w:i w:val="0"/>
          <w:strike w:val="0"/>
          <w:shadow/>
        </w:rPr>
      </w:pPr>
      <w:r>
        <w:rPr>
          <w:b w:val="0"/>
          <w:i w:val="0"/>
          <w:strike w:val="0"/>
          <w:shadow/>
        </w:rPr>
        <w:t>Ушинского сельсовета</w:t>
      </w:r>
    </w:p>
    <w:p w:rsidR="00B11CC8" w:rsidRDefault="00B11CC8" w:rsidP="00B11CC8">
      <w:pPr>
        <w:autoSpaceDE w:val="0"/>
        <w:autoSpaceDN w:val="0"/>
        <w:adjustRightInd w:val="0"/>
        <w:jc w:val="right"/>
        <w:outlineLvl w:val="1"/>
        <w:rPr>
          <w:b w:val="0"/>
          <w:i w:val="0"/>
          <w:strike w:val="0"/>
          <w:shadow/>
        </w:rPr>
      </w:pPr>
      <w:r>
        <w:rPr>
          <w:b w:val="0"/>
          <w:i w:val="0"/>
          <w:strike w:val="0"/>
          <w:shadow/>
        </w:rPr>
        <w:t>от    25.12.2020 № 63</w:t>
      </w:r>
    </w:p>
    <w:p w:rsidR="00914B7E" w:rsidRDefault="00914B7E">
      <w:pPr>
        <w:jc w:val="right"/>
        <w:rPr>
          <w:rFonts w:eastAsia="Arial"/>
          <w:b w:val="0"/>
          <w:i w:val="0"/>
          <w:strike w:val="0"/>
        </w:rPr>
      </w:pPr>
    </w:p>
    <w:p w:rsidR="001B57A4" w:rsidRPr="00E53210" w:rsidRDefault="001B57A4">
      <w:pPr>
        <w:jc w:val="right"/>
        <w:rPr>
          <w:rFonts w:eastAsia="Arial"/>
          <w:b w:val="0"/>
          <w:i w:val="0"/>
          <w:strike w:val="0"/>
        </w:rPr>
      </w:pPr>
      <w:r w:rsidRPr="00E53210">
        <w:rPr>
          <w:rFonts w:eastAsia="Arial"/>
          <w:b w:val="0"/>
          <w:i w:val="0"/>
          <w:strike w:val="0"/>
        </w:rPr>
        <w:t xml:space="preserve">Приложение №2.2  </w:t>
      </w:r>
    </w:p>
    <w:p w:rsidR="001B57A4" w:rsidRPr="00E53210" w:rsidRDefault="001B57A4">
      <w:pPr>
        <w:jc w:val="right"/>
        <w:rPr>
          <w:rFonts w:eastAsia="Arial"/>
          <w:b w:val="0"/>
          <w:i w:val="0"/>
          <w:strike w:val="0"/>
        </w:rPr>
      </w:pPr>
      <w:r w:rsidRPr="00E53210">
        <w:rPr>
          <w:rFonts w:eastAsia="Arial"/>
          <w:b w:val="0"/>
          <w:i w:val="0"/>
          <w:strike w:val="0"/>
        </w:rPr>
        <w:t xml:space="preserve"> к муниципальной программе</w:t>
      </w:r>
    </w:p>
    <w:p w:rsidR="001B57A4" w:rsidRPr="00E53210" w:rsidRDefault="009F1C40">
      <w:pPr>
        <w:jc w:val="right"/>
        <w:rPr>
          <w:rFonts w:eastAsia="Arial"/>
          <w:b w:val="0"/>
          <w:i w:val="0"/>
          <w:strike w:val="0"/>
        </w:rPr>
      </w:pPr>
      <w:r w:rsidRPr="00E53210">
        <w:rPr>
          <w:rFonts w:eastAsia="Arial"/>
          <w:b w:val="0"/>
          <w:i w:val="0"/>
          <w:strike w:val="0"/>
        </w:rPr>
        <w:t>Ушинского</w:t>
      </w:r>
      <w:r w:rsidR="001B57A4" w:rsidRPr="00E53210">
        <w:rPr>
          <w:rFonts w:eastAsia="Arial"/>
          <w:b w:val="0"/>
          <w:i w:val="0"/>
          <w:strike w:val="0"/>
        </w:rPr>
        <w:t xml:space="preserve"> сельсовета</w:t>
      </w:r>
    </w:p>
    <w:p w:rsidR="001B57A4" w:rsidRPr="00E53210" w:rsidRDefault="001B57A4">
      <w:pPr>
        <w:jc w:val="right"/>
        <w:rPr>
          <w:rFonts w:eastAsia="Arial"/>
          <w:b w:val="0"/>
          <w:i w:val="0"/>
          <w:strike w:val="0"/>
        </w:rPr>
      </w:pPr>
      <w:proofErr w:type="spellStart"/>
      <w:r w:rsidRPr="00E53210">
        <w:rPr>
          <w:rFonts w:eastAsia="Arial"/>
          <w:b w:val="0"/>
          <w:i w:val="0"/>
          <w:strike w:val="0"/>
        </w:rPr>
        <w:t>Земетчинского</w:t>
      </w:r>
      <w:proofErr w:type="spellEnd"/>
      <w:r w:rsidRPr="00E53210">
        <w:rPr>
          <w:rFonts w:eastAsia="Arial"/>
          <w:b w:val="0"/>
          <w:i w:val="0"/>
          <w:strike w:val="0"/>
        </w:rPr>
        <w:t xml:space="preserve"> района Пензенской области</w:t>
      </w:r>
    </w:p>
    <w:p w:rsidR="001B57A4" w:rsidRPr="00E53210" w:rsidRDefault="001B57A4">
      <w:pPr>
        <w:jc w:val="right"/>
        <w:rPr>
          <w:rFonts w:eastAsia="Arial"/>
          <w:b w:val="0"/>
          <w:i w:val="0"/>
          <w:strike w:val="0"/>
        </w:rPr>
      </w:pPr>
      <w:r w:rsidRPr="00E53210">
        <w:rPr>
          <w:rFonts w:eastAsia="Arial"/>
          <w:b w:val="0"/>
          <w:i w:val="0"/>
          <w:strike w:val="0"/>
        </w:rPr>
        <w:t xml:space="preserve">«Развитие муниципального управления </w:t>
      </w:r>
    </w:p>
    <w:p w:rsidR="001B57A4" w:rsidRPr="00E53210" w:rsidRDefault="001B57A4">
      <w:pPr>
        <w:jc w:val="right"/>
        <w:rPr>
          <w:rFonts w:eastAsia="Arial"/>
          <w:b w:val="0"/>
          <w:i w:val="0"/>
          <w:strike w:val="0"/>
        </w:rPr>
      </w:pPr>
      <w:r w:rsidRPr="00E53210">
        <w:rPr>
          <w:rFonts w:eastAsia="Arial"/>
          <w:b w:val="0"/>
          <w:i w:val="0"/>
          <w:strike w:val="0"/>
        </w:rPr>
        <w:t xml:space="preserve">в </w:t>
      </w:r>
      <w:r w:rsidR="009F1C40" w:rsidRPr="00E53210">
        <w:rPr>
          <w:rFonts w:eastAsia="Arial"/>
          <w:b w:val="0"/>
          <w:i w:val="0"/>
          <w:strike w:val="0"/>
        </w:rPr>
        <w:t>Ушинском</w:t>
      </w:r>
      <w:r w:rsidRPr="00E53210">
        <w:rPr>
          <w:rFonts w:eastAsia="Arial"/>
          <w:b w:val="0"/>
          <w:i w:val="0"/>
          <w:strike w:val="0"/>
        </w:rPr>
        <w:t xml:space="preserve"> сельсовете </w:t>
      </w:r>
      <w:proofErr w:type="spellStart"/>
      <w:r w:rsidRPr="00E53210">
        <w:rPr>
          <w:rFonts w:eastAsia="Arial"/>
          <w:b w:val="0"/>
          <w:i w:val="0"/>
          <w:strike w:val="0"/>
        </w:rPr>
        <w:t>Земетчинского</w:t>
      </w:r>
      <w:proofErr w:type="spellEnd"/>
      <w:r w:rsidRPr="00E53210">
        <w:rPr>
          <w:rFonts w:eastAsia="Arial"/>
          <w:b w:val="0"/>
          <w:i w:val="0"/>
          <w:strike w:val="0"/>
        </w:rPr>
        <w:t xml:space="preserve"> района </w:t>
      </w:r>
    </w:p>
    <w:p w:rsidR="001B57A4" w:rsidRPr="00E53210" w:rsidRDefault="001B57A4">
      <w:pPr>
        <w:jc w:val="right"/>
        <w:rPr>
          <w:rFonts w:eastAsia="Arial"/>
          <w:b w:val="0"/>
          <w:i w:val="0"/>
          <w:strike w:val="0"/>
        </w:rPr>
      </w:pPr>
      <w:r w:rsidRPr="00E53210">
        <w:rPr>
          <w:rFonts w:eastAsia="Arial"/>
          <w:b w:val="0"/>
          <w:i w:val="0"/>
          <w:strike w:val="0"/>
        </w:rPr>
        <w:t>Пензенской области на 2014-2025 годы»</w:t>
      </w:r>
    </w:p>
    <w:p w:rsidR="001B57A4" w:rsidRPr="00E53210" w:rsidRDefault="001B57A4">
      <w:pPr>
        <w:jc w:val="center"/>
        <w:rPr>
          <w:rFonts w:eastAsia="Arial"/>
          <w:b w:val="0"/>
          <w:i w:val="0"/>
          <w:strike w:val="0"/>
        </w:rPr>
      </w:pPr>
      <w:r w:rsidRPr="00E53210">
        <w:rPr>
          <w:rFonts w:eastAsia="Arial"/>
          <w:b w:val="0"/>
          <w:i w:val="0"/>
          <w:strike w:val="0"/>
        </w:rPr>
        <w:t>РЕСУРСНОЕ ОБЕСПЕЧЕНИЕ</w:t>
      </w:r>
    </w:p>
    <w:p w:rsidR="001B57A4" w:rsidRPr="00E53210" w:rsidRDefault="001B57A4">
      <w:pPr>
        <w:jc w:val="center"/>
        <w:rPr>
          <w:rFonts w:eastAsia="Arial"/>
          <w:b w:val="0"/>
          <w:i w:val="0"/>
          <w:strike w:val="0"/>
        </w:rPr>
      </w:pPr>
      <w:r w:rsidRPr="00E53210">
        <w:rPr>
          <w:rFonts w:eastAsia="Arial"/>
          <w:b w:val="0"/>
          <w:i w:val="0"/>
          <w:strike w:val="0"/>
        </w:rPr>
        <w:t xml:space="preserve">реализации  муниципальной программы </w:t>
      </w:r>
    </w:p>
    <w:p w:rsidR="001B57A4" w:rsidRPr="00E53210" w:rsidRDefault="001B57A4">
      <w:pPr>
        <w:jc w:val="center"/>
        <w:rPr>
          <w:rFonts w:eastAsia="Arial"/>
          <w:b w:val="0"/>
          <w:i w:val="0"/>
          <w:strike w:val="0"/>
        </w:rPr>
      </w:pPr>
      <w:r w:rsidRPr="00E53210">
        <w:rPr>
          <w:rFonts w:eastAsia="Arial"/>
          <w:b w:val="0"/>
          <w:i w:val="0"/>
          <w:strike w:val="0"/>
        </w:rPr>
        <w:t xml:space="preserve">«Развитие муниципального управления в </w:t>
      </w:r>
      <w:r w:rsidR="009F1C40" w:rsidRPr="00E53210">
        <w:rPr>
          <w:rFonts w:eastAsia="Arial"/>
          <w:b w:val="0"/>
          <w:i w:val="0"/>
          <w:strike w:val="0"/>
        </w:rPr>
        <w:t>Ушинском</w:t>
      </w:r>
      <w:r w:rsidRPr="00E53210">
        <w:rPr>
          <w:rFonts w:eastAsia="Arial"/>
          <w:b w:val="0"/>
          <w:i w:val="0"/>
          <w:strike w:val="0"/>
        </w:rPr>
        <w:t xml:space="preserve"> сельсовете </w:t>
      </w:r>
      <w:proofErr w:type="spellStart"/>
      <w:r w:rsidRPr="00E53210">
        <w:rPr>
          <w:rFonts w:eastAsia="Arial"/>
          <w:b w:val="0"/>
          <w:i w:val="0"/>
          <w:strike w:val="0"/>
        </w:rPr>
        <w:t>Земетчинского</w:t>
      </w:r>
      <w:proofErr w:type="spellEnd"/>
    </w:p>
    <w:p w:rsidR="001B57A4" w:rsidRPr="00E53210" w:rsidRDefault="001B57A4">
      <w:pPr>
        <w:jc w:val="center"/>
        <w:rPr>
          <w:rFonts w:eastAsia="Arial"/>
          <w:b w:val="0"/>
          <w:i w:val="0"/>
          <w:strike w:val="0"/>
        </w:rPr>
      </w:pPr>
      <w:r w:rsidRPr="00E53210">
        <w:rPr>
          <w:rFonts w:eastAsia="Arial"/>
          <w:b w:val="0"/>
          <w:i w:val="0"/>
          <w:strike w:val="0"/>
        </w:rPr>
        <w:t>района Пензенской области на 2014-2025 годы»</w:t>
      </w:r>
    </w:p>
    <w:p w:rsidR="001B57A4" w:rsidRDefault="001B57A4">
      <w:pPr>
        <w:jc w:val="center"/>
        <w:rPr>
          <w:rFonts w:eastAsia="Arial"/>
          <w:b w:val="0"/>
          <w:i w:val="0"/>
          <w:strike w:val="0"/>
        </w:rPr>
      </w:pPr>
      <w:r w:rsidRPr="00E53210">
        <w:rPr>
          <w:rFonts w:eastAsia="Arial"/>
          <w:b w:val="0"/>
          <w:i w:val="0"/>
          <w:strike w:val="0"/>
        </w:rPr>
        <w:t xml:space="preserve"> за  счет всех источников финансирования на 2020-2025 годы</w:t>
      </w:r>
    </w:p>
    <w:tbl>
      <w:tblPr>
        <w:tblW w:w="1439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44"/>
        <w:gridCol w:w="1871"/>
        <w:gridCol w:w="1988"/>
        <w:gridCol w:w="2941"/>
        <w:gridCol w:w="1134"/>
        <w:gridCol w:w="992"/>
        <w:gridCol w:w="992"/>
        <w:gridCol w:w="992"/>
        <w:gridCol w:w="851"/>
        <w:gridCol w:w="1417"/>
        <w:gridCol w:w="568"/>
      </w:tblGrid>
      <w:tr w:rsidR="00E420FC" w:rsidRPr="00EC7234" w:rsidTr="00720D1D">
        <w:tc>
          <w:tcPr>
            <w:tcW w:w="4503" w:type="dxa"/>
            <w:gridSpan w:val="3"/>
          </w:tcPr>
          <w:p w:rsidR="00E420FC" w:rsidRPr="00EC7234" w:rsidRDefault="00E420FC" w:rsidP="00720D1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7234"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 муниципальной  программы</w:t>
            </w:r>
          </w:p>
        </w:tc>
        <w:tc>
          <w:tcPr>
            <w:tcW w:w="9887" w:type="dxa"/>
            <w:gridSpan w:val="8"/>
          </w:tcPr>
          <w:p w:rsidR="00E420FC" w:rsidRPr="00EC7234" w:rsidRDefault="00E420FC" w:rsidP="00720D1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20FC" w:rsidRPr="00EC7234" w:rsidRDefault="00E420FC" w:rsidP="00720D1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7234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Ушинского</w:t>
            </w:r>
            <w:r w:rsidRPr="00EC7234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 </w:t>
            </w:r>
            <w:proofErr w:type="spellStart"/>
            <w:r w:rsidRPr="00EC7234">
              <w:rPr>
                <w:rFonts w:ascii="Times New Roman" w:hAnsi="Times New Roman" w:cs="Times New Roman"/>
                <w:sz w:val="24"/>
                <w:szCs w:val="24"/>
              </w:rPr>
              <w:t>Земетчинского</w:t>
            </w:r>
            <w:proofErr w:type="spellEnd"/>
            <w:r w:rsidRPr="00EC7234">
              <w:rPr>
                <w:rFonts w:ascii="Times New Roman" w:hAnsi="Times New Roman" w:cs="Times New Roman"/>
                <w:sz w:val="24"/>
                <w:szCs w:val="24"/>
              </w:rPr>
              <w:t xml:space="preserve"> района Пензенской области </w:t>
            </w:r>
          </w:p>
        </w:tc>
      </w:tr>
      <w:tr w:rsidR="00E420FC" w:rsidRPr="00311F1D" w:rsidTr="006E76E7">
        <w:tc>
          <w:tcPr>
            <w:tcW w:w="644" w:type="dxa"/>
            <w:vMerge w:val="restart"/>
          </w:tcPr>
          <w:p w:rsidR="00E420FC" w:rsidRPr="00311F1D" w:rsidRDefault="00E420FC" w:rsidP="00720D1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1F1D">
              <w:rPr>
                <w:rFonts w:ascii="Times New Roman" w:hAnsi="Times New Roman" w:cs="Times New Roman"/>
                <w:sz w:val="24"/>
                <w:szCs w:val="24"/>
              </w:rPr>
              <w:t>N</w:t>
            </w:r>
          </w:p>
          <w:p w:rsidR="00E420FC" w:rsidRPr="00311F1D" w:rsidRDefault="00E420FC" w:rsidP="00720D1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11F1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311F1D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871" w:type="dxa"/>
            <w:vMerge w:val="restart"/>
          </w:tcPr>
          <w:p w:rsidR="00E420FC" w:rsidRPr="00311F1D" w:rsidRDefault="00E420FC" w:rsidP="00720D1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1F1D">
              <w:rPr>
                <w:rFonts w:ascii="Times New Roman" w:hAnsi="Times New Roman" w:cs="Times New Roman"/>
                <w:sz w:val="24"/>
                <w:szCs w:val="24"/>
              </w:rPr>
              <w:t>Статус</w:t>
            </w:r>
          </w:p>
        </w:tc>
        <w:tc>
          <w:tcPr>
            <w:tcW w:w="1988" w:type="dxa"/>
            <w:vMerge w:val="restart"/>
          </w:tcPr>
          <w:p w:rsidR="00E420FC" w:rsidRPr="00311F1D" w:rsidRDefault="00E420FC" w:rsidP="00720D1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1F1D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муниципальной программы, подпрограммы, основного мероприятия</w:t>
            </w:r>
          </w:p>
        </w:tc>
        <w:tc>
          <w:tcPr>
            <w:tcW w:w="2941" w:type="dxa"/>
            <w:vMerge w:val="restart"/>
          </w:tcPr>
          <w:p w:rsidR="00E420FC" w:rsidRPr="00311F1D" w:rsidRDefault="00E420FC" w:rsidP="00720D1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1F1D">
              <w:rPr>
                <w:rFonts w:ascii="Times New Roman" w:hAnsi="Times New Roman" w:cs="Times New Roman"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6946" w:type="dxa"/>
            <w:gridSpan w:val="7"/>
          </w:tcPr>
          <w:p w:rsidR="00E420FC" w:rsidRPr="00311F1D" w:rsidRDefault="00E420FC" w:rsidP="00720D1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1F1D">
              <w:rPr>
                <w:rFonts w:ascii="Times New Roman" w:hAnsi="Times New Roman" w:cs="Times New Roman"/>
                <w:sz w:val="24"/>
                <w:szCs w:val="24"/>
              </w:rPr>
              <w:t>Оценка расходов, тыс. рублей</w:t>
            </w:r>
          </w:p>
        </w:tc>
      </w:tr>
      <w:tr w:rsidR="00E420FC" w:rsidRPr="00311F1D" w:rsidTr="006E76E7">
        <w:tc>
          <w:tcPr>
            <w:tcW w:w="644" w:type="dxa"/>
            <w:vMerge/>
          </w:tcPr>
          <w:p w:rsidR="00E420FC" w:rsidRPr="00311F1D" w:rsidRDefault="00E420FC" w:rsidP="00720D1D">
            <w:pPr>
              <w:rPr>
                <w:b w:val="0"/>
                <w:bCs/>
                <w:i w:val="0"/>
                <w:iCs/>
                <w:strike w:val="0"/>
                <w:shadow/>
              </w:rPr>
            </w:pPr>
          </w:p>
        </w:tc>
        <w:tc>
          <w:tcPr>
            <w:tcW w:w="1871" w:type="dxa"/>
            <w:vMerge/>
          </w:tcPr>
          <w:p w:rsidR="00E420FC" w:rsidRPr="00311F1D" w:rsidRDefault="00E420FC" w:rsidP="00720D1D">
            <w:pPr>
              <w:rPr>
                <w:b w:val="0"/>
                <w:bCs/>
                <w:i w:val="0"/>
                <w:iCs/>
                <w:strike w:val="0"/>
                <w:shadow/>
              </w:rPr>
            </w:pPr>
          </w:p>
        </w:tc>
        <w:tc>
          <w:tcPr>
            <w:tcW w:w="1988" w:type="dxa"/>
            <w:vMerge/>
          </w:tcPr>
          <w:p w:rsidR="00E420FC" w:rsidRPr="00311F1D" w:rsidRDefault="00E420FC" w:rsidP="00720D1D">
            <w:pPr>
              <w:rPr>
                <w:b w:val="0"/>
                <w:bCs/>
                <w:i w:val="0"/>
                <w:iCs/>
                <w:strike w:val="0"/>
                <w:shadow/>
              </w:rPr>
            </w:pPr>
          </w:p>
        </w:tc>
        <w:tc>
          <w:tcPr>
            <w:tcW w:w="2941" w:type="dxa"/>
            <w:vMerge/>
          </w:tcPr>
          <w:p w:rsidR="00E420FC" w:rsidRPr="00311F1D" w:rsidRDefault="00E420FC" w:rsidP="00720D1D">
            <w:pPr>
              <w:rPr>
                <w:b w:val="0"/>
                <w:bCs/>
                <w:i w:val="0"/>
                <w:iCs/>
                <w:strike w:val="0"/>
                <w:shadow/>
              </w:rPr>
            </w:pPr>
          </w:p>
        </w:tc>
        <w:tc>
          <w:tcPr>
            <w:tcW w:w="1134" w:type="dxa"/>
          </w:tcPr>
          <w:p w:rsidR="00E420FC" w:rsidRPr="00311F1D" w:rsidRDefault="00E420FC" w:rsidP="00720D1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1F1D">
              <w:rPr>
                <w:rFonts w:ascii="Times New Roman" w:hAnsi="Times New Roman" w:cs="Times New Roman"/>
                <w:sz w:val="24"/>
                <w:szCs w:val="24"/>
              </w:rPr>
              <w:t>2020 г.</w:t>
            </w:r>
          </w:p>
        </w:tc>
        <w:tc>
          <w:tcPr>
            <w:tcW w:w="992" w:type="dxa"/>
          </w:tcPr>
          <w:p w:rsidR="00E420FC" w:rsidRPr="00311F1D" w:rsidRDefault="00E420FC" w:rsidP="00720D1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992" w:type="dxa"/>
          </w:tcPr>
          <w:p w:rsidR="00E420FC" w:rsidRPr="00311F1D" w:rsidRDefault="00E420FC" w:rsidP="00720D1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992" w:type="dxa"/>
          </w:tcPr>
          <w:p w:rsidR="00E420FC" w:rsidRPr="00311F1D" w:rsidRDefault="00E420FC" w:rsidP="00E420F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1F1D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311F1D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851" w:type="dxa"/>
          </w:tcPr>
          <w:p w:rsidR="00E420FC" w:rsidRPr="00311F1D" w:rsidRDefault="00E420FC" w:rsidP="00E420F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417" w:type="dxa"/>
          </w:tcPr>
          <w:p w:rsidR="00E420FC" w:rsidRPr="00311F1D" w:rsidRDefault="00E420FC" w:rsidP="00E420F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568" w:type="dxa"/>
          </w:tcPr>
          <w:p w:rsidR="00E420FC" w:rsidRPr="00311F1D" w:rsidRDefault="00E420FC" w:rsidP="00720D1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20FC" w:rsidRPr="00311F1D" w:rsidTr="006E76E7">
        <w:tc>
          <w:tcPr>
            <w:tcW w:w="644" w:type="dxa"/>
          </w:tcPr>
          <w:p w:rsidR="00E420FC" w:rsidRPr="00311F1D" w:rsidRDefault="00E420FC" w:rsidP="00720D1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1F1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71" w:type="dxa"/>
          </w:tcPr>
          <w:p w:rsidR="00E420FC" w:rsidRPr="00311F1D" w:rsidRDefault="00E420FC" w:rsidP="00720D1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1F1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8" w:type="dxa"/>
          </w:tcPr>
          <w:p w:rsidR="00E420FC" w:rsidRPr="00311F1D" w:rsidRDefault="00E420FC" w:rsidP="00720D1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1F1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41" w:type="dxa"/>
          </w:tcPr>
          <w:p w:rsidR="00E420FC" w:rsidRPr="00311F1D" w:rsidRDefault="00E420FC" w:rsidP="00720D1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1F1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E420FC" w:rsidRPr="00311F1D" w:rsidRDefault="00E420FC" w:rsidP="00720D1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1F1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</w:tcPr>
          <w:p w:rsidR="00E420FC" w:rsidRPr="00311F1D" w:rsidRDefault="00E420FC" w:rsidP="00720D1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1F1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</w:tcPr>
          <w:p w:rsidR="00E420FC" w:rsidRPr="00311F1D" w:rsidRDefault="00E420FC" w:rsidP="00720D1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1F1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</w:tcPr>
          <w:p w:rsidR="00E420FC" w:rsidRPr="00311F1D" w:rsidRDefault="00E420FC" w:rsidP="00720D1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1F1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1" w:type="dxa"/>
          </w:tcPr>
          <w:p w:rsidR="00E420FC" w:rsidRPr="00311F1D" w:rsidRDefault="00E420FC" w:rsidP="00720D1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1F1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417" w:type="dxa"/>
          </w:tcPr>
          <w:p w:rsidR="00E420FC" w:rsidRPr="00311F1D" w:rsidRDefault="00E420FC" w:rsidP="00720D1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10</w:t>
            </w:r>
          </w:p>
        </w:tc>
        <w:tc>
          <w:tcPr>
            <w:tcW w:w="568" w:type="dxa"/>
          </w:tcPr>
          <w:p w:rsidR="00E420FC" w:rsidRPr="00311F1D" w:rsidRDefault="00E420FC" w:rsidP="00720D1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20FC" w:rsidRPr="002612BA" w:rsidTr="006E76E7">
        <w:tc>
          <w:tcPr>
            <w:tcW w:w="644" w:type="dxa"/>
            <w:vMerge w:val="restart"/>
          </w:tcPr>
          <w:p w:rsidR="00E420FC" w:rsidRDefault="00E420FC" w:rsidP="00720D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20FC" w:rsidRPr="00FF3971" w:rsidRDefault="00E420FC" w:rsidP="00720D1D"/>
        </w:tc>
        <w:tc>
          <w:tcPr>
            <w:tcW w:w="1871" w:type="dxa"/>
            <w:vMerge w:val="restart"/>
          </w:tcPr>
          <w:p w:rsidR="00E420FC" w:rsidRPr="00311F1D" w:rsidRDefault="00E420FC" w:rsidP="00720D1D">
            <w:pPr>
              <w:pStyle w:val="ConsPlusNormal"/>
              <w:ind w:right="-11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1F1D">
              <w:rPr>
                <w:rFonts w:ascii="Times New Roman" w:hAnsi="Times New Roman" w:cs="Times New Roman"/>
                <w:sz w:val="24"/>
                <w:szCs w:val="24"/>
              </w:rPr>
              <w:t>Муниципальная</w:t>
            </w:r>
            <w:r w:rsidRPr="00311F1D">
              <w:rPr>
                <w:rFonts w:ascii="Times New Roman" w:hAnsi="Times New Roman" w:cs="Times New Roman"/>
                <w:sz w:val="24"/>
                <w:szCs w:val="24"/>
              </w:rPr>
              <w:br/>
              <w:t>программа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Земетчинского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района Пензенской области</w:t>
            </w:r>
          </w:p>
        </w:tc>
        <w:tc>
          <w:tcPr>
            <w:tcW w:w="1988" w:type="dxa"/>
            <w:vMerge w:val="restart"/>
          </w:tcPr>
          <w:p w:rsidR="00E420FC" w:rsidRPr="0038706F" w:rsidRDefault="00E420FC" w:rsidP="00E420F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8706F">
              <w:rPr>
                <w:rFonts w:ascii="Times New Roman" w:hAnsi="Times New Roman" w:cs="Times New Roman"/>
                <w:sz w:val="24"/>
                <w:szCs w:val="24"/>
              </w:rPr>
              <w:t>Развитие муниципального управления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Ушинском сельсовете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Земетчинского</w:t>
            </w:r>
            <w:proofErr w:type="spellEnd"/>
            <w:r w:rsidRPr="0038706F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 </w:t>
            </w:r>
            <w:r w:rsidRPr="0038706F">
              <w:rPr>
                <w:rFonts w:ascii="Times New Roman" w:hAnsi="Times New Roman" w:cs="Times New Roman"/>
                <w:sz w:val="24"/>
                <w:szCs w:val="24"/>
              </w:rPr>
              <w:t xml:space="preserve">Пензенской </w:t>
            </w:r>
            <w:r w:rsidRPr="003870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области на 2014-202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38706F">
              <w:rPr>
                <w:rFonts w:ascii="Times New Roman" w:hAnsi="Times New Roman" w:cs="Times New Roman"/>
                <w:sz w:val="24"/>
                <w:szCs w:val="24"/>
              </w:rPr>
              <w:t xml:space="preserve"> годы</w:t>
            </w:r>
          </w:p>
        </w:tc>
        <w:tc>
          <w:tcPr>
            <w:tcW w:w="2941" w:type="dxa"/>
          </w:tcPr>
          <w:p w:rsidR="00E420FC" w:rsidRPr="00311F1D" w:rsidRDefault="00E420FC" w:rsidP="00720D1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1F1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1134" w:type="dxa"/>
          </w:tcPr>
          <w:p w:rsidR="00E420FC" w:rsidRPr="00AD4CC4" w:rsidRDefault="00E420FC" w:rsidP="00CF71E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 w:rsidR="0095768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F71E3"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992" w:type="dxa"/>
          </w:tcPr>
          <w:p w:rsidR="00E420FC" w:rsidRPr="002612BA" w:rsidRDefault="00957680" w:rsidP="00720D1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3518,2</w:t>
            </w:r>
          </w:p>
        </w:tc>
        <w:tc>
          <w:tcPr>
            <w:tcW w:w="992" w:type="dxa"/>
          </w:tcPr>
          <w:p w:rsidR="00E420FC" w:rsidRPr="002612BA" w:rsidRDefault="00957680" w:rsidP="00720D1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3721,2</w:t>
            </w:r>
          </w:p>
        </w:tc>
        <w:tc>
          <w:tcPr>
            <w:tcW w:w="992" w:type="dxa"/>
          </w:tcPr>
          <w:p w:rsidR="00E420FC" w:rsidRPr="002612BA" w:rsidRDefault="00957680" w:rsidP="00720D1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E420FC" w:rsidRPr="002612BA" w:rsidRDefault="007C32F4" w:rsidP="00720D1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E420FC" w:rsidRPr="002612BA" w:rsidRDefault="007C32F4" w:rsidP="00720D1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8" w:type="dxa"/>
          </w:tcPr>
          <w:p w:rsidR="00E420FC" w:rsidRPr="002612BA" w:rsidRDefault="00E420FC" w:rsidP="00720D1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20FC" w:rsidRPr="002612BA" w:rsidTr="006E76E7">
        <w:tc>
          <w:tcPr>
            <w:tcW w:w="644" w:type="dxa"/>
            <w:vMerge/>
          </w:tcPr>
          <w:p w:rsidR="00E420FC" w:rsidRPr="00311F1D" w:rsidRDefault="00E420FC" w:rsidP="00720D1D">
            <w:pPr>
              <w:rPr>
                <w:b w:val="0"/>
                <w:bCs/>
                <w:i w:val="0"/>
                <w:iCs/>
                <w:strike w:val="0"/>
                <w:shadow/>
              </w:rPr>
            </w:pPr>
          </w:p>
        </w:tc>
        <w:tc>
          <w:tcPr>
            <w:tcW w:w="1871" w:type="dxa"/>
            <w:vMerge/>
          </w:tcPr>
          <w:p w:rsidR="00E420FC" w:rsidRPr="00311F1D" w:rsidRDefault="00E420FC" w:rsidP="00720D1D">
            <w:pPr>
              <w:rPr>
                <w:b w:val="0"/>
                <w:bCs/>
                <w:i w:val="0"/>
                <w:iCs/>
                <w:strike w:val="0"/>
                <w:shadow/>
              </w:rPr>
            </w:pPr>
          </w:p>
        </w:tc>
        <w:tc>
          <w:tcPr>
            <w:tcW w:w="1988" w:type="dxa"/>
            <w:vMerge/>
          </w:tcPr>
          <w:p w:rsidR="00E420FC" w:rsidRPr="00311F1D" w:rsidRDefault="00E420FC" w:rsidP="00720D1D">
            <w:pPr>
              <w:rPr>
                <w:b w:val="0"/>
                <w:bCs/>
                <w:i w:val="0"/>
                <w:iCs/>
                <w:strike w:val="0"/>
                <w:shadow/>
              </w:rPr>
            </w:pPr>
          </w:p>
        </w:tc>
        <w:tc>
          <w:tcPr>
            <w:tcW w:w="2941" w:type="dxa"/>
          </w:tcPr>
          <w:p w:rsidR="00E420FC" w:rsidRPr="00311F1D" w:rsidRDefault="00E420FC" w:rsidP="00720D1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311F1D">
              <w:rPr>
                <w:rFonts w:ascii="Times New Roman" w:hAnsi="Times New Roman" w:cs="Times New Roman"/>
                <w:sz w:val="24"/>
                <w:szCs w:val="24"/>
              </w:rPr>
              <w:t>юджет муниципального образования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Ушинский сельсовет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Земетчинского</w:t>
            </w:r>
            <w:proofErr w:type="spellEnd"/>
            <w:r w:rsidRPr="00311F1D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11F1D">
              <w:rPr>
                <w:rFonts w:ascii="Times New Roman" w:hAnsi="Times New Roman" w:cs="Times New Roman"/>
                <w:sz w:val="24"/>
                <w:szCs w:val="24"/>
              </w:rPr>
              <w:t xml:space="preserve">   Пензенской области»          </w:t>
            </w:r>
          </w:p>
        </w:tc>
        <w:tc>
          <w:tcPr>
            <w:tcW w:w="1134" w:type="dxa"/>
          </w:tcPr>
          <w:p w:rsidR="00E420FC" w:rsidRPr="00AD4CC4" w:rsidRDefault="00CF71E3" w:rsidP="009576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5023,0</w:t>
            </w:r>
          </w:p>
        </w:tc>
        <w:tc>
          <w:tcPr>
            <w:tcW w:w="992" w:type="dxa"/>
          </w:tcPr>
          <w:p w:rsidR="00E420FC" w:rsidRPr="002612BA" w:rsidRDefault="00957680" w:rsidP="00720D1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3518,2</w:t>
            </w:r>
          </w:p>
        </w:tc>
        <w:tc>
          <w:tcPr>
            <w:tcW w:w="992" w:type="dxa"/>
          </w:tcPr>
          <w:p w:rsidR="00E420FC" w:rsidRPr="002612BA" w:rsidRDefault="00957680" w:rsidP="00720D1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3721,2</w:t>
            </w:r>
          </w:p>
        </w:tc>
        <w:tc>
          <w:tcPr>
            <w:tcW w:w="992" w:type="dxa"/>
          </w:tcPr>
          <w:p w:rsidR="00E420FC" w:rsidRPr="002612BA" w:rsidRDefault="00957680" w:rsidP="009576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E420FC" w:rsidRPr="002612BA" w:rsidRDefault="007C32F4" w:rsidP="00720D1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E420FC" w:rsidRPr="002612BA" w:rsidRDefault="007C32F4" w:rsidP="00720D1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8" w:type="dxa"/>
          </w:tcPr>
          <w:p w:rsidR="00E420FC" w:rsidRPr="002612BA" w:rsidRDefault="00E420FC" w:rsidP="00720D1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20FC" w:rsidRPr="002612BA" w:rsidTr="006E76E7">
        <w:tc>
          <w:tcPr>
            <w:tcW w:w="644" w:type="dxa"/>
            <w:vMerge/>
          </w:tcPr>
          <w:p w:rsidR="00E420FC" w:rsidRPr="00311F1D" w:rsidRDefault="00E420FC" w:rsidP="00720D1D">
            <w:pPr>
              <w:rPr>
                <w:b w:val="0"/>
                <w:bCs/>
                <w:i w:val="0"/>
                <w:iCs/>
                <w:strike w:val="0"/>
                <w:shadow/>
              </w:rPr>
            </w:pPr>
          </w:p>
        </w:tc>
        <w:tc>
          <w:tcPr>
            <w:tcW w:w="1871" w:type="dxa"/>
            <w:vMerge/>
          </w:tcPr>
          <w:p w:rsidR="00E420FC" w:rsidRPr="00311F1D" w:rsidRDefault="00E420FC" w:rsidP="00720D1D">
            <w:pPr>
              <w:rPr>
                <w:b w:val="0"/>
                <w:bCs/>
                <w:i w:val="0"/>
                <w:iCs/>
                <w:strike w:val="0"/>
                <w:shadow/>
              </w:rPr>
            </w:pPr>
          </w:p>
        </w:tc>
        <w:tc>
          <w:tcPr>
            <w:tcW w:w="1988" w:type="dxa"/>
            <w:vMerge/>
          </w:tcPr>
          <w:p w:rsidR="00E420FC" w:rsidRPr="00311F1D" w:rsidRDefault="00E420FC" w:rsidP="00720D1D">
            <w:pPr>
              <w:rPr>
                <w:b w:val="0"/>
                <w:bCs/>
                <w:i w:val="0"/>
                <w:iCs/>
                <w:strike w:val="0"/>
                <w:shadow/>
              </w:rPr>
            </w:pPr>
          </w:p>
        </w:tc>
        <w:tc>
          <w:tcPr>
            <w:tcW w:w="2941" w:type="dxa"/>
          </w:tcPr>
          <w:p w:rsidR="00E420FC" w:rsidRPr="00311F1D" w:rsidRDefault="00E420FC" w:rsidP="00720D1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1F1D">
              <w:rPr>
                <w:rFonts w:ascii="Times New Roman" w:hAnsi="Times New Roman" w:cs="Times New Roman"/>
                <w:sz w:val="24"/>
                <w:szCs w:val="24"/>
              </w:rPr>
              <w:t xml:space="preserve">межбюджетные трансферты из </w:t>
            </w:r>
            <w:r w:rsidRPr="00311F1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федерального бюджета</w:t>
            </w:r>
          </w:p>
        </w:tc>
        <w:tc>
          <w:tcPr>
            <w:tcW w:w="1134" w:type="dxa"/>
          </w:tcPr>
          <w:p w:rsidR="00E420FC" w:rsidRPr="002612BA" w:rsidRDefault="00E420FC" w:rsidP="00720D1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420FC" w:rsidRPr="002612BA" w:rsidRDefault="00E420FC" w:rsidP="00720D1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420FC" w:rsidRPr="002612BA" w:rsidRDefault="00E420FC" w:rsidP="00720D1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420FC" w:rsidRPr="002612BA" w:rsidRDefault="00E420FC" w:rsidP="00720D1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E420FC" w:rsidRPr="002612BA" w:rsidRDefault="00E420FC" w:rsidP="00720D1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E420FC" w:rsidRPr="002612BA" w:rsidRDefault="00E420FC" w:rsidP="00720D1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</w:tcPr>
          <w:p w:rsidR="00E420FC" w:rsidRPr="002612BA" w:rsidRDefault="00E420FC" w:rsidP="00720D1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20FC" w:rsidRPr="002612BA" w:rsidTr="006E76E7">
        <w:tc>
          <w:tcPr>
            <w:tcW w:w="644" w:type="dxa"/>
            <w:vMerge/>
          </w:tcPr>
          <w:p w:rsidR="00E420FC" w:rsidRPr="00311F1D" w:rsidRDefault="00E420FC" w:rsidP="00720D1D">
            <w:pPr>
              <w:rPr>
                <w:b w:val="0"/>
                <w:bCs/>
                <w:i w:val="0"/>
                <w:iCs/>
                <w:strike w:val="0"/>
                <w:shadow/>
              </w:rPr>
            </w:pPr>
          </w:p>
        </w:tc>
        <w:tc>
          <w:tcPr>
            <w:tcW w:w="1871" w:type="dxa"/>
            <w:vMerge/>
          </w:tcPr>
          <w:p w:rsidR="00E420FC" w:rsidRPr="00311F1D" w:rsidRDefault="00E420FC" w:rsidP="00720D1D">
            <w:pPr>
              <w:rPr>
                <w:b w:val="0"/>
                <w:bCs/>
                <w:i w:val="0"/>
                <w:iCs/>
                <w:strike w:val="0"/>
                <w:shadow/>
              </w:rPr>
            </w:pPr>
          </w:p>
        </w:tc>
        <w:tc>
          <w:tcPr>
            <w:tcW w:w="1988" w:type="dxa"/>
            <w:vMerge/>
          </w:tcPr>
          <w:p w:rsidR="00E420FC" w:rsidRPr="00311F1D" w:rsidRDefault="00E420FC" w:rsidP="00720D1D">
            <w:pPr>
              <w:rPr>
                <w:b w:val="0"/>
                <w:bCs/>
                <w:i w:val="0"/>
                <w:iCs/>
                <w:strike w:val="0"/>
                <w:shadow/>
              </w:rPr>
            </w:pPr>
          </w:p>
        </w:tc>
        <w:tc>
          <w:tcPr>
            <w:tcW w:w="2941" w:type="dxa"/>
          </w:tcPr>
          <w:p w:rsidR="00E420FC" w:rsidRPr="00311F1D" w:rsidRDefault="00E420FC" w:rsidP="00720D1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1F1D">
              <w:rPr>
                <w:rFonts w:ascii="Times New Roman" w:hAnsi="Times New Roman" w:cs="Times New Roman"/>
                <w:sz w:val="24"/>
                <w:szCs w:val="24"/>
              </w:rPr>
              <w:t xml:space="preserve">межбюджетные трансферты из  бюджета   Пензенской области          </w:t>
            </w:r>
          </w:p>
        </w:tc>
        <w:tc>
          <w:tcPr>
            <w:tcW w:w="1134" w:type="dxa"/>
          </w:tcPr>
          <w:p w:rsidR="00E420FC" w:rsidRPr="002612BA" w:rsidRDefault="00E420FC" w:rsidP="00720D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420FC" w:rsidRPr="002612BA" w:rsidRDefault="00E420FC" w:rsidP="00720D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420FC" w:rsidRPr="002612BA" w:rsidRDefault="00E420FC" w:rsidP="00720D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420FC" w:rsidRPr="002612BA" w:rsidRDefault="00E420FC" w:rsidP="00720D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E420FC" w:rsidRPr="002612BA" w:rsidRDefault="00E420FC" w:rsidP="00720D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E420FC" w:rsidRPr="002612BA" w:rsidRDefault="00E420FC" w:rsidP="00720D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</w:tcPr>
          <w:p w:rsidR="00E420FC" w:rsidRPr="002612BA" w:rsidRDefault="00E420FC" w:rsidP="00720D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20FC" w:rsidRPr="002612BA" w:rsidTr="006E76E7">
        <w:tc>
          <w:tcPr>
            <w:tcW w:w="644" w:type="dxa"/>
            <w:vMerge/>
          </w:tcPr>
          <w:p w:rsidR="00E420FC" w:rsidRPr="00311F1D" w:rsidRDefault="00E420FC" w:rsidP="00720D1D">
            <w:pPr>
              <w:rPr>
                <w:b w:val="0"/>
                <w:bCs/>
                <w:i w:val="0"/>
                <w:iCs/>
                <w:strike w:val="0"/>
                <w:shadow/>
              </w:rPr>
            </w:pPr>
          </w:p>
        </w:tc>
        <w:tc>
          <w:tcPr>
            <w:tcW w:w="1871" w:type="dxa"/>
            <w:vMerge/>
          </w:tcPr>
          <w:p w:rsidR="00E420FC" w:rsidRPr="00311F1D" w:rsidRDefault="00E420FC" w:rsidP="00720D1D">
            <w:pPr>
              <w:rPr>
                <w:b w:val="0"/>
                <w:bCs/>
                <w:i w:val="0"/>
                <w:iCs/>
                <w:strike w:val="0"/>
                <w:shadow/>
              </w:rPr>
            </w:pPr>
          </w:p>
        </w:tc>
        <w:tc>
          <w:tcPr>
            <w:tcW w:w="1988" w:type="dxa"/>
            <w:vMerge/>
          </w:tcPr>
          <w:p w:rsidR="00E420FC" w:rsidRPr="00311F1D" w:rsidRDefault="00E420FC" w:rsidP="00720D1D">
            <w:pPr>
              <w:rPr>
                <w:b w:val="0"/>
                <w:bCs/>
                <w:i w:val="0"/>
                <w:iCs/>
                <w:strike w:val="0"/>
                <w:shadow/>
              </w:rPr>
            </w:pPr>
          </w:p>
        </w:tc>
        <w:tc>
          <w:tcPr>
            <w:tcW w:w="2941" w:type="dxa"/>
          </w:tcPr>
          <w:p w:rsidR="00E420FC" w:rsidRPr="00E76578" w:rsidRDefault="00E420FC" w:rsidP="00720D1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Межбюджетные трансферты из </w:t>
            </w:r>
            <w:r w:rsidRPr="00E76578">
              <w:rPr>
                <w:rFonts w:ascii="Times New Roman" w:hAnsi="Times New Roman" w:cs="Times New Roman"/>
                <w:sz w:val="24"/>
                <w:szCs w:val="24"/>
              </w:rPr>
              <w:t xml:space="preserve">бюджета            </w:t>
            </w:r>
          </w:p>
          <w:p w:rsidR="00E420FC" w:rsidRPr="00311F1D" w:rsidRDefault="00E420FC" w:rsidP="00720D1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76578">
              <w:rPr>
                <w:rFonts w:ascii="Times New Roman" w:hAnsi="Times New Roman" w:cs="Times New Roman"/>
                <w:sz w:val="24"/>
                <w:szCs w:val="24"/>
              </w:rPr>
              <w:t>Земетчинского</w:t>
            </w:r>
            <w:proofErr w:type="spellEnd"/>
            <w:r w:rsidRPr="00E76578"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</w:p>
        </w:tc>
        <w:tc>
          <w:tcPr>
            <w:tcW w:w="1134" w:type="dxa"/>
          </w:tcPr>
          <w:p w:rsidR="00E420FC" w:rsidRPr="002612BA" w:rsidRDefault="00E420FC" w:rsidP="00720D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420FC" w:rsidRPr="002612BA" w:rsidRDefault="00E420FC" w:rsidP="00720D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420FC" w:rsidRPr="002612BA" w:rsidRDefault="00E420FC" w:rsidP="00720D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420FC" w:rsidRPr="002612BA" w:rsidRDefault="00E420FC" w:rsidP="00720D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E420FC" w:rsidRPr="002612BA" w:rsidRDefault="00E420FC" w:rsidP="00720D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E420FC" w:rsidRPr="002612BA" w:rsidRDefault="00E420FC" w:rsidP="00720D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</w:tcPr>
          <w:p w:rsidR="00E420FC" w:rsidRPr="002612BA" w:rsidRDefault="00E420FC" w:rsidP="00720D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20FC" w:rsidRPr="002612BA" w:rsidTr="006E76E7">
        <w:tc>
          <w:tcPr>
            <w:tcW w:w="644" w:type="dxa"/>
            <w:vMerge/>
          </w:tcPr>
          <w:p w:rsidR="00E420FC" w:rsidRPr="00311F1D" w:rsidRDefault="00E420FC" w:rsidP="00720D1D">
            <w:pPr>
              <w:rPr>
                <w:b w:val="0"/>
                <w:bCs/>
                <w:i w:val="0"/>
                <w:iCs/>
                <w:strike w:val="0"/>
                <w:shadow/>
              </w:rPr>
            </w:pPr>
          </w:p>
        </w:tc>
        <w:tc>
          <w:tcPr>
            <w:tcW w:w="1871" w:type="dxa"/>
            <w:vMerge/>
          </w:tcPr>
          <w:p w:rsidR="00E420FC" w:rsidRPr="00311F1D" w:rsidRDefault="00E420FC" w:rsidP="00720D1D">
            <w:pPr>
              <w:rPr>
                <w:b w:val="0"/>
                <w:bCs/>
                <w:i w:val="0"/>
                <w:iCs/>
                <w:strike w:val="0"/>
                <w:shadow/>
              </w:rPr>
            </w:pPr>
          </w:p>
        </w:tc>
        <w:tc>
          <w:tcPr>
            <w:tcW w:w="1988" w:type="dxa"/>
            <w:vMerge/>
          </w:tcPr>
          <w:p w:rsidR="00E420FC" w:rsidRPr="00311F1D" w:rsidRDefault="00E420FC" w:rsidP="00720D1D">
            <w:pPr>
              <w:rPr>
                <w:b w:val="0"/>
                <w:bCs/>
                <w:i w:val="0"/>
                <w:iCs/>
                <w:strike w:val="0"/>
                <w:shadow/>
              </w:rPr>
            </w:pPr>
          </w:p>
        </w:tc>
        <w:tc>
          <w:tcPr>
            <w:tcW w:w="2941" w:type="dxa"/>
          </w:tcPr>
          <w:p w:rsidR="00E420FC" w:rsidRPr="00311F1D" w:rsidRDefault="00E420FC" w:rsidP="00720D1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1F1D">
              <w:rPr>
                <w:rFonts w:ascii="Times New Roman" w:hAnsi="Times New Roman" w:cs="Times New Roman"/>
                <w:sz w:val="24"/>
                <w:szCs w:val="24"/>
              </w:rPr>
              <w:t>иные источники</w:t>
            </w:r>
          </w:p>
        </w:tc>
        <w:tc>
          <w:tcPr>
            <w:tcW w:w="1134" w:type="dxa"/>
          </w:tcPr>
          <w:p w:rsidR="00E420FC" w:rsidRPr="002612BA" w:rsidRDefault="00E420FC" w:rsidP="00720D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420FC" w:rsidRPr="002612BA" w:rsidRDefault="00E420FC" w:rsidP="00720D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420FC" w:rsidRPr="002612BA" w:rsidRDefault="00E420FC" w:rsidP="00720D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420FC" w:rsidRPr="002612BA" w:rsidRDefault="00E420FC" w:rsidP="00720D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E420FC" w:rsidRPr="002612BA" w:rsidRDefault="00E420FC" w:rsidP="00720D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E420FC" w:rsidRPr="002612BA" w:rsidRDefault="00E420FC" w:rsidP="00720D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</w:tcPr>
          <w:p w:rsidR="00E420FC" w:rsidRPr="002612BA" w:rsidRDefault="00E420FC" w:rsidP="00720D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20FC" w:rsidRPr="002612BA" w:rsidTr="006E76E7">
        <w:tc>
          <w:tcPr>
            <w:tcW w:w="644" w:type="dxa"/>
            <w:vMerge w:val="restart"/>
          </w:tcPr>
          <w:p w:rsidR="00E420FC" w:rsidRDefault="00E420FC" w:rsidP="00720D1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1F1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E420FC" w:rsidRPr="00FF3971" w:rsidRDefault="00E420FC" w:rsidP="00720D1D">
            <w:pPr>
              <w:rPr>
                <w:b w:val="0"/>
                <w:bCs/>
                <w:i w:val="0"/>
                <w:iCs/>
                <w:strike w:val="0"/>
              </w:rPr>
            </w:pPr>
            <w:r w:rsidRPr="00FF3971">
              <w:rPr>
                <w:b w:val="0"/>
                <w:i w:val="0"/>
                <w:strike w:val="0"/>
              </w:rPr>
              <w:t>1</w:t>
            </w:r>
          </w:p>
        </w:tc>
        <w:tc>
          <w:tcPr>
            <w:tcW w:w="1871" w:type="dxa"/>
            <w:vMerge w:val="restart"/>
          </w:tcPr>
          <w:p w:rsidR="00E420FC" w:rsidRPr="00311F1D" w:rsidRDefault="00E420FC" w:rsidP="00720D1D">
            <w:pPr>
              <w:pStyle w:val="ConsPlusNormal"/>
              <w:ind w:left="-77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1F1D">
              <w:rPr>
                <w:rFonts w:ascii="Times New Roman" w:hAnsi="Times New Roman" w:cs="Times New Roman"/>
                <w:sz w:val="24"/>
                <w:szCs w:val="24"/>
              </w:rPr>
              <w:t>Подпрограмма 1</w:t>
            </w:r>
          </w:p>
        </w:tc>
        <w:tc>
          <w:tcPr>
            <w:tcW w:w="1988" w:type="dxa"/>
            <w:vMerge w:val="restart"/>
          </w:tcPr>
          <w:p w:rsidR="00E420FC" w:rsidRPr="0038706F" w:rsidRDefault="00E420FC" w:rsidP="00720D1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8706F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деятельности  Администрации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Ушинского</w:t>
            </w:r>
            <w:r w:rsidRPr="0038706F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 </w:t>
            </w:r>
            <w:proofErr w:type="spellStart"/>
            <w:r w:rsidRPr="0038706F">
              <w:rPr>
                <w:rFonts w:ascii="Times New Roman" w:hAnsi="Times New Roman" w:cs="Times New Roman"/>
                <w:sz w:val="24"/>
                <w:szCs w:val="24"/>
              </w:rPr>
              <w:t>Земетчинского</w:t>
            </w:r>
            <w:proofErr w:type="spellEnd"/>
            <w:r w:rsidRPr="0038706F">
              <w:rPr>
                <w:rFonts w:ascii="Times New Roman" w:hAnsi="Times New Roman" w:cs="Times New Roman"/>
                <w:sz w:val="24"/>
                <w:szCs w:val="24"/>
              </w:rPr>
              <w:t xml:space="preserve"> района Пензенской области</w:t>
            </w:r>
          </w:p>
        </w:tc>
        <w:tc>
          <w:tcPr>
            <w:tcW w:w="2941" w:type="dxa"/>
          </w:tcPr>
          <w:p w:rsidR="00E420FC" w:rsidRPr="00311F1D" w:rsidRDefault="00E420FC" w:rsidP="00720D1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1F1D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134" w:type="dxa"/>
          </w:tcPr>
          <w:p w:rsidR="00E420FC" w:rsidRPr="002612BA" w:rsidRDefault="00957680" w:rsidP="00CF71E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F71E3">
              <w:rPr>
                <w:rFonts w:ascii="Times New Roman" w:hAnsi="Times New Roman" w:cs="Times New Roman"/>
                <w:sz w:val="24"/>
                <w:szCs w:val="24"/>
              </w:rPr>
              <w:t>154,2</w:t>
            </w:r>
          </w:p>
        </w:tc>
        <w:tc>
          <w:tcPr>
            <w:tcW w:w="992" w:type="dxa"/>
          </w:tcPr>
          <w:p w:rsidR="00E420FC" w:rsidRPr="002612BA" w:rsidRDefault="00E420FC" w:rsidP="009576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57680">
              <w:rPr>
                <w:rFonts w:ascii="Times New Roman" w:hAnsi="Times New Roman" w:cs="Times New Roman"/>
                <w:sz w:val="24"/>
                <w:szCs w:val="24"/>
              </w:rPr>
              <w:t>587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95768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E420FC" w:rsidRPr="002612BA" w:rsidRDefault="00E420FC" w:rsidP="009576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</w:t>
            </w:r>
            <w:r w:rsidR="0095768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95768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</w:tcPr>
          <w:p w:rsidR="00E420FC" w:rsidRPr="00166692" w:rsidRDefault="00957680" w:rsidP="00720D1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E420FC" w:rsidRPr="00AD4CC4" w:rsidRDefault="00E420FC" w:rsidP="00720D1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E420FC" w:rsidRPr="00AD4CC4" w:rsidRDefault="00E420FC" w:rsidP="00720D1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</w:tcPr>
          <w:p w:rsidR="00E420FC" w:rsidRPr="00AD4CC4" w:rsidRDefault="00E420FC" w:rsidP="00720D1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5D97" w:rsidRPr="002612BA" w:rsidTr="006E76E7">
        <w:tc>
          <w:tcPr>
            <w:tcW w:w="644" w:type="dxa"/>
            <w:vMerge/>
          </w:tcPr>
          <w:p w:rsidR="00685D97" w:rsidRPr="00311F1D" w:rsidRDefault="00685D97" w:rsidP="00720D1D">
            <w:pPr>
              <w:rPr>
                <w:b w:val="0"/>
                <w:bCs/>
                <w:i w:val="0"/>
                <w:iCs/>
                <w:strike w:val="0"/>
                <w:shadow/>
              </w:rPr>
            </w:pPr>
          </w:p>
        </w:tc>
        <w:tc>
          <w:tcPr>
            <w:tcW w:w="1871" w:type="dxa"/>
            <w:vMerge/>
          </w:tcPr>
          <w:p w:rsidR="00685D97" w:rsidRPr="00311F1D" w:rsidRDefault="00685D97" w:rsidP="00720D1D">
            <w:pPr>
              <w:jc w:val="both"/>
              <w:rPr>
                <w:b w:val="0"/>
                <w:bCs/>
                <w:i w:val="0"/>
                <w:iCs/>
                <w:strike w:val="0"/>
                <w:shadow/>
              </w:rPr>
            </w:pPr>
          </w:p>
        </w:tc>
        <w:tc>
          <w:tcPr>
            <w:tcW w:w="1988" w:type="dxa"/>
            <w:vMerge/>
          </w:tcPr>
          <w:p w:rsidR="00685D97" w:rsidRPr="00311F1D" w:rsidRDefault="00685D97" w:rsidP="00720D1D">
            <w:pPr>
              <w:rPr>
                <w:b w:val="0"/>
                <w:bCs/>
                <w:i w:val="0"/>
                <w:iCs/>
                <w:strike w:val="0"/>
                <w:shadow/>
              </w:rPr>
            </w:pPr>
          </w:p>
        </w:tc>
        <w:tc>
          <w:tcPr>
            <w:tcW w:w="2941" w:type="dxa"/>
          </w:tcPr>
          <w:p w:rsidR="00685D97" w:rsidRPr="00311F1D" w:rsidRDefault="00685D97" w:rsidP="00720D1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311F1D">
              <w:rPr>
                <w:rFonts w:ascii="Times New Roman" w:hAnsi="Times New Roman" w:cs="Times New Roman"/>
                <w:sz w:val="24"/>
                <w:szCs w:val="24"/>
              </w:rPr>
              <w:t>юджет муниципального образования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Ушинский сельсовет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Земетчинского</w:t>
            </w:r>
            <w:proofErr w:type="spellEnd"/>
            <w:r w:rsidRPr="00311F1D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11F1D">
              <w:rPr>
                <w:rFonts w:ascii="Times New Roman" w:hAnsi="Times New Roman" w:cs="Times New Roman"/>
                <w:sz w:val="24"/>
                <w:szCs w:val="24"/>
              </w:rPr>
              <w:t xml:space="preserve">   Пензенской области»          </w:t>
            </w:r>
          </w:p>
        </w:tc>
        <w:tc>
          <w:tcPr>
            <w:tcW w:w="1134" w:type="dxa"/>
          </w:tcPr>
          <w:p w:rsidR="00685D97" w:rsidRPr="002612BA" w:rsidRDefault="00685D97" w:rsidP="00CF71E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F71E3">
              <w:rPr>
                <w:rFonts w:ascii="Times New Roman" w:hAnsi="Times New Roman" w:cs="Times New Roman"/>
                <w:sz w:val="24"/>
                <w:szCs w:val="24"/>
              </w:rPr>
              <w:t>154,2</w:t>
            </w:r>
          </w:p>
        </w:tc>
        <w:tc>
          <w:tcPr>
            <w:tcW w:w="992" w:type="dxa"/>
          </w:tcPr>
          <w:p w:rsidR="00685D97" w:rsidRPr="002612BA" w:rsidRDefault="00685D97" w:rsidP="00720D1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57680">
              <w:rPr>
                <w:rFonts w:ascii="Times New Roman" w:hAnsi="Times New Roman" w:cs="Times New Roman"/>
                <w:sz w:val="24"/>
                <w:szCs w:val="24"/>
              </w:rPr>
              <w:t>587,3</w:t>
            </w:r>
          </w:p>
        </w:tc>
        <w:tc>
          <w:tcPr>
            <w:tcW w:w="992" w:type="dxa"/>
          </w:tcPr>
          <w:p w:rsidR="00685D97" w:rsidRPr="002612BA" w:rsidRDefault="00685D97" w:rsidP="00720D1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957680">
              <w:rPr>
                <w:rFonts w:ascii="Times New Roman" w:hAnsi="Times New Roman" w:cs="Times New Roman"/>
                <w:sz w:val="24"/>
                <w:szCs w:val="24"/>
              </w:rPr>
              <w:t>07,5</w:t>
            </w:r>
          </w:p>
        </w:tc>
        <w:tc>
          <w:tcPr>
            <w:tcW w:w="992" w:type="dxa"/>
          </w:tcPr>
          <w:p w:rsidR="00685D97" w:rsidRPr="00166692" w:rsidRDefault="00957680" w:rsidP="009576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685D97" w:rsidRPr="00AD4CC4" w:rsidRDefault="00685D97" w:rsidP="00720D1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85D97" w:rsidRPr="00AD4CC4" w:rsidRDefault="00685D97" w:rsidP="00720D1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</w:tcPr>
          <w:p w:rsidR="00685D97" w:rsidRPr="00AD4CC4" w:rsidRDefault="00685D97" w:rsidP="00720D1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20FC" w:rsidRPr="002612BA" w:rsidTr="006E76E7">
        <w:tc>
          <w:tcPr>
            <w:tcW w:w="644" w:type="dxa"/>
            <w:vMerge/>
          </w:tcPr>
          <w:p w:rsidR="00E420FC" w:rsidRPr="00311F1D" w:rsidRDefault="00E420FC" w:rsidP="00720D1D">
            <w:pPr>
              <w:rPr>
                <w:b w:val="0"/>
                <w:bCs/>
                <w:i w:val="0"/>
                <w:iCs/>
                <w:strike w:val="0"/>
                <w:shadow/>
              </w:rPr>
            </w:pPr>
          </w:p>
        </w:tc>
        <w:tc>
          <w:tcPr>
            <w:tcW w:w="1871" w:type="dxa"/>
            <w:vMerge/>
          </w:tcPr>
          <w:p w:rsidR="00E420FC" w:rsidRPr="00311F1D" w:rsidRDefault="00E420FC" w:rsidP="00720D1D">
            <w:pPr>
              <w:jc w:val="both"/>
              <w:rPr>
                <w:b w:val="0"/>
                <w:bCs/>
                <w:i w:val="0"/>
                <w:iCs/>
                <w:strike w:val="0"/>
                <w:shadow/>
              </w:rPr>
            </w:pPr>
          </w:p>
        </w:tc>
        <w:tc>
          <w:tcPr>
            <w:tcW w:w="1988" w:type="dxa"/>
            <w:vMerge/>
          </w:tcPr>
          <w:p w:rsidR="00E420FC" w:rsidRPr="00311F1D" w:rsidRDefault="00E420FC" w:rsidP="00720D1D">
            <w:pPr>
              <w:rPr>
                <w:b w:val="0"/>
                <w:bCs/>
                <w:i w:val="0"/>
                <w:iCs/>
                <w:strike w:val="0"/>
                <w:shadow/>
              </w:rPr>
            </w:pPr>
          </w:p>
        </w:tc>
        <w:tc>
          <w:tcPr>
            <w:tcW w:w="2941" w:type="dxa"/>
          </w:tcPr>
          <w:p w:rsidR="00E420FC" w:rsidRPr="00311F1D" w:rsidRDefault="00E420FC" w:rsidP="00720D1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1F1D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 из федерального бюджета</w:t>
            </w:r>
          </w:p>
        </w:tc>
        <w:tc>
          <w:tcPr>
            <w:tcW w:w="1134" w:type="dxa"/>
          </w:tcPr>
          <w:p w:rsidR="00E420FC" w:rsidRPr="002612BA" w:rsidRDefault="00E420FC" w:rsidP="00720D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420FC" w:rsidRPr="002612BA" w:rsidRDefault="00E420FC" w:rsidP="00720D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420FC" w:rsidRPr="002612BA" w:rsidRDefault="00E420FC" w:rsidP="00720D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420FC" w:rsidRPr="002612BA" w:rsidRDefault="00E420FC" w:rsidP="00720D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E420FC" w:rsidRPr="002612BA" w:rsidRDefault="00E420FC" w:rsidP="00720D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E420FC" w:rsidRPr="002612BA" w:rsidRDefault="00E420FC" w:rsidP="00720D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</w:tcPr>
          <w:p w:rsidR="00E420FC" w:rsidRPr="002612BA" w:rsidRDefault="00E420FC" w:rsidP="00720D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20FC" w:rsidRPr="002612BA" w:rsidTr="006E76E7">
        <w:tc>
          <w:tcPr>
            <w:tcW w:w="644" w:type="dxa"/>
            <w:vMerge/>
          </w:tcPr>
          <w:p w:rsidR="00E420FC" w:rsidRPr="00311F1D" w:rsidRDefault="00E420FC" w:rsidP="00720D1D">
            <w:pPr>
              <w:rPr>
                <w:b w:val="0"/>
                <w:bCs/>
                <w:i w:val="0"/>
                <w:iCs/>
                <w:strike w:val="0"/>
                <w:shadow/>
              </w:rPr>
            </w:pPr>
          </w:p>
        </w:tc>
        <w:tc>
          <w:tcPr>
            <w:tcW w:w="1871" w:type="dxa"/>
            <w:vMerge/>
          </w:tcPr>
          <w:p w:rsidR="00E420FC" w:rsidRPr="00311F1D" w:rsidRDefault="00E420FC" w:rsidP="00720D1D">
            <w:pPr>
              <w:jc w:val="both"/>
              <w:rPr>
                <w:b w:val="0"/>
                <w:bCs/>
                <w:i w:val="0"/>
                <w:iCs/>
                <w:strike w:val="0"/>
                <w:shadow/>
              </w:rPr>
            </w:pPr>
          </w:p>
        </w:tc>
        <w:tc>
          <w:tcPr>
            <w:tcW w:w="1988" w:type="dxa"/>
            <w:vMerge/>
          </w:tcPr>
          <w:p w:rsidR="00E420FC" w:rsidRPr="00311F1D" w:rsidRDefault="00E420FC" w:rsidP="00720D1D">
            <w:pPr>
              <w:rPr>
                <w:b w:val="0"/>
                <w:bCs/>
                <w:i w:val="0"/>
                <w:iCs/>
                <w:strike w:val="0"/>
                <w:shadow/>
              </w:rPr>
            </w:pPr>
          </w:p>
        </w:tc>
        <w:tc>
          <w:tcPr>
            <w:tcW w:w="2941" w:type="dxa"/>
          </w:tcPr>
          <w:p w:rsidR="00E420FC" w:rsidRPr="00311F1D" w:rsidRDefault="00E420FC" w:rsidP="00720D1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1F1D">
              <w:rPr>
                <w:rFonts w:ascii="Times New Roman" w:hAnsi="Times New Roman" w:cs="Times New Roman"/>
                <w:sz w:val="24"/>
                <w:szCs w:val="24"/>
              </w:rPr>
              <w:t xml:space="preserve">межбюджетные трансферты из  бюджета   Пензенской области          </w:t>
            </w:r>
          </w:p>
        </w:tc>
        <w:tc>
          <w:tcPr>
            <w:tcW w:w="1134" w:type="dxa"/>
          </w:tcPr>
          <w:p w:rsidR="00E420FC" w:rsidRPr="002612BA" w:rsidRDefault="00E420FC" w:rsidP="00720D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420FC" w:rsidRPr="002612BA" w:rsidRDefault="00E420FC" w:rsidP="00720D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420FC" w:rsidRPr="002612BA" w:rsidRDefault="00E420FC" w:rsidP="00720D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420FC" w:rsidRPr="002612BA" w:rsidRDefault="00E420FC" w:rsidP="00720D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E420FC" w:rsidRPr="002612BA" w:rsidRDefault="00E420FC" w:rsidP="00720D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E420FC" w:rsidRPr="002612BA" w:rsidRDefault="00E420FC" w:rsidP="00720D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</w:tcPr>
          <w:p w:rsidR="00E420FC" w:rsidRPr="002612BA" w:rsidRDefault="00E420FC" w:rsidP="00720D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20FC" w:rsidRPr="002612BA" w:rsidTr="006E76E7">
        <w:tc>
          <w:tcPr>
            <w:tcW w:w="644" w:type="dxa"/>
            <w:vMerge/>
          </w:tcPr>
          <w:p w:rsidR="00E420FC" w:rsidRPr="00311F1D" w:rsidRDefault="00E420FC" w:rsidP="00720D1D">
            <w:pPr>
              <w:rPr>
                <w:b w:val="0"/>
                <w:bCs/>
                <w:i w:val="0"/>
                <w:iCs/>
                <w:strike w:val="0"/>
                <w:shadow/>
              </w:rPr>
            </w:pPr>
          </w:p>
        </w:tc>
        <w:tc>
          <w:tcPr>
            <w:tcW w:w="1871" w:type="dxa"/>
            <w:vMerge/>
          </w:tcPr>
          <w:p w:rsidR="00E420FC" w:rsidRPr="00311F1D" w:rsidRDefault="00E420FC" w:rsidP="00720D1D">
            <w:pPr>
              <w:jc w:val="both"/>
              <w:rPr>
                <w:b w:val="0"/>
                <w:bCs/>
                <w:i w:val="0"/>
                <w:iCs/>
                <w:strike w:val="0"/>
                <w:shadow/>
              </w:rPr>
            </w:pPr>
          </w:p>
        </w:tc>
        <w:tc>
          <w:tcPr>
            <w:tcW w:w="1988" w:type="dxa"/>
            <w:vMerge/>
          </w:tcPr>
          <w:p w:rsidR="00E420FC" w:rsidRPr="00311F1D" w:rsidRDefault="00E420FC" w:rsidP="00720D1D">
            <w:pPr>
              <w:rPr>
                <w:b w:val="0"/>
                <w:bCs/>
                <w:i w:val="0"/>
                <w:iCs/>
                <w:strike w:val="0"/>
                <w:shadow/>
              </w:rPr>
            </w:pPr>
          </w:p>
        </w:tc>
        <w:tc>
          <w:tcPr>
            <w:tcW w:w="2941" w:type="dxa"/>
          </w:tcPr>
          <w:p w:rsidR="00E420FC" w:rsidRPr="00E76578" w:rsidRDefault="00E420FC" w:rsidP="00720D1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Межбюджетные трансферты из </w:t>
            </w:r>
            <w:r w:rsidRPr="00E76578">
              <w:rPr>
                <w:rFonts w:ascii="Times New Roman" w:hAnsi="Times New Roman" w:cs="Times New Roman"/>
                <w:sz w:val="24"/>
                <w:szCs w:val="24"/>
              </w:rPr>
              <w:t xml:space="preserve">бюджета            </w:t>
            </w:r>
          </w:p>
          <w:p w:rsidR="00E420FC" w:rsidRPr="00311F1D" w:rsidRDefault="00E420FC" w:rsidP="00720D1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76578">
              <w:rPr>
                <w:rFonts w:ascii="Times New Roman" w:hAnsi="Times New Roman" w:cs="Times New Roman"/>
                <w:sz w:val="24"/>
                <w:szCs w:val="24"/>
              </w:rPr>
              <w:t>Земетчинского</w:t>
            </w:r>
            <w:proofErr w:type="spellEnd"/>
            <w:r w:rsidRPr="00E76578"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</w:p>
        </w:tc>
        <w:tc>
          <w:tcPr>
            <w:tcW w:w="1134" w:type="dxa"/>
          </w:tcPr>
          <w:p w:rsidR="00E420FC" w:rsidRPr="002612BA" w:rsidRDefault="00E420FC" w:rsidP="00720D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420FC" w:rsidRPr="002612BA" w:rsidRDefault="00E420FC" w:rsidP="00720D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420FC" w:rsidRPr="002612BA" w:rsidRDefault="00E420FC" w:rsidP="00720D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420FC" w:rsidRPr="002612BA" w:rsidRDefault="00E420FC" w:rsidP="00720D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E420FC" w:rsidRPr="002612BA" w:rsidRDefault="00E420FC" w:rsidP="00720D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E420FC" w:rsidRPr="002612BA" w:rsidRDefault="00E420FC" w:rsidP="00720D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</w:tcPr>
          <w:p w:rsidR="00E420FC" w:rsidRPr="002612BA" w:rsidRDefault="00E420FC" w:rsidP="00720D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20FC" w:rsidRPr="002612BA" w:rsidTr="006E76E7">
        <w:tc>
          <w:tcPr>
            <w:tcW w:w="644" w:type="dxa"/>
            <w:vMerge/>
          </w:tcPr>
          <w:p w:rsidR="00E420FC" w:rsidRPr="00311F1D" w:rsidRDefault="00E420FC" w:rsidP="00720D1D">
            <w:pPr>
              <w:rPr>
                <w:b w:val="0"/>
                <w:bCs/>
                <w:i w:val="0"/>
                <w:iCs/>
                <w:strike w:val="0"/>
                <w:shadow/>
              </w:rPr>
            </w:pPr>
          </w:p>
        </w:tc>
        <w:tc>
          <w:tcPr>
            <w:tcW w:w="1871" w:type="dxa"/>
            <w:vMerge/>
          </w:tcPr>
          <w:p w:rsidR="00E420FC" w:rsidRPr="00311F1D" w:rsidRDefault="00E420FC" w:rsidP="00720D1D">
            <w:pPr>
              <w:jc w:val="both"/>
              <w:rPr>
                <w:b w:val="0"/>
                <w:bCs/>
                <w:i w:val="0"/>
                <w:iCs/>
                <w:strike w:val="0"/>
                <w:shadow/>
              </w:rPr>
            </w:pPr>
          </w:p>
        </w:tc>
        <w:tc>
          <w:tcPr>
            <w:tcW w:w="1988" w:type="dxa"/>
            <w:vMerge/>
          </w:tcPr>
          <w:p w:rsidR="00E420FC" w:rsidRPr="00311F1D" w:rsidRDefault="00E420FC" w:rsidP="00720D1D">
            <w:pPr>
              <w:rPr>
                <w:b w:val="0"/>
                <w:bCs/>
                <w:i w:val="0"/>
                <w:iCs/>
                <w:strike w:val="0"/>
                <w:shadow/>
              </w:rPr>
            </w:pPr>
          </w:p>
        </w:tc>
        <w:tc>
          <w:tcPr>
            <w:tcW w:w="2941" w:type="dxa"/>
          </w:tcPr>
          <w:p w:rsidR="00E420FC" w:rsidRPr="00311F1D" w:rsidRDefault="00E420FC" w:rsidP="00720D1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1F1D">
              <w:rPr>
                <w:rFonts w:ascii="Times New Roman" w:hAnsi="Times New Roman" w:cs="Times New Roman"/>
                <w:sz w:val="24"/>
                <w:szCs w:val="24"/>
              </w:rPr>
              <w:t>иные источники</w:t>
            </w:r>
          </w:p>
        </w:tc>
        <w:tc>
          <w:tcPr>
            <w:tcW w:w="1134" w:type="dxa"/>
          </w:tcPr>
          <w:p w:rsidR="00E420FC" w:rsidRPr="002612BA" w:rsidRDefault="00E420FC" w:rsidP="00720D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420FC" w:rsidRPr="002612BA" w:rsidRDefault="00E420FC" w:rsidP="00720D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420FC" w:rsidRPr="002612BA" w:rsidRDefault="00E420FC" w:rsidP="00720D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420FC" w:rsidRPr="002612BA" w:rsidRDefault="00E420FC" w:rsidP="00720D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E420FC" w:rsidRPr="002612BA" w:rsidRDefault="00E420FC" w:rsidP="00720D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E420FC" w:rsidRPr="002612BA" w:rsidRDefault="00E420FC" w:rsidP="00720D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</w:tcPr>
          <w:p w:rsidR="00E420FC" w:rsidRPr="002612BA" w:rsidRDefault="00E420FC" w:rsidP="00720D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5D97" w:rsidRPr="002612BA" w:rsidTr="006E76E7">
        <w:tc>
          <w:tcPr>
            <w:tcW w:w="644" w:type="dxa"/>
            <w:vMerge w:val="restart"/>
          </w:tcPr>
          <w:p w:rsidR="00685D97" w:rsidRDefault="00685D97" w:rsidP="00720D1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1F1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311F1D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85D97" w:rsidRDefault="00685D97" w:rsidP="00720D1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5D97" w:rsidRPr="00311F1D" w:rsidRDefault="00685D97" w:rsidP="00720D1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1F1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1" w:type="dxa"/>
            <w:vMerge w:val="restart"/>
          </w:tcPr>
          <w:p w:rsidR="00685D97" w:rsidRPr="00311F1D" w:rsidRDefault="00685D97" w:rsidP="00720D1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1F1D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1.1</w:t>
            </w:r>
          </w:p>
        </w:tc>
        <w:tc>
          <w:tcPr>
            <w:tcW w:w="1988" w:type="dxa"/>
            <w:vMerge w:val="restart"/>
          </w:tcPr>
          <w:p w:rsidR="00685D97" w:rsidRPr="00311F1D" w:rsidRDefault="00685D97" w:rsidP="00720D1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12BA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деятельности администрации Ушинского сельсовета  </w:t>
            </w:r>
            <w:proofErr w:type="spellStart"/>
            <w:r w:rsidRPr="002612BA">
              <w:rPr>
                <w:rFonts w:ascii="Times New Roman" w:hAnsi="Times New Roman" w:cs="Times New Roman"/>
                <w:sz w:val="24"/>
                <w:szCs w:val="24"/>
              </w:rPr>
              <w:t>Земетчинского</w:t>
            </w:r>
            <w:proofErr w:type="spellEnd"/>
            <w:r w:rsidRPr="002612BA">
              <w:rPr>
                <w:rFonts w:ascii="Times New Roman" w:hAnsi="Times New Roman" w:cs="Times New Roman"/>
                <w:sz w:val="24"/>
                <w:szCs w:val="24"/>
              </w:rPr>
              <w:t xml:space="preserve"> района Пензенской области</w:t>
            </w:r>
          </w:p>
        </w:tc>
        <w:tc>
          <w:tcPr>
            <w:tcW w:w="2941" w:type="dxa"/>
          </w:tcPr>
          <w:p w:rsidR="00685D97" w:rsidRPr="00311F1D" w:rsidRDefault="00685D97" w:rsidP="00720D1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1F1D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134" w:type="dxa"/>
          </w:tcPr>
          <w:p w:rsidR="00685D97" w:rsidRPr="00685D97" w:rsidRDefault="00685D97" w:rsidP="00CF71E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5D97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CF71E3">
              <w:rPr>
                <w:rFonts w:ascii="Times New Roman" w:hAnsi="Times New Roman" w:cs="Times New Roman"/>
                <w:sz w:val="24"/>
                <w:szCs w:val="24"/>
              </w:rPr>
              <w:t>33,2</w:t>
            </w:r>
          </w:p>
        </w:tc>
        <w:tc>
          <w:tcPr>
            <w:tcW w:w="992" w:type="dxa"/>
          </w:tcPr>
          <w:p w:rsidR="00685D97" w:rsidRPr="002612BA" w:rsidRDefault="00957680" w:rsidP="00720D1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1586,3</w:t>
            </w:r>
          </w:p>
        </w:tc>
        <w:tc>
          <w:tcPr>
            <w:tcW w:w="992" w:type="dxa"/>
          </w:tcPr>
          <w:p w:rsidR="00685D97" w:rsidRPr="002612BA" w:rsidRDefault="00957680" w:rsidP="00720D1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1606,5</w:t>
            </w:r>
          </w:p>
        </w:tc>
        <w:tc>
          <w:tcPr>
            <w:tcW w:w="992" w:type="dxa"/>
          </w:tcPr>
          <w:p w:rsidR="00685D97" w:rsidRPr="00166692" w:rsidRDefault="00685D97" w:rsidP="00720D1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85D97" w:rsidRPr="002612BA" w:rsidRDefault="00685D97" w:rsidP="00720D1D">
            <w:pPr>
              <w:pStyle w:val="ConsPlusNormal"/>
              <w:ind w:firstLine="0"/>
            </w:pPr>
          </w:p>
        </w:tc>
        <w:tc>
          <w:tcPr>
            <w:tcW w:w="1417" w:type="dxa"/>
          </w:tcPr>
          <w:p w:rsidR="00685D97" w:rsidRPr="002612BA" w:rsidRDefault="00685D97" w:rsidP="00720D1D">
            <w:pPr>
              <w:pStyle w:val="ConsPlusNormal"/>
              <w:ind w:firstLine="0"/>
            </w:pPr>
          </w:p>
        </w:tc>
        <w:tc>
          <w:tcPr>
            <w:tcW w:w="568" w:type="dxa"/>
          </w:tcPr>
          <w:p w:rsidR="00685D97" w:rsidRPr="002612BA" w:rsidRDefault="00685D97" w:rsidP="00720D1D">
            <w:pPr>
              <w:pStyle w:val="ConsPlusNormal"/>
              <w:ind w:firstLine="0"/>
            </w:pPr>
          </w:p>
        </w:tc>
      </w:tr>
      <w:tr w:rsidR="00685D97" w:rsidRPr="002612BA" w:rsidTr="006E76E7">
        <w:tc>
          <w:tcPr>
            <w:tcW w:w="644" w:type="dxa"/>
            <w:vMerge/>
          </w:tcPr>
          <w:p w:rsidR="00685D97" w:rsidRPr="00311F1D" w:rsidRDefault="00685D97" w:rsidP="00720D1D">
            <w:pPr>
              <w:rPr>
                <w:b w:val="0"/>
                <w:bCs/>
                <w:i w:val="0"/>
                <w:iCs/>
                <w:strike w:val="0"/>
                <w:shadow/>
              </w:rPr>
            </w:pPr>
          </w:p>
        </w:tc>
        <w:tc>
          <w:tcPr>
            <w:tcW w:w="1871" w:type="dxa"/>
            <w:vMerge/>
          </w:tcPr>
          <w:p w:rsidR="00685D97" w:rsidRPr="00311F1D" w:rsidRDefault="00685D97" w:rsidP="00720D1D">
            <w:pPr>
              <w:jc w:val="both"/>
              <w:rPr>
                <w:b w:val="0"/>
                <w:bCs/>
                <w:i w:val="0"/>
                <w:iCs/>
                <w:strike w:val="0"/>
                <w:shadow/>
              </w:rPr>
            </w:pPr>
          </w:p>
        </w:tc>
        <w:tc>
          <w:tcPr>
            <w:tcW w:w="1988" w:type="dxa"/>
            <w:vMerge/>
          </w:tcPr>
          <w:p w:rsidR="00685D97" w:rsidRPr="00311F1D" w:rsidRDefault="00685D97" w:rsidP="00720D1D">
            <w:pPr>
              <w:rPr>
                <w:b w:val="0"/>
                <w:bCs/>
                <w:i w:val="0"/>
                <w:iCs/>
                <w:strike w:val="0"/>
                <w:shadow/>
              </w:rPr>
            </w:pPr>
          </w:p>
        </w:tc>
        <w:tc>
          <w:tcPr>
            <w:tcW w:w="2941" w:type="dxa"/>
          </w:tcPr>
          <w:p w:rsidR="00685D97" w:rsidRPr="00311F1D" w:rsidRDefault="00685D97" w:rsidP="00720D1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311F1D">
              <w:rPr>
                <w:rFonts w:ascii="Times New Roman" w:hAnsi="Times New Roman" w:cs="Times New Roman"/>
                <w:sz w:val="24"/>
                <w:szCs w:val="24"/>
              </w:rPr>
              <w:t>юджет муниципального образования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Ушинский сельсовет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Земетчинского</w:t>
            </w:r>
            <w:proofErr w:type="spellEnd"/>
            <w:r w:rsidRPr="00311F1D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11F1D">
              <w:rPr>
                <w:rFonts w:ascii="Times New Roman" w:hAnsi="Times New Roman" w:cs="Times New Roman"/>
                <w:sz w:val="24"/>
                <w:szCs w:val="24"/>
              </w:rPr>
              <w:t xml:space="preserve">   Пензенской области»          </w:t>
            </w:r>
          </w:p>
        </w:tc>
        <w:tc>
          <w:tcPr>
            <w:tcW w:w="1134" w:type="dxa"/>
          </w:tcPr>
          <w:p w:rsidR="00685D97" w:rsidRPr="00685D97" w:rsidRDefault="00685D97" w:rsidP="009576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5D97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CF71E3">
              <w:rPr>
                <w:rFonts w:ascii="Times New Roman" w:hAnsi="Times New Roman" w:cs="Times New Roman"/>
                <w:sz w:val="24"/>
                <w:szCs w:val="24"/>
              </w:rPr>
              <w:t>33,2</w:t>
            </w:r>
          </w:p>
        </w:tc>
        <w:tc>
          <w:tcPr>
            <w:tcW w:w="992" w:type="dxa"/>
          </w:tcPr>
          <w:p w:rsidR="00685D97" w:rsidRPr="002612BA" w:rsidRDefault="00957680" w:rsidP="00720D1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1586,3</w:t>
            </w:r>
          </w:p>
        </w:tc>
        <w:tc>
          <w:tcPr>
            <w:tcW w:w="992" w:type="dxa"/>
          </w:tcPr>
          <w:p w:rsidR="00685D97" w:rsidRPr="002612BA" w:rsidRDefault="00957680" w:rsidP="00720D1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1606,5</w:t>
            </w:r>
          </w:p>
        </w:tc>
        <w:tc>
          <w:tcPr>
            <w:tcW w:w="992" w:type="dxa"/>
          </w:tcPr>
          <w:p w:rsidR="00685D97" w:rsidRPr="00166692" w:rsidRDefault="00685D97" w:rsidP="00720D1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85D97" w:rsidRPr="002612BA" w:rsidRDefault="00685D97" w:rsidP="00720D1D">
            <w:pPr>
              <w:pStyle w:val="ConsPlusNormal"/>
              <w:ind w:firstLine="0"/>
            </w:pPr>
          </w:p>
        </w:tc>
        <w:tc>
          <w:tcPr>
            <w:tcW w:w="1417" w:type="dxa"/>
          </w:tcPr>
          <w:p w:rsidR="00685D97" w:rsidRPr="002612BA" w:rsidRDefault="00685D97" w:rsidP="00720D1D">
            <w:pPr>
              <w:pStyle w:val="ConsPlusNormal"/>
              <w:ind w:firstLine="0"/>
            </w:pPr>
          </w:p>
        </w:tc>
        <w:tc>
          <w:tcPr>
            <w:tcW w:w="568" w:type="dxa"/>
          </w:tcPr>
          <w:p w:rsidR="00685D97" w:rsidRPr="002612BA" w:rsidRDefault="00685D97" w:rsidP="00720D1D">
            <w:pPr>
              <w:pStyle w:val="ConsPlusNormal"/>
              <w:ind w:firstLine="0"/>
            </w:pPr>
          </w:p>
        </w:tc>
      </w:tr>
      <w:tr w:rsidR="00685D97" w:rsidRPr="002612BA" w:rsidTr="006E76E7">
        <w:tc>
          <w:tcPr>
            <w:tcW w:w="644" w:type="dxa"/>
            <w:vMerge/>
          </w:tcPr>
          <w:p w:rsidR="00685D97" w:rsidRPr="00311F1D" w:rsidRDefault="00685D97" w:rsidP="00720D1D">
            <w:pPr>
              <w:rPr>
                <w:b w:val="0"/>
                <w:bCs/>
                <w:i w:val="0"/>
                <w:iCs/>
                <w:strike w:val="0"/>
                <w:shadow/>
              </w:rPr>
            </w:pPr>
          </w:p>
        </w:tc>
        <w:tc>
          <w:tcPr>
            <w:tcW w:w="1871" w:type="dxa"/>
            <w:vMerge/>
          </w:tcPr>
          <w:p w:rsidR="00685D97" w:rsidRPr="00311F1D" w:rsidRDefault="00685D97" w:rsidP="00720D1D">
            <w:pPr>
              <w:jc w:val="both"/>
              <w:rPr>
                <w:b w:val="0"/>
                <w:bCs/>
                <w:i w:val="0"/>
                <w:iCs/>
                <w:strike w:val="0"/>
                <w:shadow/>
              </w:rPr>
            </w:pPr>
          </w:p>
        </w:tc>
        <w:tc>
          <w:tcPr>
            <w:tcW w:w="1988" w:type="dxa"/>
            <w:vMerge/>
          </w:tcPr>
          <w:p w:rsidR="00685D97" w:rsidRPr="00311F1D" w:rsidRDefault="00685D97" w:rsidP="00720D1D">
            <w:pPr>
              <w:rPr>
                <w:b w:val="0"/>
                <w:bCs/>
                <w:i w:val="0"/>
                <w:iCs/>
                <w:strike w:val="0"/>
                <w:shadow/>
              </w:rPr>
            </w:pPr>
          </w:p>
        </w:tc>
        <w:tc>
          <w:tcPr>
            <w:tcW w:w="2941" w:type="dxa"/>
          </w:tcPr>
          <w:p w:rsidR="00685D97" w:rsidRPr="00311F1D" w:rsidRDefault="00685D97" w:rsidP="00720D1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1F1D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 из федерального бюджета</w:t>
            </w:r>
          </w:p>
        </w:tc>
        <w:tc>
          <w:tcPr>
            <w:tcW w:w="1134" w:type="dxa"/>
          </w:tcPr>
          <w:p w:rsidR="00685D97" w:rsidRPr="002612BA" w:rsidRDefault="00685D97" w:rsidP="00720D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85D97" w:rsidRPr="002612BA" w:rsidRDefault="00685D97" w:rsidP="00720D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85D97" w:rsidRPr="002612BA" w:rsidRDefault="00685D97" w:rsidP="00720D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85D97" w:rsidRPr="002612BA" w:rsidRDefault="00685D97" w:rsidP="00720D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85D97" w:rsidRPr="002612BA" w:rsidRDefault="00685D97" w:rsidP="00720D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85D97" w:rsidRPr="002612BA" w:rsidRDefault="00685D97" w:rsidP="00720D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</w:tcPr>
          <w:p w:rsidR="00685D97" w:rsidRPr="002612BA" w:rsidRDefault="00685D97" w:rsidP="00720D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5D97" w:rsidRPr="002612BA" w:rsidTr="006E76E7">
        <w:tc>
          <w:tcPr>
            <w:tcW w:w="644" w:type="dxa"/>
            <w:vMerge/>
          </w:tcPr>
          <w:p w:rsidR="00685D97" w:rsidRPr="00311F1D" w:rsidRDefault="00685D97" w:rsidP="00720D1D">
            <w:pPr>
              <w:rPr>
                <w:b w:val="0"/>
                <w:bCs/>
                <w:i w:val="0"/>
                <w:iCs/>
                <w:strike w:val="0"/>
                <w:shadow/>
              </w:rPr>
            </w:pPr>
          </w:p>
        </w:tc>
        <w:tc>
          <w:tcPr>
            <w:tcW w:w="1871" w:type="dxa"/>
            <w:vMerge/>
          </w:tcPr>
          <w:p w:rsidR="00685D97" w:rsidRPr="00311F1D" w:rsidRDefault="00685D97" w:rsidP="00720D1D">
            <w:pPr>
              <w:jc w:val="both"/>
              <w:rPr>
                <w:b w:val="0"/>
                <w:bCs/>
                <w:i w:val="0"/>
                <w:iCs/>
                <w:strike w:val="0"/>
                <w:shadow/>
              </w:rPr>
            </w:pPr>
          </w:p>
        </w:tc>
        <w:tc>
          <w:tcPr>
            <w:tcW w:w="1988" w:type="dxa"/>
            <w:vMerge/>
          </w:tcPr>
          <w:p w:rsidR="00685D97" w:rsidRPr="00311F1D" w:rsidRDefault="00685D97" w:rsidP="00720D1D">
            <w:pPr>
              <w:rPr>
                <w:b w:val="0"/>
                <w:bCs/>
                <w:i w:val="0"/>
                <w:iCs/>
                <w:strike w:val="0"/>
                <w:shadow/>
              </w:rPr>
            </w:pPr>
          </w:p>
        </w:tc>
        <w:tc>
          <w:tcPr>
            <w:tcW w:w="2941" w:type="dxa"/>
          </w:tcPr>
          <w:p w:rsidR="00685D97" w:rsidRPr="00311F1D" w:rsidRDefault="00685D97" w:rsidP="00720D1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1F1D">
              <w:rPr>
                <w:rFonts w:ascii="Times New Roman" w:hAnsi="Times New Roman" w:cs="Times New Roman"/>
                <w:sz w:val="24"/>
                <w:szCs w:val="24"/>
              </w:rPr>
              <w:t xml:space="preserve">межбюджетные </w:t>
            </w:r>
            <w:r w:rsidRPr="00311F1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трансферты из  бюджета   Пензенской области          </w:t>
            </w:r>
          </w:p>
        </w:tc>
        <w:tc>
          <w:tcPr>
            <w:tcW w:w="1134" w:type="dxa"/>
          </w:tcPr>
          <w:p w:rsidR="00685D97" w:rsidRPr="002612BA" w:rsidRDefault="00685D97" w:rsidP="00720D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85D97" w:rsidRPr="002612BA" w:rsidRDefault="00685D97" w:rsidP="00720D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85D97" w:rsidRPr="002612BA" w:rsidRDefault="00685D97" w:rsidP="00720D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85D97" w:rsidRPr="002612BA" w:rsidRDefault="00685D97" w:rsidP="00720D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85D97" w:rsidRPr="002612BA" w:rsidRDefault="00685D97" w:rsidP="00720D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85D97" w:rsidRPr="002612BA" w:rsidRDefault="00685D97" w:rsidP="00720D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</w:tcPr>
          <w:p w:rsidR="00685D97" w:rsidRPr="002612BA" w:rsidRDefault="00685D97" w:rsidP="00720D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5D97" w:rsidRPr="002612BA" w:rsidTr="006E76E7">
        <w:tc>
          <w:tcPr>
            <w:tcW w:w="644" w:type="dxa"/>
            <w:vMerge/>
          </w:tcPr>
          <w:p w:rsidR="00685D97" w:rsidRPr="00311F1D" w:rsidRDefault="00685D97" w:rsidP="00720D1D">
            <w:pPr>
              <w:rPr>
                <w:b w:val="0"/>
                <w:bCs/>
                <w:i w:val="0"/>
                <w:iCs/>
                <w:strike w:val="0"/>
                <w:shadow/>
              </w:rPr>
            </w:pPr>
          </w:p>
        </w:tc>
        <w:tc>
          <w:tcPr>
            <w:tcW w:w="1871" w:type="dxa"/>
            <w:vMerge/>
          </w:tcPr>
          <w:p w:rsidR="00685D97" w:rsidRPr="00311F1D" w:rsidRDefault="00685D97" w:rsidP="00720D1D">
            <w:pPr>
              <w:jc w:val="both"/>
              <w:rPr>
                <w:b w:val="0"/>
                <w:bCs/>
                <w:i w:val="0"/>
                <w:iCs/>
                <w:strike w:val="0"/>
                <w:shadow/>
              </w:rPr>
            </w:pPr>
          </w:p>
        </w:tc>
        <w:tc>
          <w:tcPr>
            <w:tcW w:w="1988" w:type="dxa"/>
            <w:vMerge/>
          </w:tcPr>
          <w:p w:rsidR="00685D97" w:rsidRPr="00311F1D" w:rsidRDefault="00685D97" w:rsidP="00720D1D">
            <w:pPr>
              <w:rPr>
                <w:b w:val="0"/>
                <w:bCs/>
                <w:i w:val="0"/>
                <w:iCs/>
                <w:strike w:val="0"/>
                <w:shadow/>
              </w:rPr>
            </w:pPr>
          </w:p>
        </w:tc>
        <w:tc>
          <w:tcPr>
            <w:tcW w:w="2941" w:type="dxa"/>
          </w:tcPr>
          <w:p w:rsidR="00685D97" w:rsidRPr="00E76578" w:rsidRDefault="00685D97" w:rsidP="00720D1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Межбюджетные трансферты из </w:t>
            </w:r>
            <w:r w:rsidRPr="00E76578">
              <w:rPr>
                <w:rFonts w:ascii="Times New Roman" w:hAnsi="Times New Roman" w:cs="Times New Roman"/>
                <w:sz w:val="24"/>
                <w:szCs w:val="24"/>
              </w:rPr>
              <w:t xml:space="preserve">бюджета            </w:t>
            </w:r>
          </w:p>
          <w:p w:rsidR="00685D97" w:rsidRPr="00311F1D" w:rsidRDefault="00685D97" w:rsidP="00720D1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76578">
              <w:rPr>
                <w:rFonts w:ascii="Times New Roman" w:hAnsi="Times New Roman" w:cs="Times New Roman"/>
                <w:sz w:val="24"/>
                <w:szCs w:val="24"/>
              </w:rPr>
              <w:t>Земетчинского</w:t>
            </w:r>
            <w:proofErr w:type="spellEnd"/>
            <w:r w:rsidRPr="00E76578"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</w:p>
        </w:tc>
        <w:tc>
          <w:tcPr>
            <w:tcW w:w="1134" w:type="dxa"/>
          </w:tcPr>
          <w:p w:rsidR="00685D97" w:rsidRPr="002612BA" w:rsidRDefault="00685D97" w:rsidP="00720D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85D97" w:rsidRPr="002612BA" w:rsidRDefault="00685D97" w:rsidP="00720D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85D97" w:rsidRPr="002612BA" w:rsidRDefault="00685D97" w:rsidP="00720D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85D97" w:rsidRPr="002612BA" w:rsidRDefault="00685D97" w:rsidP="00720D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85D97" w:rsidRPr="002612BA" w:rsidRDefault="00685D97" w:rsidP="00720D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85D97" w:rsidRPr="002612BA" w:rsidRDefault="00685D97" w:rsidP="00720D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</w:tcPr>
          <w:p w:rsidR="00685D97" w:rsidRPr="002612BA" w:rsidRDefault="00685D97" w:rsidP="00720D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5D97" w:rsidRPr="002612BA" w:rsidTr="006E76E7">
        <w:tc>
          <w:tcPr>
            <w:tcW w:w="644" w:type="dxa"/>
            <w:vMerge/>
          </w:tcPr>
          <w:p w:rsidR="00685D97" w:rsidRPr="00311F1D" w:rsidRDefault="00685D97" w:rsidP="00720D1D">
            <w:pPr>
              <w:rPr>
                <w:b w:val="0"/>
                <w:bCs/>
                <w:i w:val="0"/>
                <w:iCs/>
                <w:strike w:val="0"/>
                <w:shadow/>
              </w:rPr>
            </w:pPr>
          </w:p>
        </w:tc>
        <w:tc>
          <w:tcPr>
            <w:tcW w:w="1871" w:type="dxa"/>
            <w:vMerge/>
          </w:tcPr>
          <w:p w:rsidR="00685D97" w:rsidRPr="00311F1D" w:rsidRDefault="00685D97" w:rsidP="00720D1D">
            <w:pPr>
              <w:jc w:val="both"/>
              <w:rPr>
                <w:b w:val="0"/>
                <w:bCs/>
                <w:i w:val="0"/>
                <w:iCs/>
                <w:strike w:val="0"/>
                <w:shadow/>
              </w:rPr>
            </w:pPr>
          </w:p>
        </w:tc>
        <w:tc>
          <w:tcPr>
            <w:tcW w:w="1988" w:type="dxa"/>
            <w:vMerge/>
          </w:tcPr>
          <w:p w:rsidR="00685D97" w:rsidRPr="00311F1D" w:rsidRDefault="00685D97" w:rsidP="00720D1D">
            <w:pPr>
              <w:rPr>
                <w:b w:val="0"/>
                <w:bCs/>
                <w:i w:val="0"/>
                <w:iCs/>
                <w:strike w:val="0"/>
                <w:shadow/>
              </w:rPr>
            </w:pPr>
          </w:p>
        </w:tc>
        <w:tc>
          <w:tcPr>
            <w:tcW w:w="2941" w:type="dxa"/>
          </w:tcPr>
          <w:p w:rsidR="00685D97" w:rsidRPr="00311F1D" w:rsidRDefault="00685D97" w:rsidP="00720D1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1F1D">
              <w:rPr>
                <w:rFonts w:ascii="Times New Roman" w:hAnsi="Times New Roman" w:cs="Times New Roman"/>
                <w:sz w:val="24"/>
                <w:szCs w:val="24"/>
              </w:rPr>
              <w:t>иные источники</w:t>
            </w:r>
          </w:p>
        </w:tc>
        <w:tc>
          <w:tcPr>
            <w:tcW w:w="1134" w:type="dxa"/>
          </w:tcPr>
          <w:p w:rsidR="00685D97" w:rsidRPr="002612BA" w:rsidRDefault="00685D97" w:rsidP="00720D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85D97" w:rsidRPr="002612BA" w:rsidRDefault="00685D97" w:rsidP="00720D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85D97" w:rsidRPr="002612BA" w:rsidRDefault="00685D97" w:rsidP="00720D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85D97" w:rsidRPr="002612BA" w:rsidRDefault="00685D97" w:rsidP="00720D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85D97" w:rsidRPr="002612BA" w:rsidRDefault="00685D97" w:rsidP="00720D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85D97" w:rsidRPr="002612BA" w:rsidRDefault="00685D97" w:rsidP="00720D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</w:tcPr>
          <w:p w:rsidR="00685D97" w:rsidRPr="002612BA" w:rsidRDefault="00685D97" w:rsidP="00720D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5D97" w:rsidRPr="002612BA" w:rsidTr="006E76E7">
        <w:tc>
          <w:tcPr>
            <w:tcW w:w="644" w:type="dxa"/>
            <w:vMerge w:val="restart"/>
          </w:tcPr>
          <w:p w:rsidR="00685D97" w:rsidRPr="00311F1D" w:rsidRDefault="00685D97" w:rsidP="00720D1D">
            <w:pPr>
              <w:rPr>
                <w:b w:val="0"/>
                <w:bCs/>
                <w:i w:val="0"/>
                <w:iCs/>
                <w:strike w:val="0"/>
                <w:shadow/>
              </w:rPr>
            </w:pPr>
            <w:r>
              <w:rPr>
                <w:b w:val="0"/>
                <w:i w:val="0"/>
                <w:strike w:val="0"/>
                <w:shadow/>
              </w:rPr>
              <w:t>1.2</w:t>
            </w:r>
          </w:p>
        </w:tc>
        <w:tc>
          <w:tcPr>
            <w:tcW w:w="1871" w:type="dxa"/>
            <w:vMerge w:val="restart"/>
          </w:tcPr>
          <w:p w:rsidR="00685D97" w:rsidRPr="00311F1D" w:rsidRDefault="00685D97" w:rsidP="00720D1D">
            <w:pPr>
              <w:pStyle w:val="ConsPlusNormal"/>
              <w:ind w:firstLine="0"/>
              <w:jc w:val="both"/>
              <w:rPr>
                <w:b/>
                <w:bCs/>
                <w:i/>
                <w:iCs/>
                <w:strike/>
                <w:shadow/>
              </w:rPr>
            </w:pPr>
            <w:r w:rsidRPr="00311F1D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1.2</w:t>
            </w:r>
          </w:p>
        </w:tc>
        <w:tc>
          <w:tcPr>
            <w:tcW w:w="1988" w:type="dxa"/>
            <w:vMerge w:val="restart"/>
          </w:tcPr>
          <w:p w:rsidR="00685D97" w:rsidRPr="00311F1D" w:rsidRDefault="00685D97" w:rsidP="00720D1D">
            <w:pPr>
              <w:rPr>
                <w:b w:val="0"/>
                <w:bCs/>
                <w:i w:val="0"/>
                <w:iCs/>
                <w:strike w:val="0"/>
                <w:shadow/>
              </w:rPr>
            </w:pPr>
            <w:r w:rsidRPr="002612BA">
              <w:rPr>
                <w:b w:val="0"/>
                <w:i w:val="0"/>
                <w:strike w:val="0"/>
                <w:shadow/>
              </w:rPr>
              <w:t xml:space="preserve">Обеспечение управления муниципальной собственностью администрации Ушинского сельсовета  </w:t>
            </w:r>
            <w:proofErr w:type="spellStart"/>
            <w:r w:rsidRPr="002612BA">
              <w:rPr>
                <w:b w:val="0"/>
                <w:i w:val="0"/>
                <w:strike w:val="0"/>
                <w:shadow/>
              </w:rPr>
              <w:t>Земетчинского</w:t>
            </w:r>
            <w:proofErr w:type="spellEnd"/>
            <w:r w:rsidRPr="002612BA">
              <w:rPr>
                <w:b w:val="0"/>
                <w:i w:val="0"/>
                <w:strike w:val="0"/>
                <w:shadow/>
              </w:rPr>
              <w:t xml:space="preserve"> района</w:t>
            </w:r>
            <w:r w:rsidRPr="002612BA">
              <w:t xml:space="preserve"> </w:t>
            </w:r>
            <w:r w:rsidRPr="00AE689D">
              <w:rPr>
                <w:b w:val="0"/>
                <w:i w:val="0"/>
                <w:strike w:val="0"/>
                <w:shadow/>
              </w:rPr>
              <w:t>Пензенской области</w:t>
            </w:r>
          </w:p>
        </w:tc>
        <w:tc>
          <w:tcPr>
            <w:tcW w:w="2941" w:type="dxa"/>
          </w:tcPr>
          <w:p w:rsidR="00685D97" w:rsidRPr="00311F1D" w:rsidRDefault="00685D97" w:rsidP="00720D1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1F1D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134" w:type="dxa"/>
          </w:tcPr>
          <w:p w:rsidR="00685D97" w:rsidRPr="00685D97" w:rsidRDefault="00685D97" w:rsidP="009576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553D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95768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70553D">
              <w:rPr>
                <w:rFonts w:ascii="Times New Roman" w:hAnsi="Times New Roman" w:cs="Times New Roman"/>
                <w:sz w:val="24"/>
                <w:szCs w:val="24"/>
              </w:rPr>
              <w:t>,4</w:t>
            </w:r>
          </w:p>
        </w:tc>
        <w:tc>
          <w:tcPr>
            <w:tcW w:w="992" w:type="dxa"/>
          </w:tcPr>
          <w:p w:rsidR="00685D97" w:rsidRPr="002612BA" w:rsidRDefault="00685D97" w:rsidP="00720D1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</w:p>
        </w:tc>
        <w:tc>
          <w:tcPr>
            <w:tcW w:w="992" w:type="dxa"/>
          </w:tcPr>
          <w:p w:rsidR="00685D97" w:rsidRPr="002612BA" w:rsidRDefault="00685D97" w:rsidP="00720D1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</w:p>
        </w:tc>
        <w:tc>
          <w:tcPr>
            <w:tcW w:w="992" w:type="dxa"/>
          </w:tcPr>
          <w:p w:rsidR="00685D97" w:rsidRPr="002612BA" w:rsidRDefault="00685D97" w:rsidP="00720D1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</w:p>
        </w:tc>
        <w:tc>
          <w:tcPr>
            <w:tcW w:w="851" w:type="dxa"/>
          </w:tcPr>
          <w:p w:rsidR="00685D97" w:rsidRPr="002612BA" w:rsidRDefault="00685D97" w:rsidP="00720D1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85D97" w:rsidRPr="002612BA" w:rsidRDefault="00685D97" w:rsidP="00720D1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</w:tcPr>
          <w:p w:rsidR="00685D97" w:rsidRPr="002612BA" w:rsidRDefault="00685D97" w:rsidP="00720D1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5D97" w:rsidRPr="002612BA" w:rsidTr="006E76E7">
        <w:tc>
          <w:tcPr>
            <w:tcW w:w="644" w:type="dxa"/>
            <w:vMerge/>
          </w:tcPr>
          <w:p w:rsidR="00685D97" w:rsidRPr="00311F1D" w:rsidRDefault="00685D97" w:rsidP="00720D1D">
            <w:pPr>
              <w:rPr>
                <w:b w:val="0"/>
                <w:bCs/>
                <w:i w:val="0"/>
                <w:iCs/>
                <w:strike w:val="0"/>
                <w:shadow/>
              </w:rPr>
            </w:pPr>
          </w:p>
        </w:tc>
        <w:tc>
          <w:tcPr>
            <w:tcW w:w="1871" w:type="dxa"/>
            <w:vMerge/>
          </w:tcPr>
          <w:p w:rsidR="00685D97" w:rsidRPr="00311F1D" w:rsidRDefault="00685D97" w:rsidP="00720D1D">
            <w:pPr>
              <w:jc w:val="both"/>
              <w:rPr>
                <w:b w:val="0"/>
                <w:bCs/>
                <w:i w:val="0"/>
                <w:iCs/>
                <w:strike w:val="0"/>
                <w:shadow/>
              </w:rPr>
            </w:pPr>
          </w:p>
        </w:tc>
        <w:tc>
          <w:tcPr>
            <w:tcW w:w="1988" w:type="dxa"/>
            <w:vMerge/>
          </w:tcPr>
          <w:p w:rsidR="00685D97" w:rsidRPr="00311F1D" w:rsidRDefault="00685D97" w:rsidP="00720D1D">
            <w:pPr>
              <w:rPr>
                <w:b w:val="0"/>
                <w:bCs/>
                <w:i w:val="0"/>
                <w:iCs/>
                <w:strike w:val="0"/>
                <w:shadow/>
              </w:rPr>
            </w:pPr>
          </w:p>
        </w:tc>
        <w:tc>
          <w:tcPr>
            <w:tcW w:w="2941" w:type="dxa"/>
          </w:tcPr>
          <w:p w:rsidR="00685D97" w:rsidRPr="00311F1D" w:rsidRDefault="00685D97" w:rsidP="00720D1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311F1D">
              <w:rPr>
                <w:rFonts w:ascii="Times New Roman" w:hAnsi="Times New Roman" w:cs="Times New Roman"/>
                <w:sz w:val="24"/>
                <w:szCs w:val="24"/>
              </w:rPr>
              <w:t>юджет муниципального образования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Ушинский сельсовет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Земетчинского</w:t>
            </w:r>
            <w:proofErr w:type="spellEnd"/>
            <w:r w:rsidRPr="00311F1D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11F1D">
              <w:rPr>
                <w:rFonts w:ascii="Times New Roman" w:hAnsi="Times New Roman" w:cs="Times New Roman"/>
                <w:sz w:val="24"/>
                <w:szCs w:val="24"/>
              </w:rPr>
              <w:t xml:space="preserve">   Пензенской области»          </w:t>
            </w:r>
          </w:p>
        </w:tc>
        <w:tc>
          <w:tcPr>
            <w:tcW w:w="1134" w:type="dxa"/>
          </w:tcPr>
          <w:p w:rsidR="00685D97" w:rsidRPr="00685D97" w:rsidRDefault="00957680" w:rsidP="00685D9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  <w:r w:rsidR="00685D97" w:rsidRPr="0070553D">
              <w:rPr>
                <w:rFonts w:ascii="Times New Roman" w:hAnsi="Times New Roman" w:cs="Times New Roman"/>
                <w:sz w:val="24"/>
                <w:szCs w:val="24"/>
              </w:rPr>
              <w:t>,4</w:t>
            </w:r>
          </w:p>
        </w:tc>
        <w:tc>
          <w:tcPr>
            <w:tcW w:w="992" w:type="dxa"/>
          </w:tcPr>
          <w:p w:rsidR="00685D97" w:rsidRPr="002612BA" w:rsidRDefault="00685D97" w:rsidP="00720D1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</w:p>
        </w:tc>
        <w:tc>
          <w:tcPr>
            <w:tcW w:w="992" w:type="dxa"/>
          </w:tcPr>
          <w:p w:rsidR="00685D97" w:rsidRPr="002612BA" w:rsidRDefault="00685D97" w:rsidP="00720D1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</w:p>
        </w:tc>
        <w:tc>
          <w:tcPr>
            <w:tcW w:w="992" w:type="dxa"/>
          </w:tcPr>
          <w:p w:rsidR="00685D97" w:rsidRPr="002612BA" w:rsidRDefault="00685D97" w:rsidP="00720D1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</w:p>
        </w:tc>
        <w:tc>
          <w:tcPr>
            <w:tcW w:w="851" w:type="dxa"/>
          </w:tcPr>
          <w:p w:rsidR="00685D97" w:rsidRPr="002612BA" w:rsidRDefault="00685D97" w:rsidP="00720D1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85D97" w:rsidRPr="002612BA" w:rsidRDefault="00685D97" w:rsidP="00720D1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</w:tcPr>
          <w:p w:rsidR="00685D97" w:rsidRPr="002612BA" w:rsidRDefault="00685D97" w:rsidP="00720D1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5D97" w:rsidRPr="002612BA" w:rsidTr="006E76E7">
        <w:tc>
          <w:tcPr>
            <w:tcW w:w="644" w:type="dxa"/>
            <w:vMerge/>
          </w:tcPr>
          <w:p w:rsidR="00685D97" w:rsidRPr="00311F1D" w:rsidRDefault="00685D97" w:rsidP="00720D1D">
            <w:pPr>
              <w:rPr>
                <w:b w:val="0"/>
                <w:bCs/>
                <w:i w:val="0"/>
                <w:iCs/>
                <w:strike w:val="0"/>
                <w:shadow/>
              </w:rPr>
            </w:pPr>
          </w:p>
        </w:tc>
        <w:tc>
          <w:tcPr>
            <w:tcW w:w="1871" w:type="dxa"/>
            <w:vMerge/>
          </w:tcPr>
          <w:p w:rsidR="00685D97" w:rsidRPr="00311F1D" w:rsidRDefault="00685D97" w:rsidP="00720D1D">
            <w:pPr>
              <w:jc w:val="both"/>
              <w:rPr>
                <w:b w:val="0"/>
                <w:bCs/>
                <w:i w:val="0"/>
                <w:iCs/>
                <w:strike w:val="0"/>
                <w:shadow/>
              </w:rPr>
            </w:pPr>
          </w:p>
        </w:tc>
        <w:tc>
          <w:tcPr>
            <w:tcW w:w="1988" w:type="dxa"/>
            <w:vMerge/>
          </w:tcPr>
          <w:p w:rsidR="00685D97" w:rsidRPr="00311F1D" w:rsidRDefault="00685D97" w:rsidP="00720D1D">
            <w:pPr>
              <w:rPr>
                <w:b w:val="0"/>
                <w:bCs/>
                <w:i w:val="0"/>
                <w:iCs/>
                <w:strike w:val="0"/>
                <w:shadow/>
              </w:rPr>
            </w:pPr>
          </w:p>
        </w:tc>
        <w:tc>
          <w:tcPr>
            <w:tcW w:w="2941" w:type="dxa"/>
          </w:tcPr>
          <w:p w:rsidR="00685D97" w:rsidRPr="00311F1D" w:rsidRDefault="00685D97" w:rsidP="00720D1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85D97" w:rsidRPr="002612BA" w:rsidRDefault="00685D97" w:rsidP="00720D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85D97" w:rsidRPr="002612BA" w:rsidRDefault="00685D97" w:rsidP="00720D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85D97" w:rsidRPr="002612BA" w:rsidRDefault="00685D97" w:rsidP="00720D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85D97" w:rsidRPr="002612BA" w:rsidRDefault="00685D97" w:rsidP="00720D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85D97" w:rsidRPr="002612BA" w:rsidRDefault="00685D97" w:rsidP="00720D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85D97" w:rsidRPr="002612BA" w:rsidRDefault="00685D97" w:rsidP="00720D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</w:tcPr>
          <w:p w:rsidR="00685D97" w:rsidRPr="002612BA" w:rsidRDefault="00685D97" w:rsidP="00720D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5D97" w:rsidRPr="002612BA" w:rsidTr="006E76E7">
        <w:tc>
          <w:tcPr>
            <w:tcW w:w="644" w:type="dxa"/>
            <w:vMerge/>
          </w:tcPr>
          <w:p w:rsidR="00685D97" w:rsidRPr="00311F1D" w:rsidRDefault="00685D97" w:rsidP="00720D1D">
            <w:pPr>
              <w:rPr>
                <w:b w:val="0"/>
                <w:bCs/>
                <w:i w:val="0"/>
                <w:iCs/>
                <w:strike w:val="0"/>
                <w:shadow/>
              </w:rPr>
            </w:pPr>
          </w:p>
        </w:tc>
        <w:tc>
          <w:tcPr>
            <w:tcW w:w="1871" w:type="dxa"/>
            <w:vMerge/>
          </w:tcPr>
          <w:p w:rsidR="00685D97" w:rsidRPr="00311F1D" w:rsidRDefault="00685D97" w:rsidP="00720D1D">
            <w:pPr>
              <w:jc w:val="both"/>
              <w:rPr>
                <w:b w:val="0"/>
                <w:bCs/>
                <w:i w:val="0"/>
                <w:iCs/>
                <w:strike w:val="0"/>
                <w:shadow/>
              </w:rPr>
            </w:pPr>
          </w:p>
        </w:tc>
        <w:tc>
          <w:tcPr>
            <w:tcW w:w="1988" w:type="dxa"/>
            <w:vMerge/>
          </w:tcPr>
          <w:p w:rsidR="00685D97" w:rsidRPr="00311F1D" w:rsidRDefault="00685D97" w:rsidP="00720D1D">
            <w:pPr>
              <w:rPr>
                <w:b w:val="0"/>
                <w:bCs/>
                <w:i w:val="0"/>
                <w:iCs/>
                <w:strike w:val="0"/>
                <w:shadow/>
              </w:rPr>
            </w:pPr>
          </w:p>
        </w:tc>
        <w:tc>
          <w:tcPr>
            <w:tcW w:w="2941" w:type="dxa"/>
          </w:tcPr>
          <w:p w:rsidR="00685D97" w:rsidRPr="00311F1D" w:rsidRDefault="00685D97" w:rsidP="00720D1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85D97" w:rsidRPr="002612BA" w:rsidRDefault="00685D97" w:rsidP="00720D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85D97" w:rsidRPr="002612BA" w:rsidRDefault="00685D97" w:rsidP="00720D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85D97" w:rsidRPr="002612BA" w:rsidRDefault="00685D97" w:rsidP="00720D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85D97" w:rsidRPr="002612BA" w:rsidRDefault="00685D97" w:rsidP="00720D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85D97" w:rsidRPr="002612BA" w:rsidRDefault="00685D97" w:rsidP="00720D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85D97" w:rsidRPr="002612BA" w:rsidRDefault="00685D97" w:rsidP="00720D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</w:tcPr>
          <w:p w:rsidR="00685D97" w:rsidRPr="002612BA" w:rsidRDefault="00685D97" w:rsidP="00720D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5D97" w:rsidRPr="002612BA" w:rsidTr="006E76E7">
        <w:tc>
          <w:tcPr>
            <w:tcW w:w="644" w:type="dxa"/>
            <w:vMerge/>
          </w:tcPr>
          <w:p w:rsidR="00685D97" w:rsidRPr="00311F1D" w:rsidRDefault="00685D97" w:rsidP="00720D1D">
            <w:pPr>
              <w:rPr>
                <w:b w:val="0"/>
                <w:bCs/>
                <w:i w:val="0"/>
                <w:iCs/>
                <w:strike w:val="0"/>
                <w:shadow/>
              </w:rPr>
            </w:pPr>
          </w:p>
        </w:tc>
        <w:tc>
          <w:tcPr>
            <w:tcW w:w="1871" w:type="dxa"/>
            <w:vMerge/>
          </w:tcPr>
          <w:p w:rsidR="00685D97" w:rsidRPr="00311F1D" w:rsidRDefault="00685D97" w:rsidP="00720D1D">
            <w:pPr>
              <w:jc w:val="both"/>
              <w:rPr>
                <w:b w:val="0"/>
                <w:bCs/>
                <w:i w:val="0"/>
                <w:iCs/>
                <w:strike w:val="0"/>
                <w:shadow/>
              </w:rPr>
            </w:pPr>
          </w:p>
        </w:tc>
        <w:tc>
          <w:tcPr>
            <w:tcW w:w="1988" w:type="dxa"/>
            <w:vMerge/>
          </w:tcPr>
          <w:p w:rsidR="00685D97" w:rsidRPr="00311F1D" w:rsidRDefault="00685D97" w:rsidP="00720D1D">
            <w:pPr>
              <w:rPr>
                <w:b w:val="0"/>
                <w:bCs/>
                <w:i w:val="0"/>
                <w:iCs/>
                <w:strike w:val="0"/>
                <w:shadow/>
              </w:rPr>
            </w:pPr>
          </w:p>
        </w:tc>
        <w:tc>
          <w:tcPr>
            <w:tcW w:w="2941" w:type="dxa"/>
          </w:tcPr>
          <w:p w:rsidR="00685D97" w:rsidRPr="00311F1D" w:rsidRDefault="00685D97" w:rsidP="00720D1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85D97" w:rsidRPr="002612BA" w:rsidRDefault="00685D97" w:rsidP="00720D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85D97" w:rsidRPr="002612BA" w:rsidRDefault="00685D97" w:rsidP="00720D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85D97" w:rsidRPr="002612BA" w:rsidRDefault="00685D97" w:rsidP="00720D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85D97" w:rsidRPr="002612BA" w:rsidRDefault="00685D97" w:rsidP="00720D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85D97" w:rsidRPr="002612BA" w:rsidRDefault="00685D97" w:rsidP="00720D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85D97" w:rsidRPr="002612BA" w:rsidRDefault="00685D97" w:rsidP="00720D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</w:tcPr>
          <w:p w:rsidR="00685D97" w:rsidRPr="002612BA" w:rsidRDefault="00685D97" w:rsidP="00720D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5D97" w:rsidRPr="002612BA" w:rsidTr="006E76E7">
        <w:tc>
          <w:tcPr>
            <w:tcW w:w="644" w:type="dxa"/>
            <w:vMerge/>
          </w:tcPr>
          <w:p w:rsidR="00685D97" w:rsidRPr="00311F1D" w:rsidRDefault="00685D97" w:rsidP="00720D1D">
            <w:pPr>
              <w:rPr>
                <w:b w:val="0"/>
                <w:bCs/>
                <w:i w:val="0"/>
                <w:iCs/>
                <w:strike w:val="0"/>
                <w:shadow/>
              </w:rPr>
            </w:pPr>
          </w:p>
        </w:tc>
        <w:tc>
          <w:tcPr>
            <w:tcW w:w="1871" w:type="dxa"/>
            <w:vMerge/>
          </w:tcPr>
          <w:p w:rsidR="00685D97" w:rsidRPr="00311F1D" w:rsidRDefault="00685D97" w:rsidP="00720D1D">
            <w:pPr>
              <w:jc w:val="both"/>
              <w:rPr>
                <w:b w:val="0"/>
                <w:bCs/>
                <w:i w:val="0"/>
                <w:iCs/>
                <w:strike w:val="0"/>
                <w:shadow/>
              </w:rPr>
            </w:pPr>
          </w:p>
        </w:tc>
        <w:tc>
          <w:tcPr>
            <w:tcW w:w="1988" w:type="dxa"/>
            <w:vMerge/>
          </w:tcPr>
          <w:p w:rsidR="00685D97" w:rsidRPr="00311F1D" w:rsidRDefault="00685D97" w:rsidP="00720D1D">
            <w:pPr>
              <w:rPr>
                <w:b w:val="0"/>
                <w:bCs/>
                <w:i w:val="0"/>
                <w:iCs/>
                <w:strike w:val="0"/>
                <w:shadow/>
              </w:rPr>
            </w:pPr>
          </w:p>
        </w:tc>
        <w:tc>
          <w:tcPr>
            <w:tcW w:w="2941" w:type="dxa"/>
          </w:tcPr>
          <w:p w:rsidR="00685D97" w:rsidRPr="00311F1D" w:rsidRDefault="00685D97" w:rsidP="00720D1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85D97" w:rsidRPr="002612BA" w:rsidRDefault="00685D97" w:rsidP="00720D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85D97" w:rsidRPr="002612BA" w:rsidRDefault="00685D97" w:rsidP="00720D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85D97" w:rsidRPr="002612BA" w:rsidRDefault="00685D97" w:rsidP="00720D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85D97" w:rsidRPr="002612BA" w:rsidRDefault="00685D97" w:rsidP="00720D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85D97" w:rsidRPr="002612BA" w:rsidRDefault="00685D97" w:rsidP="00720D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85D97" w:rsidRPr="002612BA" w:rsidRDefault="00685D97" w:rsidP="00720D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</w:tcPr>
          <w:p w:rsidR="00685D97" w:rsidRPr="002612BA" w:rsidRDefault="00685D97" w:rsidP="00720D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5D97" w:rsidRPr="002612BA" w:rsidTr="006E76E7">
        <w:tc>
          <w:tcPr>
            <w:tcW w:w="644" w:type="dxa"/>
            <w:vMerge w:val="restart"/>
          </w:tcPr>
          <w:p w:rsidR="00685D97" w:rsidRDefault="00685D97" w:rsidP="00720D1D">
            <w:pPr>
              <w:rPr>
                <w:b w:val="0"/>
                <w:bCs/>
                <w:i w:val="0"/>
                <w:iCs/>
                <w:strike w:val="0"/>
                <w:shadow/>
              </w:rPr>
            </w:pPr>
            <w:r>
              <w:rPr>
                <w:b w:val="0"/>
                <w:i w:val="0"/>
                <w:strike w:val="0"/>
                <w:shadow/>
              </w:rPr>
              <w:t>1.3</w:t>
            </w:r>
          </w:p>
        </w:tc>
        <w:tc>
          <w:tcPr>
            <w:tcW w:w="1871" w:type="dxa"/>
            <w:vMerge w:val="restart"/>
          </w:tcPr>
          <w:p w:rsidR="00685D97" w:rsidRPr="00311F1D" w:rsidRDefault="00685D97" w:rsidP="00720D1D">
            <w:pPr>
              <w:pStyle w:val="ConsPlusNormal"/>
              <w:ind w:left="-77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1F1D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1.3</w:t>
            </w:r>
          </w:p>
        </w:tc>
        <w:tc>
          <w:tcPr>
            <w:tcW w:w="1988" w:type="dxa"/>
            <w:vMerge w:val="restart"/>
          </w:tcPr>
          <w:p w:rsidR="00685D97" w:rsidRPr="002612BA" w:rsidRDefault="00685D97" w:rsidP="00720D1D">
            <w:pPr>
              <w:rPr>
                <w:b w:val="0"/>
                <w:bCs/>
                <w:i w:val="0"/>
                <w:iCs/>
                <w:strike w:val="0"/>
                <w:shadow/>
              </w:rPr>
            </w:pPr>
            <w:r w:rsidRPr="002612BA">
              <w:rPr>
                <w:b w:val="0"/>
                <w:i w:val="0"/>
                <w:strike w:val="0"/>
                <w:shadow/>
              </w:rPr>
              <w:t>Соблюдение установленного законодательством ограничения предельного объема расходов на обслуживание муниципального долга</w:t>
            </w:r>
          </w:p>
        </w:tc>
        <w:tc>
          <w:tcPr>
            <w:tcW w:w="2941" w:type="dxa"/>
          </w:tcPr>
          <w:p w:rsidR="00685D97" w:rsidRPr="00311F1D" w:rsidRDefault="00685D97" w:rsidP="00720D1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1F1D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134" w:type="dxa"/>
          </w:tcPr>
          <w:p w:rsidR="00685D97" w:rsidRPr="002612BA" w:rsidRDefault="00685D97" w:rsidP="00720D1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685D97" w:rsidRPr="002612BA" w:rsidRDefault="00685D97" w:rsidP="00720D1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685D97" w:rsidRPr="0007263C" w:rsidRDefault="00685D97" w:rsidP="00720D1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1B7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685D97" w:rsidRPr="0007263C" w:rsidRDefault="00685D97" w:rsidP="00720D1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1B7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685D97" w:rsidRPr="0007263C" w:rsidRDefault="00685D97" w:rsidP="00720D1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1B7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7" w:type="dxa"/>
          </w:tcPr>
          <w:p w:rsidR="00685D97" w:rsidRPr="0007263C" w:rsidRDefault="00685D97" w:rsidP="00720D1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1B7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8" w:type="dxa"/>
          </w:tcPr>
          <w:p w:rsidR="00685D97" w:rsidRPr="0007263C" w:rsidRDefault="00685D97" w:rsidP="00720D1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1B7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85D97" w:rsidRPr="002612BA" w:rsidTr="006E76E7">
        <w:tc>
          <w:tcPr>
            <w:tcW w:w="644" w:type="dxa"/>
            <w:vMerge/>
          </w:tcPr>
          <w:p w:rsidR="00685D97" w:rsidRDefault="00685D97" w:rsidP="00720D1D">
            <w:pPr>
              <w:rPr>
                <w:b w:val="0"/>
                <w:bCs/>
                <w:i w:val="0"/>
                <w:iCs/>
                <w:strike w:val="0"/>
                <w:shadow/>
              </w:rPr>
            </w:pPr>
          </w:p>
        </w:tc>
        <w:tc>
          <w:tcPr>
            <w:tcW w:w="1871" w:type="dxa"/>
            <w:vMerge/>
          </w:tcPr>
          <w:p w:rsidR="00685D97" w:rsidRPr="00311F1D" w:rsidRDefault="00685D97" w:rsidP="00720D1D">
            <w:pPr>
              <w:pStyle w:val="ConsPlusNormal"/>
              <w:ind w:left="-77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</w:tcPr>
          <w:p w:rsidR="00685D97" w:rsidRPr="009D1AF6" w:rsidRDefault="00685D97" w:rsidP="00720D1D">
            <w:pPr>
              <w:jc w:val="both"/>
              <w:rPr>
                <w:b w:val="0"/>
                <w:bCs/>
                <w:i w:val="0"/>
                <w:iCs/>
                <w:strike w:val="0"/>
              </w:rPr>
            </w:pPr>
          </w:p>
        </w:tc>
        <w:tc>
          <w:tcPr>
            <w:tcW w:w="2941" w:type="dxa"/>
          </w:tcPr>
          <w:p w:rsidR="00685D97" w:rsidRPr="00311F1D" w:rsidRDefault="00685D97" w:rsidP="00720D1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311F1D">
              <w:rPr>
                <w:rFonts w:ascii="Times New Roman" w:hAnsi="Times New Roman" w:cs="Times New Roman"/>
                <w:sz w:val="24"/>
                <w:szCs w:val="24"/>
              </w:rPr>
              <w:t>юджет муниципального образования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Ушинский сельсовет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Земетчинского</w:t>
            </w:r>
            <w:proofErr w:type="spellEnd"/>
            <w:r w:rsidRPr="00311F1D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11F1D">
              <w:rPr>
                <w:rFonts w:ascii="Times New Roman" w:hAnsi="Times New Roman" w:cs="Times New Roman"/>
                <w:sz w:val="24"/>
                <w:szCs w:val="24"/>
              </w:rPr>
              <w:t xml:space="preserve">   Пензенской области»          </w:t>
            </w:r>
          </w:p>
        </w:tc>
        <w:tc>
          <w:tcPr>
            <w:tcW w:w="1134" w:type="dxa"/>
          </w:tcPr>
          <w:p w:rsidR="00685D97" w:rsidRPr="002612BA" w:rsidRDefault="00685D97" w:rsidP="00720D1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685D97" w:rsidRPr="002612BA" w:rsidRDefault="00685D97" w:rsidP="00720D1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685D97" w:rsidRPr="0007263C" w:rsidRDefault="00685D97" w:rsidP="00720D1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65FD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685D97" w:rsidRPr="0007263C" w:rsidRDefault="00685D97" w:rsidP="00720D1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65FD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685D97" w:rsidRPr="0007263C" w:rsidRDefault="00685D97" w:rsidP="00720D1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65FD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7" w:type="dxa"/>
          </w:tcPr>
          <w:p w:rsidR="00685D97" w:rsidRPr="0007263C" w:rsidRDefault="00685D97" w:rsidP="00720D1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65FD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8" w:type="dxa"/>
          </w:tcPr>
          <w:p w:rsidR="00685D97" w:rsidRPr="0007263C" w:rsidRDefault="00685D97" w:rsidP="00720D1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65FD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85D97" w:rsidRPr="002612BA" w:rsidTr="006E76E7">
        <w:tc>
          <w:tcPr>
            <w:tcW w:w="644" w:type="dxa"/>
            <w:vMerge w:val="restart"/>
          </w:tcPr>
          <w:p w:rsidR="00685D97" w:rsidRDefault="00685D97" w:rsidP="00720D1D">
            <w:pPr>
              <w:rPr>
                <w:b w:val="0"/>
                <w:bCs/>
                <w:i w:val="0"/>
                <w:iCs/>
                <w:strike w:val="0"/>
                <w:shadow/>
              </w:rPr>
            </w:pPr>
            <w:r>
              <w:rPr>
                <w:b w:val="0"/>
                <w:i w:val="0"/>
                <w:strike w:val="0"/>
                <w:shadow/>
              </w:rPr>
              <w:t>1.4</w:t>
            </w:r>
          </w:p>
        </w:tc>
        <w:tc>
          <w:tcPr>
            <w:tcW w:w="1871" w:type="dxa"/>
            <w:vMerge w:val="restart"/>
          </w:tcPr>
          <w:p w:rsidR="00685D97" w:rsidRPr="00311F1D" w:rsidRDefault="00685D97" w:rsidP="00720D1D">
            <w:pPr>
              <w:pStyle w:val="ConsPlusNormal"/>
              <w:ind w:left="-77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1F1D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1.4</w:t>
            </w:r>
          </w:p>
        </w:tc>
        <w:tc>
          <w:tcPr>
            <w:tcW w:w="1988" w:type="dxa"/>
            <w:vMerge w:val="restart"/>
          </w:tcPr>
          <w:p w:rsidR="00685D97" w:rsidRPr="009D1AF6" w:rsidRDefault="00685D97" w:rsidP="00720D1D">
            <w:pPr>
              <w:jc w:val="both"/>
              <w:rPr>
                <w:b w:val="0"/>
                <w:bCs/>
                <w:i w:val="0"/>
                <w:iCs/>
                <w:strike w:val="0"/>
              </w:rPr>
            </w:pPr>
            <w:r w:rsidRPr="002612BA">
              <w:rPr>
                <w:b w:val="0"/>
                <w:i w:val="0"/>
                <w:strike w:val="0"/>
                <w:shadow/>
              </w:rPr>
              <w:t xml:space="preserve">Финансовое обеспечение полномочий, переданных органам местного самоуправления </w:t>
            </w:r>
            <w:proofErr w:type="spellStart"/>
            <w:r w:rsidRPr="002612BA">
              <w:rPr>
                <w:b w:val="0"/>
                <w:i w:val="0"/>
                <w:strike w:val="0"/>
                <w:shadow/>
              </w:rPr>
              <w:t>Земетчинского</w:t>
            </w:r>
            <w:proofErr w:type="spellEnd"/>
            <w:r w:rsidRPr="002612BA">
              <w:rPr>
                <w:b w:val="0"/>
                <w:i w:val="0"/>
                <w:strike w:val="0"/>
                <w:shadow/>
              </w:rPr>
              <w:t xml:space="preserve"> </w:t>
            </w:r>
            <w:r w:rsidRPr="002612BA">
              <w:rPr>
                <w:b w:val="0"/>
                <w:i w:val="0"/>
                <w:strike w:val="0"/>
                <w:shadow/>
              </w:rPr>
              <w:lastRenderedPageBreak/>
              <w:t>района</w:t>
            </w:r>
          </w:p>
        </w:tc>
        <w:tc>
          <w:tcPr>
            <w:tcW w:w="2941" w:type="dxa"/>
          </w:tcPr>
          <w:p w:rsidR="00685D97" w:rsidRDefault="00685D97" w:rsidP="00720D1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1F1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Всего</w:t>
            </w:r>
          </w:p>
          <w:p w:rsidR="00685D97" w:rsidRPr="00311F1D" w:rsidRDefault="00685D97" w:rsidP="00720D1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85D97" w:rsidRPr="002612BA" w:rsidRDefault="00685D97" w:rsidP="00685D9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0,6</w:t>
            </w:r>
          </w:p>
        </w:tc>
        <w:tc>
          <w:tcPr>
            <w:tcW w:w="992" w:type="dxa"/>
          </w:tcPr>
          <w:p w:rsidR="00685D97" w:rsidRPr="002612BA" w:rsidRDefault="00685D97" w:rsidP="00685D9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0,6</w:t>
            </w:r>
          </w:p>
        </w:tc>
        <w:tc>
          <w:tcPr>
            <w:tcW w:w="992" w:type="dxa"/>
          </w:tcPr>
          <w:p w:rsidR="00685D97" w:rsidRPr="002612BA" w:rsidRDefault="00685D97" w:rsidP="00720D1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0,6</w:t>
            </w:r>
          </w:p>
        </w:tc>
        <w:tc>
          <w:tcPr>
            <w:tcW w:w="992" w:type="dxa"/>
          </w:tcPr>
          <w:p w:rsidR="00685D97" w:rsidRPr="002612BA" w:rsidRDefault="00685D97" w:rsidP="00720D1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0,6</w:t>
            </w:r>
          </w:p>
        </w:tc>
        <w:tc>
          <w:tcPr>
            <w:tcW w:w="851" w:type="dxa"/>
          </w:tcPr>
          <w:p w:rsidR="00685D97" w:rsidRPr="002612BA" w:rsidRDefault="00685D97" w:rsidP="00720D1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85D97" w:rsidRPr="002612BA" w:rsidRDefault="00685D97" w:rsidP="00720D1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</w:tcPr>
          <w:p w:rsidR="00685D97" w:rsidRPr="002612BA" w:rsidRDefault="00685D97" w:rsidP="00720D1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5D97" w:rsidRPr="002612BA" w:rsidTr="006E76E7">
        <w:tc>
          <w:tcPr>
            <w:tcW w:w="644" w:type="dxa"/>
            <w:vMerge/>
          </w:tcPr>
          <w:p w:rsidR="00685D97" w:rsidRDefault="00685D97" w:rsidP="00720D1D">
            <w:pPr>
              <w:rPr>
                <w:b w:val="0"/>
                <w:bCs/>
                <w:i w:val="0"/>
                <w:iCs/>
                <w:strike w:val="0"/>
                <w:shadow/>
              </w:rPr>
            </w:pPr>
          </w:p>
        </w:tc>
        <w:tc>
          <w:tcPr>
            <w:tcW w:w="1871" w:type="dxa"/>
            <w:vMerge/>
          </w:tcPr>
          <w:p w:rsidR="00685D97" w:rsidRPr="00311F1D" w:rsidRDefault="00685D97" w:rsidP="00720D1D">
            <w:pPr>
              <w:pStyle w:val="ConsPlusNormal"/>
              <w:ind w:left="-77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</w:tcPr>
          <w:p w:rsidR="00685D97" w:rsidRPr="009D1AF6" w:rsidRDefault="00685D97" w:rsidP="00720D1D">
            <w:pPr>
              <w:jc w:val="both"/>
              <w:rPr>
                <w:b w:val="0"/>
                <w:bCs/>
                <w:i w:val="0"/>
                <w:iCs/>
                <w:strike w:val="0"/>
              </w:rPr>
            </w:pPr>
          </w:p>
        </w:tc>
        <w:tc>
          <w:tcPr>
            <w:tcW w:w="2941" w:type="dxa"/>
          </w:tcPr>
          <w:p w:rsidR="00685D97" w:rsidRPr="00311F1D" w:rsidRDefault="00685D97" w:rsidP="00720D1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311F1D">
              <w:rPr>
                <w:rFonts w:ascii="Times New Roman" w:hAnsi="Times New Roman" w:cs="Times New Roman"/>
                <w:sz w:val="24"/>
                <w:szCs w:val="24"/>
              </w:rPr>
              <w:t>юджет муниципального образования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Ушинский сельсовет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Земетчинского</w:t>
            </w:r>
            <w:proofErr w:type="spellEnd"/>
            <w:r w:rsidRPr="00311F1D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11F1D">
              <w:rPr>
                <w:rFonts w:ascii="Times New Roman" w:hAnsi="Times New Roman" w:cs="Times New Roman"/>
                <w:sz w:val="24"/>
                <w:szCs w:val="24"/>
              </w:rPr>
              <w:t xml:space="preserve">   Пензенской области»          </w:t>
            </w:r>
          </w:p>
        </w:tc>
        <w:tc>
          <w:tcPr>
            <w:tcW w:w="1134" w:type="dxa"/>
          </w:tcPr>
          <w:p w:rsidR="00685D97" w:rsidRPr="002612BA" w:rsidRDefault="00685D97" w:rsidP="00685D9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0,6</w:t>
            </w:r>
          </w:p>
        </w:tc>
        <w:tc>
          <w:tcPr>
            <w:tcW w:w="992" w:type="dxa"/>
          </w:tcPr>
          <w:p w:rsidR="00685D97" w:rsidRPr="002612BA" w:rsidRDefault="00685D97" w:rsidP="00685D9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0,6</w:t>
            </w:r>
          </w:p>
        </w:tc>
        <w:tc>
          <w:tcPr>
            <w:tcW w:w="992" w:type="dxa"/>
          </w:tcPr>
          <w:p w:rsidR="00685D97" w:rsidRPr="002612BA" w:rsidRDefault="00685D97" w:rsidP="00720D1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0,6</w:t>
            </w:r>
          </w:p>
        </w:tc>
        <w:tc>
          <w:tcPr>
            <w:tcW w:w="992" w:type="dxa"/>
          </w:tcPr>
          <w:p w:rsidR="00685D97" w:rsidRPr="002612BA" w:rsidRDefault="00685D97" w:rsidP="00720D1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0,6</w:t>
            </w:r>
          </w:p>
        </w:tc>
        <w:tc>
          <w:tcPr>
            <w:tcW w:w="851" w:type="dxa"/>
          </w:tcPr>
          <w:p w:rsidR="00685D97" w:rsidRPr="002612BA" w:rsidRDefault="00685D97" w:rsidP="00720D1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85D97" w:rsidRPr="002612BA" w:rsidRDefault="00685D97" w:rsidP="00720D1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</w:tcPr>
          <w:p w:rsidR="00685D97" w:rsidRPr="002612BA" w:rsidRDefault="00685D97" w:rsidP="00720D1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5D97" w:rsidRPr="002612BA" w:rsidTr="006E76E7">
        <w:tc>
          <w:tcPr>
            <w:tcW w:w="644" w:type="dxa"/>
            <w:vMerge w:val="restart"/>
          </w:tcPr>
          <w:p w:rsidR="00685D97" w:rsidRPr="00311F1D" w:rsidRDefault="00685D97" w:rsidP="00720D1D">
            <w:pPr>
              <w:rPr>
                <w:b w:val="0"/>
                <w:bCs/>
                <w:i w:val="0"/>
                <w:iCs/>
                <w:strike w:val="0"/>
                <w:shadow/>
              </w:rPr>
            </w:pPr>
            <w:r>
              <w:rPr>
                <w:b w:val="0"/>
                <w:i w:val="0"/>
                <w:strike w:val="0"/>
                <w:shadow/>
              </w:rPr>
              <w:lastRenderedPageBreak/>
              <w:t>2</w:t>
            </w:r>
          </w:p>
        </w:tc>
        <w:tc>
          <w:tcPr>
            <w:tcW w:w="1871" w:type="dxa"/>
            <w:vMerge w:val="restart"/>
          </w:tcPr>
          <w:p w:rsidR="00685D97" w:rsidRPr="00311F1D" w:rsidRDefault="00685D97" w:rsidP="00720D1D">
            <w:pPr>
              <w:pStyle w:val="ConsPlusNormal"/>
              <w:ind w:left="-77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1F1D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8" w:type="dxa"/>
            <w:vMerge w:val="restart"/>
          </w:tcPr>
          <w:p w:rsidR="00685D97" w:rsidRPr="009D1AF6" w:rsidRDefault="00685D97" w:rsidP="00720D1D">
            <w:pPr>
              <w:jc w:val="both"/>
              <w:rPr>
                <w:b w:val="0"/>
                <w:bCs/>
                <w:i w:val="0"/>
                <w:iCs/>
                <w:strike w:val="0"/>
                <w:shadow/>
              </w:rPr>
            </w:pPr>
            <w:r w:rsidRPr="009D1AF6">
              <w:rPr>
                <w:b w:val="0"/>
                <w:i w:val="0"/>
                <w:strike w:val="0"/>
              </w:rPr>
              <w:t>Обеспечение защиты территорий от чрезвычайных ситуаций, пожарной безопасности</w:t>
            </w:r>
          </w:p>
        </w:tc>
        <w:tc>
          <w:tcPr>
            <w:tcW w:w="2941" w:type="dxa"/>
          </w:tcPr>
          <w:p w:rsidR="00685D97" w:rsidRPr="00311F1D" w:rsidRDefault="00685D97" w:rsidP="00720D1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1F1D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134" w:type="dxa"/>
          </w:tcPr>
          <w:p w:rsidR="00685D97" w:rsidRPr="002612BA" w:rsidRDefault="00685D97" w:rsidP="00CF71E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95768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F71E3">
              <w:rPr>
                <w:rFonts w:ascii="Times New Roman" w:hAnsi="Times New Roman" w:cs="Times New Roman"/>
                <w:sz w:val="24"/>
                <w:szCs w:val="24"/>
              </w:rPr>
              <w:t>4,8</w:t>
            </w:r>
          </w:p>
        </w:tc>
        <w:tc>
          <w:tcPr>
            <w:tcW w:w="992" w:type="dxa"/>
          </w:tcPr>
          <w:p w:rsidR="00685D97" w:rsidRPr="002612BA" w:rsidRDefault="00957680" w:rsidP="004015F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608,1</w:t>
            </w:r>
          </w:p>
        </w:tc>
        <w:tc>
          <w:tcPr>
            <w:tcW w:w="992" w:type="dxa"/>
            <w:vAlign w:val="center"/>
          </w:tcPr>
          <w:p w:rsidR="00685D97" w:rsidRPr="002612BA" w:rsidRDefault="00957680" w:rsidP="004015F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738,1</w:t>
            </w:r>
          </w:p>
        </w:tc>
        <w:tc>
          <w:tcPr>
            <w:tcW w:w="992" w:type="dxa"/>
            <w:vAlign w:val="center"/>
          </w:tcPr>
          <w:p w:rsidR="00685D97" w:rsidRPr="002612BA" w:rsidRDefault="00685D97" w:rsidP="004015F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85D97" w:rsidRPr="002612BA" w:rsidRDefault="00685D97" w:rsidP="00720D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85D97" w:rsidRPr="002612BA" w:rsidRDefault="00685D97" w:rsidP="00720D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</w:tcPr>
          <w:p w:rsidR="00685D97" w:rsidRPr="002612BA" w:rsidRDefault="00685D97" w:rsidP="00720D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5D97" w:rsidRPr="002612BA" w:rsidTr="006E76E7">
        <w:tc>
          <w:tcPr>
            <w:tcW w:w="644" w:type="dxa"/>
            <w:vMerge/>
          </w:tcPr>
          <w:p w:rsidR="00685D97" w:rsidRPr="00311F1D" w:rsidRDefault="00685D97" w:rsidP="00720D1D">
            <w:pPr>
              <w:rPr>
                <w:b w:val="0"/>
                <w:bCs/>
                <w:i w:val="0"/>
                <w:iCs/>
                <w:strike w:val="0"/>
                <w:shadow/>
              </w:rPr>
            </w:pPr>
          </w:p>
        </w:tc>
        <w:tc>
          <w:tcPr>
            <w:tcW w:w="1871" w:type="dxa"/>
            <w:vMerge/>
          </w:tcPr>
          <w:p w:rsidR="00685D97" w:rsidRPr="00311F1D" w:rsidRDefault="00685D97" w:rsidP="00720D1D">
            <w:pPr>
              <w:jc w:val="both"/>
              <w:rPr>
                <w:b w:val="0"/>
                <w:bCs/>
                <w:i w:val="0"/>
                <w:iCs/>
                <w:strike w:val="0"/>
                <w:shadow/>
              </w:rPr>
            </w:pPr>
          </w:p>
        </w:tc>
        <w:tc>
          <w:tcPr>
            <w:tcW w:w="1988" w:type="dxa"/>
            <w:vMerge/>
          </w:tcPr>
          <w:p w:rsidR="00685D97" w:rsidRPr="00311F1D" w:rsidRDefault="00685D97" w:rsidP="00720D1D">
            <w:pPr>
              <w:rPr>
                <w:b w:val="0"/>
                <w:bCs/>
                <w:i w:val="0"/>
                <w:iCs/>
                <w:strike w:val="0"/>
                <w:shadow/>
              </w:rPr>
            </w:pPr>
          </w:p>
        </w:tc>
        <w:tc>
          <w:tcPr>
            <w:tcW w:w="2941" w:type="dxa"/>
          </w:tcPr>
          <w:p w:rsidR="00685D97" w:rsidRPr="00311F1D" w:rsidRDefault="00685D97" w:rsidP="00720D1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311F1D">
              <w:rPr>
                <w:rFonts w:ascii="Times New Roman" w:hAnsi="Times New Roman" w:cs="Times New Roman"/>
                <w:sz w:val="24"/>
                <w:szCs w:val="24"/>
              </w:rPr>
              <w:t>юджет муниципального образования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Ушинский сельсовет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Земетчинского</w:t>
            </w:r>
            <w:proofErr w:type="spellEnd"/>
            <w:r w:rsidRPr="00311F1D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11F1D">
              <w:rPr>
                <w:rFonts w:ascii="Times New Roman" w:hAnsi="Times New Roman" w:cs="Times New Roman"/>
                <w:sz w:val="24"/>
                <w:szCs w:val="24"/>
              </w:rPr>
              <w:t xml:space="preserve">   Пензенской области»          </w:t>
            </w:r>
          </w:p>
        </w:tc>
        <w:tc>
          <w:tcPr>
            <w:tcW w:w="1134" w:type="dxa"/>
          </w:tcPr>
          <w:p w:rsidR="00685D97" w:rsidRPr="002612BA" w:rsidRDefault="00685D97" w:rsidP="00CF71E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95768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F71E3">
              <w:rPr>
                <w:rFonts w:ascii="Times New Roman" w:hAnsi="Times New Roman" w:cs="Times New Roman"/>
                <w:sz w:val="24"/>
                <w:szCs w:val="24"/>
              </w:rPr>
              <w:t>4,8</w:t>
            </w:r>
          </w:p>
        </w:tc>
        <w:tc>
          <w:tcPr>
            <w:tcW w:w="992" w:type="dxa"/>
          </w:tcPr>
          <w:p w:rsidR="00685D97" w:rsidRPr="004015F4" w:rsidRDefault="00957680" w:rsidP="004015F4">
            <w:pPr>
              <w:pStyle w:val="ConsPlusNormal"/>
              <w:ind w:firstLine="0"/>
              <w:jc w:val="center"/>
            </w:pPr>
            <w:r>
              <w:t>608,1</w:t>
            </w:r>
          </w:p>
        </w:tc>
        <w:tc>
          <w:tcPr>
            <w:tcW w:w="992" w:type="dxa"/>
          </w:tcPr>
          <w:p w:rsidR="00685D97" w:rsidRPr="002612BA" w:rsidRDefault="00957680" w:rsidP="00720D1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738,1</w:t>
            </w:r>
          </w:p>
        </w:tc>
        <w:tc>
          <w:tcPr>
            <w:tcW w:w="992" w:type="dxa"/>
          </w:tcPr>
          <w:p w:rsidR="00685D97" w:rsidRPr="002612BA" w:rsidRDefault="00685D97" w:rsidP="004015F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85D97" w:rsidRPr="002612BA" w:rsidRDefault="00685D97" w:rsidP="00720D1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85D97" w:rsidRPr="00C66B29" w:rsidRDefault="00685D97" w:rsidP="00720D1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</w:tcPr>
          <w:p w:rsidR="00685D97" w:rsidRPr="00C66B29" w:rsidRDefault="00685D97" w:rsidP="00720D1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5D97" w:rsidRPr="002612BA" w:rsidTr="006E76E7">
        <w:tc>
          <w:tcPr>
            <w:tcW w:w="644" w:type="dxa"/>
            <w:vMerge/>
          </w:tcPr>
          <w:p w:rsidR="00685D97" w:rsidRPr="00311F1D" w:rsidRDefault="00685D97" w:rsidP="00720D1D">
            <w:pPr>
              <w:rPr>
                <w:b w:val="0"/>
                <w:bCs/>
                <w:i w:val="0"/>
                <w:iCs/>
                <w:strike w:val="0"/>
                <w:shadow/>
              </w:rPr>
            </w:pPr>
          </w:p>
        </w:tc>
        <w:tc>
          <w:tcPr>
            <w:tcW w:w="1871" w:type="dxa"/>
            <w:vMerge/>
          </w:tcPr>
          <w:p w:rsidR="00685D97" w:rsidRPr="00311F1D" w:rsidRDefault="00685D97" w:rsidP="00720D1D">
            <w:pPr>
              <w:jc w:val="both"/>
              <w:rPr>
                <w:b w:val="0"/>
                <w:bCs/>
                <w:i w:val="0"/>
                <w:iCs/>
                <w:strike w:val="0"/>
                <w:shadow/>
              </w:rPr>
            </w:pPr>
          </w:p>
        </w:tc>
        <w:tc>
          <w:tcPr>
            <w:tcW w:w="1988" w:type="dxa"/>
            <w:vMerge/>
          </w:tcPr>
          <w:p w:rsidR="00685D97" w:rsidRPr="00311F1D" w:rsidRDefault="00685D97" w:rsidP="00720D1D">
            <w:pPr>
              <w:rPr>
                <w:b w:val="0"/>
                <w:bCs/>
                <w:i w:val="0"/>
                <w:iCs/>
                <w:strike w:val="0"/>
                <w:shadow/>
              </w:rPr>
            </w:pPr>
          </w:p>
        </w:tc>
        <w:tc>
          <w:tcPr>
            <w:tcW w:w="2941" w:type="dxa"/>
          </w:tcPr>
          <w:p w:rsidR="00685D97" w:rsidRPr="00311F1D" w:rsidRDefault="00685D97" w:rsidP="00720D1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1F1D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 из федерального бюджета</w:t>
            </w:r>
          </w:p>
        </w:tc>
        <w:tc>
          <w:tcPr>
            <w:tcW w:w="1134" w:type="dxa"/>
          </w:tcPr>
          <w:p w:rsidR="00685D97" w:rsidRPr="002612BA" w:rsidRDefault="00685D97" w:rsidP="00720D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85D97" w:rsidRPr="002612BA" w:rsidRDefault="00685D97" w:rsidP="00720D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85D97" w:rsidRPr="002612BA" w:rsidRDefault="00685D97" w:rsidP="00720D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85D97" w:rsidRPr="002612BA" w:rsidRDefault="00685D97" w:rsidP="00720D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85D97" w:rsidRPr="002612BA" w:rsidRDefault="00685D97" w:rsidP="00720D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85D97" w:rsidRPr="002612BA" w:rsidRDefault="00685D97" w:rsidP="00720D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</w:tcPr>
          <w:p w:rsidR="00685D97" w:rsidRPr="002612BA" w:rsidRDefault="00685D97" w:rsidP="00720D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5D97" w:rsidRPr="002612BA" w:rsidTr="006E76E7">
        <w:tc>
          <w:tcPr>
            <w:tcW w:w="644" w:type="dxa"/>
            <w:vMerge/>
          </w:tcPr>
          <w:p w:rsidR="00685D97" w:rsidRPr="00311F1D" w:rsidRDefault="00685D97" w:rsidP="00720D1D">
            <w:pPr>
              <w:rPr>
                <w:b w:val="0"/>
                <w:bCs/>
                <w:i w:val="0"/>
                <w:iCs/>
                <w:strike w:val="0"/>
                <w:shadow/>
              </w:rPr>
            </w:pPr>
          </w:p>
        </w:tc>
        <w:tc>
          <w:tcPr>
            <w:tcW w:w="1871" w:type="dxa"/>
            <w:vMerge/>
          </w:tcPr>
          <w:p w:rsidR="00685D97" w:rsidRPr="00311F1D" w:rsidRDefault="00685D97" w:rsidP="00720D1D">
            <w:pPr>
              <w:jc w:val="both"/>
              <w:rPr>
                <w:b w:val="0"/>
                <w:bCs/>
                <w:i w:val="0"/>
                <w:iCs/>
                <w:strike w:val="0"/>
                <w:shadow/>
              </w:rPr>
            </w:pPr>
          </w:p>
        </w:tc>
        <w:tc>
          <w:tcPr>
            <w:tcW w:w="1988" w:type="dxa"/>
            <w:vMerge/>
          </w:tcPr>
          <w:p w:rsidR="00685D97" w:rsidRPr="00311F1D" w:rsidRDefault="00685D97" w:rsidP="00720D1D">
            <w:pPr>
              <w:rPr>
                <w:b w:val="0"/>
                <w:bCs/>
                <w:i w:val="0"/>
                <w:iCs/>
                <w:strike w:val="0"/>
                <w:shadow/>
              </w:rPr>
            </w:pPr>
          </w:p>
        </w:tc>
        <w:tc>
          <w:tcPr>
            <w:tcW w:w="2941" w:type="dxa"/>
          </w:tcPr>
          <w:p w:rsidR="00685D97" w:rsidRPr="00311F1D" w:rsidRDefault="00685D97" w:rsidP="00720D1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1F1D">
              <w:rPr>
                <w:rFonts w:ascii="Times New Roman" w:hAnsi="Times New Roman" w:cs="Times New Roman"/>
                <w:sz w:val="24"/>
                <w:szCs w:val="24"/>
              </w:rPr>
              <w:t xml:space="preserve">межбюджетные трансферты из  бюджета   Пензенской области          </w:t>
            </w:r>
          </w:p>
        </w:tc>
        <w:tc>
          <w:tcPr>
            <w:tcW w:w="1134" w:type="dxa"/>
          </w:tcPr>
          <w:p w:rsidR="00685D97" w:rsidRPr="002612BA" w:rsidRDefault="00685D97" w:rsidP="00720D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85D97" w:rsidRPr="002612BA" w:rsidRDefault="00685D97" w:rsidP="00720D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85D97" w:rsidRPr="002612BA" w:rsidRDefault="00685D97" w:rsidP="00720D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85D97" w:rsidRPr="002612BA" w:rsidRDefault="00685D97" w:rsidP="00720D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85D97" w:rsidRPr="002612BA" w:rsidRDefault="00685D97" w:rsidP="00720D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85D97" w:rsidRPr="002612BA" w:rsidRDefault="00685D97" w:rsidP="00720D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</w:tcPr>
          <w:p w:rsidR="00685D97" w:rsidRPr="002612BA" w:rsidRDefault="00685D97" w:rsidP="00720D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5D97" w:rsidRPr="002612BA" w:rsidTr="006E76E7">
        <w:tc>
          <w:tcPr>
            <w:tcW w:w="644" w:type="dxa"/>
            <w:vMerge/>
          </w:tcPr>
          <w:p w:rsidR="00685D97" w:rsidRPr="00311F1D" w:rsidRDefault="00685D97" w:rsidP="00720D1D">
            <w:pPr>
              <w:rPr>
                <w:b w:val="0"/>
                <w:bCs/>
                <w:i w:val="0"/>
                <w:iCs/>
                <w:strike w:val="0"/>
                <w:shadow/>
              </w:rPr>
            </w:pPr>
          </w:p>
        </w:tc>
        <w:tc>
          <w:tcPr>
            <w:tcW w:w="1871" w:type="dxa"/>
            <w:vMerge/>
          </w:tcPr>
          <w:p w:rsidR="00685D97" w:rsidRPr="00311F1D" w:rsidRDefault="00685D97" w:rsidP="00720D1D">
            <w:pPr>
              <w:jc w:val="both"/>
              <w:rPr>
                <w:b w:val="0"/>
                <w:bCs/>
                <w:i w:val="0"/>
                <w:iCs/>
                <w:strike w:val="0"/>
                <w:shadow/>
              </w:rPr>
            </w:pPr>
          </w:p>
        </w:tc>
        <w:tc>
          <w:tcPr>
            <w:tcW w:w="1988" w:type="dxa"/>
            <w:vMerge/>
          </w:tcPr>
          <w:p w:rsidR="00685D97" w:rsidRPr="00311F1D" w:rsidRDefault="00685D97" w:rsidP="00720D1D">
            <w:pPr>
              <w:rPr>
                <w:b w:val="0"/>
                <w:bCs/>
                <w:i w:val="0"/>
                <w:iCs/>
                <w:strike w:val="0"/>
                <w:shadow/>
              </w:rPr>
            </w:pPr>
          </w:p>
        </w:tc>
        <w:tc>
          <w:tcPr>
            <w:tcW w:w="2941" w:type="dxa"/>
          </w:tcPr>
          <w:p w:rsidR="00685D97" w:rsidRPr="00E76578" w:rsidRDefault="00685D97" w:rsidP="00720D1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Межбюджетные трансферты из </w:t>
            </w:r>
            <w:r w:rsidRPr="00E76578">
              <w:rPr>
                <w:rFonts w:ascii="Times New Roman" w:hAnsi="Times New Roman" w:cs="Times New Roman"/>
                <w:sz w:val="24"/>
                <w:szCs w:val="24"/>
              </w:rPr>
              <w:t xml:space="preserve">бюджета            </w:t>
            </w:r>
          </w:p>
          <w:p w:rsidR="00685D97" w:rsidRPr="00311F1D" w:rsidRDefault="00685D97" w:rsidP="00720D1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76578">
              <w:rPr>
                <w:rFonts w:ascii="Times New Roman" w:hAnsi="Times New Roman" w:cs="Times New Roman"/>
                <w:sz w:val="24"/>
                <w:szCs w:val="24"/>
              </w:rPr>
              <w:t>Земетчинского</w:t>
            </w:r>
            <w:proofErr w:type="spellEnd"/>
            <w:r w:rsidRPr="00E76578"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</w:p>
        </w:tc>
        <w:tc>
          <w:tcPr>
            <w:tcW w:w="1134" w:type="dxa"/>
          </w:tcPr>
          <w:p w:rsidR="00685D97" w:rsidRPr="002612BA" w:rsidRDefault="00685D97" w:rsidP="00720D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85D97" w:rsidRPr="002612BA" w:rsidRDefault="00685D97" w:rsidP="00720D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85D97" w:rsidRPr="002612BA" w:rsidRDefault="00685D97" w:rsidP="00720D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85D97" w:rsidRPr="002612BA" w:rsidRDefault="00685D97" w:rsidP="00720D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85D97" w:rsidRPr="002612BA" w:rsidRDefault="00685D97" w:rsidP="00720D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85D97" w:rsidRPr="002612BA" w:rsidRDefault="00685D97" w:rsidP="00720D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</w:tcPr>
          <w:p w:rsidR="00685D97" w:rsidRPr="002612BA" w:rsidRDefault="00685D97" w:rsidP="00720D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5D97" w:rsidRPr="002612BA" w:rsidTr="006E76E7">
        <w:trPr>
          <w:trHeight w:val="489"/>
        </w:trPr>
        <w:tc>
          <w:tcPr>
            <w:tcW w:w="644" w:type="dxa"/>
            <w:vMerge/>
          </w:tcPr>
          <w:p w:rsidR="00685D97" w:rsidRPr="00311F1D" w:rsidRDefault="00685D97" w:rsidP="00720D1D">
            <w:pPr>
              <w:rPr>
                <w:b w:val="0"/>
                <w:bCs/>
                <w:i w:val="0"/>
                <w:iCs/>
                <w:strike w:val="0"/>
                <w:shadow/>
              </w:rPr>
            </w:pPr>
          </w:p>
        </w:tc>
        <w:tc>
          <w:tcPr>
            <w:tcW w:w="1871" w:type="dxa"/>
            <w:vMerge/>
          </w:tcPr>
          <w:p w:rsidR="00685D97" w:rsidRPr="00311F1D" w:rsidRDefault="00685D97" w:rsidP="00720D1D">
            <w:pPr>
              <w:jc w:val="both"/>
              <w:rPr>
                <w:b w:val="0"/>
                <w:bCs/>
                <w:i w:val="0"/>
                <w:iCs/>
                <w:strike w:val="0"/>
                <w:shadow/>
              </w:rPr>
            </w:pPr>
          </w:p>
        </w:tc>
        <w:tc>
          <w:tcPr>
            <w:tcW w:w="1988" w:type="dxa"/>
            <w:vMerge/>
          </w:tcPr>
          <w:p w:rsidR="00685D97" w:rsidRPr="00311F1D" w:rsidRDefault="00685D97" w:rsidP="00720D1D">
            <w:pPr>
              <w:rPr>
                <w:b w:val="0"/>
                <w:bCs/>
                <w:i w:val="0"/>
                <w:iCs/>
                <w:strike w:val="0"/>
                <w:shadow/>
              </w:rPr>
            </w:pPr>
          </w:p>
        </w:tc>
        <w:tc>
          <w:tcPr>
            <w:tcW w:w="2941" w:type="dxa"/>
          </w:tcPr>
          <w:p w:rsidR="00685D97" w:rsidRPr="00311F1D" w:rsidRDefault="00685D97" w:rsidP="00720D1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1F1D">
              <w:rPr>
                <w:rFonts w:ascii="Times New Roman" w:hAnsi="Times New Roman" w:cs="Times New Roman"/>
                <w:sz w:val="24"/>
                <w:szCs w:val="24"/>
              </w:rPr>
              <w:t>иные источники</w:t>
            </w:r>
          </w:p>
        </w:tc>
        <w:tc>
          <w:tcPr>
            <w:tcW w:w="1134" w:type="dxa"/>
          </w:tcPr>
          <w:p w:rsidR="00685D97" w:rsidRPr="002612BA" w:rsidRDefault="00685D97" w:rsidP="00720D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85D97" w:rsidRPr="002612BA" w:rsidRDefault="00685D97" w:rsidP="00720D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85D97" w:rsidRPr="002612BA" w:rsidRDefault="00685D97" w:rsidP="00720D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85D97" w:rsidRPr="002612BA" w:rsidRDefault="00685D97" w:rsidP="00720D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85D97" w:rsidRPr="002612BA" w:rsidRDefault="00685D97" w:rsidP="00720D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85D97" w:rsidRPr="002612BA" w:rsidRDefault="00685D97" w:rsidP="00720D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</w:tcPr>
          <w:p w:rsidR="00685D97" w:rsidRPr="002612BA" w:rsidRDefault="00685D97" w:rsidP="00720D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71E3" w:rsidRPr="002612BA" w:rsidTr="006E76E7">
        <w:tc>
          <w:tcPr>
            <w:tcW w:w="644" w:type="dxa"/>
            <w:vMerge w:val="restart"/>
          </w:tcPr>
          <w:p w:rsidR="00CF71E3" w:rsidRPr="00311F1D" w:rsidRDefault="00CF71E3" w:rsidP="00720D1D">
            <w:pPr>
              <w:rPr>
                <w:b w:val="0"/>
                <w:bCs/>
                <w:i w:val="0"/>
                <w:iCs/>
                <w:strike w:val="0"/>
                <w:shadow/>
              </w:rPr>
            </w:pPr>
            <w:r>
              <w:rPr>
                <w:b w:val="0"/>
                <w:i w:val="0"/>
                <w:strike w:val="0"/>
                <w:shadow/>
              </w:rPr>
              <w:t>2.1</w:t>
            </w:r>
          </w:p>
        </w:tc>
        <w:tc>
          <w:tcPr>
            <w:tcW w:w="1871" w:type="dxa"/>
            <w:vMerge w:val="restart"/>
          </w:tcPr>
          <w:p w:rsidR="00CF71E3" w:rsidRPr="00311F1D" w:rsidRDefault="00CF71E3" w:rsidP="00720D1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1F1D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2.1</w:t>
            </w:r>
          </w:p>
        </w:tc>
        <w:tc>
          <w:tcPr>
            <w:tcW w:w="1988" w:type="dxa"/>
            <w:vMerge w:val="restart"/>
          </w:tcPr>
          <w:p w:rsidR="00CF71E3" w:rsidRPr="00311F1D" w:rsidRDefault="00CF71E3" w:rsidP="00720D1D">
            <w:pPr>
              <w:rPr>
                <w:b w:val="0"/>
                <w:bCs/>
                <w:i w:val="0"/>
                <w:iCs/>
                <w:strike w:val="0"/>
                <w:shadow/>
              </w:rPr>
            </w:pPr>
            <w:r w:rsidRPr="002612BA">
              <w:rPr>
                <w:b w:val="0"/>
                <w:i w:val="0"/>
                <w:strike w:val="0"/>
                <w:shadow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2941" w:type="dxa"/>
          </w:tcPr>
          <w:p w:rsidR="00CF71E3" w:rsidRPr="00311F1D" w:rsidRDefault="00CF71E3" w:rsidP="00720D1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1F1D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134" w:type="dxa"/>
          </w:tcPr>
          <w:p w:rsidR="00CF71E3" w:rsidRPr="002612BA" w:rsidRDefault="00CF71E3" w:rsidP="009D280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924,8</w:t>
            </w:r>
          </w:p>
        </w:tc>
        <w:tc>
          <w:tcPr>
            <w:tcW w:w="992" w:type="dxa"/>
          </w:tcPr>
          <w:p w:rsidR="00CF71E3" w:rsidRPr="002612BA" w:rsidRDefault="00CF71E3" w:rsidP="004F6AB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608,1</w:t>
            </w:r>
          </w:p>
        </w:tc>
        <w:tc>
          <w:tcPr>
            <w:tcW w:w="992" w:type="dxa"/>
            <w:vAlign w:val="center"/>
          </w:tcPr>
          <w:p w:rsidR="00CF71E3" w:rsidRPr="002612BA" w:rsidRDefault="00CF71E3" w:rsidP="004F6AB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738,1</w:t>
            </w:r>
          </w:p>
        </w:tc>
        <w:tc>
          <w:tcPr>
            <w:tcW w:w="992" w:type="dxa"/>
            <w:vAlign w:val="center"/>
          </w:tcPr>
          <w:p w:rsidR="00CF71E3" w:rsidRPr="002612BA" w:rsidRDefault="00CF71E3" w:rsidP="00720D1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F71E3" w:rsidRPr="002612BA" w:rsidRDefault="00CF71E3" w:rsidP="00720D1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F71E3" w:rsidRPr="00C66B29" w:rsidRDefault="00CF71E3" w:rsidP="00720D1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</w:tcPr>
          <w:p w:rsidR="00CF71E3" w:rsidRPr="00C66B29" w:rsidRDefault="00CF71E3" w:rsidP="00720D1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71E3" w:rsidRPr="002612BA" w:rsidTr="006E76E7">
        <w:tc>
          <w:tcPr>
            <w:tcW w:w="644" w:type="dxa"/>
            <w:vMerge/>
          </w:tcPr>
          <w:p w:rsidR="00CF71E3" w:rsidRPr="00311F1D" w:rsidRDefault="00CF71E3" w:rsidP="00720D1D">
            <w:pPr>
              <w:rPr>
                <w:b w:val="0"/>
                <w:bCs/>
                <w:i w:val="0"/>
                <w:iCs/>
                <w:strike w:val="0"/>
                <w:shadow/>
              </w:rPr>
            </w:pPr>
          </w:p>
        </w:tc>
        <w:tc>
          <w:tcPr>
            <w:tcW w:w="1871" w:type="dxa"/>
            <w:vMerge/>
          </w:tcPr>
          <w:p w:rsidR="00CF71E3" w:rsidRPr="00311F1D" w:rsidRDefault="00CF71E3" w:rsidP="00720D1D">
            <w:pPr>
              <w:jc w:val="both"/>
              <w:rPr>
                <w:b w:val="0"/>
                <w:bCs/>
                <w:i w:val="0"/>
                <w:iCs/>
                <w:strike w:val="0"/>
                <w:shadow/>
              </w:rPr>
            </w:pPr>
          </w:p>
        </w:tc>
        <w:tc>
          <w:tcPr>
            <w:tcW w:w="1988" w:type="dxa"/>
            <w:vMerge/>
          </w:tcPr>
          <w:p w:rsidR="00CF71E3" w:rsidRPr="00311F1D" w:rsidRDefault="00CF71E3" w:rsidP="00720D1D">
            <w:pPr>
              <w:rPr>
                <w:b w:val="0"/>
                <w:bCs/>
                <w:i w:val="0"/>
                <w:iCs/>
                <w:strike w:val="0"/>
                <w:shadow/>
              </w:rPr>
            </w:pPr>
          </w:p>
        </w:tc>
        <w:tc>
          <w:tcPr>
            <w:tcW w:w="2941" w:type="dxa"/>
          </w:tcPr>
          <w:p w:rsidR="00CF71E3" w:rsidRPr="00311F1D" w:rsidRDefault="00CF71E3" w:rsidP="00720D1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311F1D">
              <w:rPr>
                <w:rFonts w:ascii="Times New Roman" w:hAnsi="Times New Roman" w:cs="Times New Roman"/>
                <w:sz w:val="24"/>
                <w:szCs w:val="24"/>
              </w:rPr>
              <w:t>юджет муниципального образования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Ушинский сельсовет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Земетчинского</w:t>
            </w:r>
            <w:proofErr w:type="spellEnd"/>
            <w:r w:rsidRPr="00311F1D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11F1D">
              <w:rPr>
                <w:rFonts w:ascii="Times New Roman" w:hAnsi="Times New Roman" w:cs="Times New Roman"/>
                <w:sz w:val="24"/>
                <w:szCs w:val="24"/>
              </w:rPr>
              <w:t xml:space="preserve">   Пензенской области»          </w:t>
            </w:r>
          </w:p>
        </w:tc>
        <w:tc>
          <w:tcPr>
            <w:tcW w:w="1134" w:type="dxa"/>
          </w:tcPr>
          <w:p w:rsidR="00CF71E3" w:rsidRPr="002612BA" w:rsidRDefault="00CF71E3" w:rsidP="009D280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924,8</w:t>
            </w:r>
          </w:p>
        </w:tc>
        <w:tc>
          <w:tcPr>
            <w:tcW w:w="992" w:type="dxa"/>
          </w:tcPr>
          <w:p w:rsidR="00CF71E3" w:rsidRPr="004015F4" w:rsidRDefault="00CF71E3" w:rsidP="004F6AB9">
            <w:pPr>
              <w:pStyle w:val="ConsPlusNormal"/>
              <w:ind w:firstLine="0"/>
              <w:jc w:val="center"/>
            </w:pPr>
            <w:r>
              <w:t>608,1</w:t>
            </w:r>
          </w:p>
        </w:tc>
        <w:tc>
          <w:tcPr>
            <w:tcW w:w="992" w:type="dxa"/>
          </w:tcPr>
          <w:p w:rsidR="00CF71E3" w:rsidRPr="002612BA" w:rsidRDefault="00CF71E3" w:rsidP="004F6AB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738,1</w:t>
            </w:r>
          </w:p>
        </w:tc>
        <w:tc>
          <w:tcPr>
            <w:tcW w:w="992" w:type="dxa"/>
          </w:tcPr>
          <w:p w:rsidR="00CF71E3" w:rsidRPr="002612BA" w:rsidRDefault="00CF71E3" w:rsidP="00720D1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F71E3" w:rsidRPr="002612BA" w:rsidRDefault="00CF71E3" w:rsidP="00720D1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F71E3" w:rsidRPr="00C66B29" w:rsidRDefault="00CF71E3" w:rsidP="00720D1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</w:tcPr>
          <w:p w:rsidR="00CF71E3" w:rsidRPr="00C66B29" w:rsidRDefault="00CF71E3" w:rsidP="00720D1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5D97" w:rsidRPr="002612BA" w:rsidTr="006E76E7">
        <w:tc>
          <w:tcPr>
            <w:tcW w:w="644" w:type="dxa"/>
            <w:vMerge/>
          </w:tcPr>
          <w:p w:rsidR="00685D97" w:rsidRPr="00311F1D" w:rsidRDefault="00685D97" w:rsidP="00720D1D">
            <w:pPr>
              <w:rPr>
                <w:b w:val="0"/>
                <w:bCs/>
                <w:i w:val="0"/>
                <w:iCs/>
                <w:strike w:val="0"/>
                <w:shadow/>
              </w:rPr>
            </w:pPr>
          </w:p>
        </w:tc>
        <w:tc>
          <w:tcPr>
            <w:tcW w:w="1871" w:type="dxa"/>
            <w:vMerge/>
          </w:tcPr>
          <w:p w:rsidR="00685D97" w:rsidRPr="00311F1D" w:rsidRDefault="00685D97" w:rsidP="00720D1D">
            <w:pPr>
              <w:jc w:val="both"/>
              <w:rPr>
                <w:b w:val="0"/>
                <w:bCs/>
                <w:i w:val="0"/>
                <w:iCs/>
                <w:strike w:val="0"/>
                <w:shadow/>
              </w:rPr>
            </w:pPr>
          </w:p>
        </w:tc>
        <w:tc>
          <w:tcPr>
            <w:tcW w:w="1988" w:type="dxa"/>
            <w:vMerge/>
          </w:tcPr>
          <w:p w:rsidR="00685D97" w:rsidRPr="00311F1D" w:rsidRDefault="00685D97" w:rsidP="00720D1D">
            <w:pPr>
              <w:rPr>
                <w:b w:val="0"/>
                <w:bCs/>
                <w:i w:val="0"/>
                <w:iCs/>
                <w:strike w:val="0"/>
                <w:shadow/>
              </w:rPr>
            </w:pPr>
          </w:p>
        </w:tc>
        <w:tc>
          <w:tcPr>
            <w:tcW w:w="2941" w:type="dxa"/>
          </w:tcPr>
          <w:p w:rsidR="00685D97" w:rsidRPr="00311F1D" w:rsidRDefault="00685D97" w:rsidP="00720D1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1F1D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 из федерального бюджета</w:t>
            </w:r>
          </w:p>
        </w:tc>
        <w:tc>
          <w:tcPr>
            <w:tcW w:w="1134" w:type="dxa"/>
          </w:tcPr>
          <w:p w:rsidR="00685D97" w:rsidRPr="002612BA" w:rsidRDefault="00685D97" w:rsidP="00720D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85D97" w:rsidRPr="002612BA" w:rsidRDefault="00685D97" w:rsidP="00720D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85D97" w:rsidRPr="002612BA" w:rsidRDefault="00685D97" w:rsidP="00720D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85D97" w:rsidRPr="002612BA" w:rsidRDefault="00685D97" w:rsidP="00720D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85D97" w:rsidRPr="002612BA" w:rsidRDefault="00685D97" w:rsidP="00720D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85D97" w:rsidRPr="002612BA" w:rsidRDefault="00685D97" w:rsidP="00720D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</w:tcPr>
          <w:p w:rsidR="00685D97" w:rsidRPr="002612BA" w:rsidRDefault="00685D97" w:rsidP="00720D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5D97" w:rsidRPr="002612BA" w:rsidTr="006E76E7">
        <w:tc>
          <w:tcPr>
            <w:tcW w:w="644" w:type="dxa"/>
            <w:vMerge/>
          </w:tcPr>
          <w:p w:rsidR="00685D97" w:rsidRPr="00311F1D" w:rsidRDefault="00685D97" w:rsidP="00720D1D">
            <w:pPr>
              <w:rPr>
                <w:b w:val="0"/>
                <w:bCs/>
                <w:i w:val="0"/>
                <w:iCs/>
                <w:strike w:val="0"/>
                <w:shadow/>
              </w:rPr>
            </w:pPr>
          </w:p>
        </w:tc>
        <w:tc>
          <w:tcPr>
            <w:tcW w:w="1871" w:type="dxa"/>
            <w:vMerge/>
          </w:tcPr>
          <w:p w:rsidR="00685D97" w:rsidRPr="00311F1D" w:rsidRDefault="00685D97" w:rsidP="00720D1D">
            <w:pPr>
              <w:jc w:val="both"/>
              <w:rPr>
                <w:b w:val="0"/>
                <w:bCs/>
                <w:i w:val="0"/>
                <w:iCs/>
                <w:strike w:val="0"/>
                <w:shadow/>
              </w:rPr>
            </w:pPr>
          </w:p>
        </w:tc>
        <w:tc>
          <w:tcPr>
            <w:tcW w:w="1988" w:type="dxa"/>
            <w:vMerge/>
          </w:tcPr>
          <w:p w:rsidR="00685D97" w:rsidRPr="00311F1D" w:rsidRDefault="00685D97" w:rsidP="00720D1D">
            <w:pPr>
              <w:rPr>
                <w:b w:val="0"/>
                <w:bCs/>
                <w:i w:val="0"/>
                <w:iCs/>
                <w:strike w:val="0"/>
                <w:shadow/>
              </w:rPr>
            </w:pPr>
          </w:p>
        </w:tc>
        <w:tc>
          <w:tcPr>
            <w:tcW w:w="2941" w:type="dxa"/>
          </w:tcPr>
          <w:p w:rsidR="00685D97" w:rsidRPr="00311F1D" w:rsidRDefault="00685D97" w:rsidP="00720D1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1F1D">
              <w:rPr>
                <w:rFonts w:ascii="Times New Roman" w:hAnsi="Times New Roman" w:cs="Times New Roman"/>
                <w:sz w:val="24"/>
                <w:szCs w:val="24"/>
              </w:rPr>
              <w:t xml:space="preserve">межбюджетные трансферты из  бюджета   Пензенской области          </w:t>
            </w:r>
          </w:p>
        </w:tc>
        <w:tc>
          <w:tcPr>
            <w:tcW w:w="1134" w:type="dxa"/>
          </w:tcPr>
          <w:p w:rsidR="00685D97" w:rsidRPr="002612BA" w:rsidRDefault="00685D97" w:rsidP="00720D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85D97" w:rsidRPr="002612BA" w:rsidRDefault="00685D97" w:rsidP="00720D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85D97" w:rsidRPr="002612BA" w:rsidRDefault="00685D97" w:rsidP="00720D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85D97" w:rsidRPr="002612BA" w:rsidRDefault="00685D97" w:rsidP="00720D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85D97" w:rsidRPr="002612BA" w:rsidRDefault="00685D97" w:rsidP="00720D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85D97" w:rsidRPr="002612BA" w:rsidRDefault="00685D97" w:rsidP="00720D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</w:tcPr>
          <w:p w:rsidR="00685D97" w:rsidRPr="002612BA" w:rsidRDefault="00685D97" w:rsidP="00720D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5D97" w:rsidRPr="002612BA" w:rsidTr="006E76E7">
        <w:tc>
          <w:tcPr>
            <w:tcW w:w="644" w:type="dxa"/>
            <w:vMerge/>
          </w:tcPr>
          <w:p w:rsidR="00685D97" w:rsidRPr="00311F1D" w:rsidRDefault="00685D97" w:rsidP="00720D1D">
            <w:pPr>
              <w:rPr>
                <w:b w:val="0"/>
                <w:bCs/>
                <w:i w:val="0"/>
                <w:iCs/>
                <w:strike w:val="0"/>
                <w:shadow/>
              </w:rPr>
            </w:pPr>
          </w:p>
        </w:tc>
        <w:tc>
          <w:tcPr>
            <w:tcW w:w="1871" w:type="dxa"/>
            <w:vMerge/>
          </w:tcPr>
          <w:p w:rsidR="00685D97" w:rsidRPr="00311F1D" w:rsidRDefault="00685D97" w:rsidP="00720D1D">
            <w:pPr>
              <w:jc w:val="both"/>
              <w:rPr>
                <w:b w:val="0"/>
                <w:bCs/>
                <w:i w:val="0"/>
                <w:iCs/>
                <w:strike w:val="0"/>
                <w:shadow/>
              </w:rPr>
            </w:pPr>
          </w:p>
        </w:tc>
        <w:tc>
          <w:tcPr>
            <w:tcW w:w="1988" w:type="dxa"/>
            <w:vMerge/>
          </w:tcPr>
          <w:p w:rsidR="00685D97" w:rsidRPr="00311F1D" w:rsidRDefault="00685D97" w:rsidP="00720D1D">
            <w:pPr>
              <w:rPr>
                <w:b w:val="0"/>
                <w:bCs/>
                <w:i w:val="0"/>
                <w:iCs/>
                <w:strike w:val="0"/>
                <w:shadow/>
              </w:rPr>
            </w:pPr>
          </w:p>
        </w:tc>
        <w:tc>
          <w:tcPr>
            <w:tcW w:w="2941" w:type="dxa"/>
          </w:tcPr>
          <w:p w:rsidR="00685D97" w:rsidRPr="00E76578" w:rsidRDefault="00685D97" w:rsidP="00720D1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Межбюджетные трансферты из </w:t>
            </w:r>
            <w:r w:rsidRPr="00E76578">
              <w:rPr>
                <w:rFonts w:ascii="Times New Roman" w:hAnsi="Times New Roman" w:cs="Times New Roman"/>
                <w:sz w:val="24"/>
                <w:szCs w:val="24"/>
              </w:rPr>
              <w:t xml:space="preserve">бюджета            </w:t>
            </w:r>
          </w:p>
          <w:p w:rsidR="00685D97" w:rsidRPr="00311F1D" w:rsidRDefault="00685D97" w:rsidP="00720D1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76578">
              <w:rPr>
                <w:rFonts w:ascii="Times New Roman" w:hAnsi="Times New Roman" w:cs="Times New Roman"/>
                <w:sz w:val="24"/>
                <w:szCs w:val="24"/>
              </w:rPr>
              <w:t>Земетчинского</w:t>
            </w:r>
            <w:proofErr w:type="spellEnd"/>
            <w:r w:rsidRPr="00E76578"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</w:p>
        </w:tc>
        <w:tc>
          <w:tcPr>
            <w:tcW w:w="1134" w:type="dxa"/>
          </w:tcPr>
          <w:p w:rsidR="00685D97" w:rsidRPr="002612BA" w:rsidRDefault="00685D97" w:rsidP="00720D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85D97" w:rsidRPr="002612BA" w:rsidRDefault="00685D97" w:rsidP="00720D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85D97" w:rsidRPr="002612BA" w:rsidRDefault="00685D97" w:rsidP="00720D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85D97" w:rsidRPr="002612BA" w:rsidRDefault="00685D97" w:rsidP="00720D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85D97" w:rsidRPr="002612BA" w:rsidRDefault="00685D97" w:rsidP="00720D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85D97" w:rsidRPr="002612BA" w:rsidRDefault="00685D97" w:rsidP="00720D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</w:tcPr>
          <w:p w:rsidR="00685D97" w:rsidRPr="002612BA" w:rsidRDefault="00685D97" w:rsidP="00720D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5D97" w:rsidRPr="002612BA" w:rsidTr="006E76E7">
        <w:tc>
          <w:tcPr>
            <w:tcW w:w="644" w:type="dxa"/>
            <w:vMerge/>
          </w:tcPr>
          <w:p w:rsidR="00685D97" w:rsidRPr="00311F1D" w:rsidRDefault="00685D97" w:rsidP="00720D1D">
            <w:pPr>
              <w:rPr>
                <w:b w:val="0"/>
                <w:bCs/>
                <w:i w:val="0"/>
                <w:iCs/>
                <w:strike w:val="0"/>
                <w:shadow/>
              </w:rPr>
            </w:pPr>
          </w:p>
        </w:tc>
        <w:tc>
          <w:tcPr>
            <w:tcW w:w="1871" w:type="dxa"/>
            <w:vMerge/>
          </w:tcPr>
          <w:p w:rsidR="00685D97" w:rsidRPr="00311F1D" w:rsidRDefault="00685D97" w:rsidP="00720D1D">
            <w:pPr>
              <w:jc w:val="both"/>
              <w:rPr>
                <w:b w:val="0"/>
                <w:bCs/>
                <w:i w:val="0"/>
                <w:iCs/>
                <w:strike w:val="0"/>
                <w:shadow/>
              </w:rPr>
            </w:pPr>
          </w:p>
        </w:tc>
        <w:tc>
          <w:tcPr>
            <w:tcW w:w="1988" w:type="dxa"/>
            <w:vMerge/>
          </w:tcPr>
          <w:p w:rsidR="00685D97" w:rsidRPr="00311F1D" w:rsidRDefault="00685D97" w:rsidP="00720D1D">
            <w:pPr>
              <w:rPr>
                <w:b w:val="0"/>
                <w:bCs/>
                <w:i w:val="0"/>
                <w:iCs/>
                <w:strike w:val="0"/>
                <w:shadow/>
              </w:rPr>
            </w:pPr>
          </w:p>
        </w:tc>
        <w:tc>
          <w:tcPr>
            <w:tcW w:w="2941" w:type="dxa"/>
          </w:tcPr>
          <w:p w:rsidR="00685D97" w:rsidRPr="00311F1D" w:rsidRDefault="00685D97" w:rsidP="00720D1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1F1D">
              <w:rPr>
                <w:rFonts w:ascii="Times New Roman" w:hAnsi="Times New Roman" w:cs="Times New Roman"/>
                <w:sz w:val="24"/>
                <w:szCs w:val="24"/>
              </w:rPr>
              <w:t>иные источники</w:t>
            </w:r>
          </w:p>
        </w:tc>
        <w:tc>
          <w:tcPr>
            <w:tcW w:w="1134" w:type="dxa"/>
          </w:tcPr>
          <w:p w:rsidR="00685D97" w:rsidRPr="002612BA" w:rsidRDefault="00685D97" w:rsidP="00720D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85D97" w:rsidRPr="002612BA" w:rsidRDefault="00685D97" w:rsidP="00720D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85D97" w:rsidRPr="002612BA" w:rsidRDefault="00685D97" w:rsidP="00720D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85D97" w:rsidRPr="002612BA" w:rsidRDefault="00685D97" w:rsidP="00720D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85D97" w:rsidRPr="002612BA" w:rsidRDefault="00685D97" w:rsidP="00720D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85D97" w:rsidRPr="002612BA" w:rsidRDefault="00685D97" w:rsidP="00720D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</w:tcPr>
          <w:p w:rsidR="00685D97" w:rsidRPr="002612BA" w:rsidRDefault="00685D97" w:rsidP="00720D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15F4" w:rsidRPr="002612BA" w:rsidTr="006E76E7">
        <w:tc>
          <w:tcPr>
            <w:tcW w:w="644" w:type="dxa"/>
            <w:vMerge w:val="restart"/>
          </w:tcPr>
          <w:p w:rsidR="004015F4" w:rsidRDefault="004015F4" w:rsidP="00720D1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1F1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  <w:p w:rsidR="004015F4" w:rsidRPr="00FF3971" w:rsidRDefault="004015F4" w:rsidP="00720D1D">
            <w:pPr>
              <w:rPr>
                <w:b w:val="0"/>
                <w:bCs/>
                <w:i w:val="0"/>
                <w:iCs/>
                <w:strike w:val="0"/>
              </w:rPr>
            </w:pPr>
            <w:r>
              <w:rPr>
                <w:b w:val="0"/>
                <w:i w:val="0"/>
                <w:strike w:val="0"/>
              </w:rPr>
              <w:t>3</w:t>
            </w:r>
          </w:p>
        </w:tc>
        <w:tc>
          <w:tcPr>
            <w:tcW w:w="1871" w:type="dxa"/>
            <w:vMerge w:val="restart"/>
          </w:tcPr>
          <w:p w:rsidR="004015F4" w:rsidRPr="00311F1D" w:rsidRDefault="004015F4" w:rsidP="00720D1D">
            <w:pPr>
              <w:pStyle w:val="ConsPlusNormal"/>
              <w:ind w:left="-77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Подпрограмма 3</w:t>
            </w:r>
          </w:p>
        </w:tc>
        <w:tc>
          <w:tcPr>
            <w:tcW w:w="1988" w:type="dxa"/>
            <w:vMerge w:val="restart"/>
          </w:tcPr>
          <w:p w:rsidR="004015F4" w:rsidRPr="00311F1D" w:rsidRDefault="004015F4" w:rsidP="00720D1D">
            <w:pPr>
              <w:pStyle w:val="ConsPlusNormal"/>
              <w:ind w:left="-105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8706F">
              <w:rPr>
                <w:rFonts w:ascii="Times New Roman" w:hAnsi="Times New Roman" w:cs="Times New Roman"/>
                <w:sz w:val="24"/>
                <w:szCs w:val="24"/>
              </w:rPr>
              <w:t>Благоустройство территорий, развитие жилищно-коммунального хозяйства, территориальной сети автомобильных дорог и транспортных услуг муниципального образования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Ушинский</w:t>
            </w:r>
            <w:r w:rsidRPr="0038706F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 </w:t>
            </w:r>
            <w:proofErr w:type="spellStart"/>
            <w:r w:rsidRPr="0038706F">
              <w:rPr>
                <w:rFonts w:ascii="Times New Roman" w:hAnsi="Times New Roman" w:cs="Times New Roman"/>
                <w:sz w:val="24"/>
                <w:szCs w:val="24"/>
              </w:rPr>
              <w:t>Земетчинского</w:t>
            </w:r>
            <w:proofErr w:type="spellEnd"/>
            <w:r w:rsidRPr="0038706F">
              <w:rPr>
                <w:rFonts w:ascii="Times New Roman" w:hAnsi="Times New Roman" w:cs="Times New Roman"/>
                <w:sz w:val="24"/>
                <w:szCs w:val="24"/>
              </w:rPr>
              <w:t xml:space="preserve"> района Пензенской области»</w:t>
            </w:r>
          </w:p>
        </w:tc>
        <w:tc>
          <w:tcPr>
            <w:tcW w:w="2941" w:type="dxa"/>
          </w:tcPr>
          <w:p w:rsidR="004015F4" w:rsidRPr="00311F1D" w:rsidRDefault="004015F4" w:rsidP="00720D1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1F1D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134" w:type="dxa"/>
          </w:tcPr>
          <w:p w:rsidR="004015F4" w:rsidRPr="002612BA" w:rsidRDefault="004015F4" w:rsidP="00CF71E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CF71E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CF71E3">
              <w:rPr>
                <w:rFonts w:ascii="Times New Roman" w:hAnsi="Times New Roman" w:cs="Times New Roman"/>
                <w:sz w:val="24"/>
                <w:szCs w:val="24"/>
              </w:rPr>
              <w:t>,9</w:t>
            </w:r>
          </w:p>
        </w:tc>
        <w:tc>
          <w:tcPr>
            <w:tcW w:w="992" w:type="dxa"/>
          </w:tcPr>
          <w:p w:rsidR="004015F4" w:rsidRPr="002612BA" w:rsidRDefault="00957680" w:rsidP="004015F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1089,7</w:t>
            </w:r>
          </w:p>
        </w:tc>
        <w:tc>
          <w:tcPr>
            <w:tcW w:w="992" w:type="dxa"/>
          </w:tcPr>
          <w:p w:rsidR="004015F4" w:rsidRPr="002612BA" w:rsidRDefault="00957680" w:rsidP="004015F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1139,4</w:t>
            </w:r>
          </w:p>
        </w:tc>
        <w:tc>
          <w:tcPr>
            <w:tcW w:w="992" w:type="dxa"/>
          </w:tcPr>
          <w:p w:rsidR="004015F4" w:rsidRPr="002612BA" w:rsidRDefault="004015F4" w:rsidP="004015F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015F4" w:rsidRPr="002612BA" w:rsidRDefault="004015F4" w:rsidP="00720D1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4015F4" w:rsidRPr="002612BA" w:rsidRDefault="004015F4" w:rsidP="00720D1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</w:tcPr>
          <w:p w:rsidR="004015F4" w:rsidRPr="002612BA" w:rsidRDefault="004015F4" w:rsidP="00720D1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15F4" w:rsidRPr="002612BA" w:rsidTr="006E76E7">
        <w:tc>
          <w:tcPr>
            <w:tcW w:w="644" w:type="dxa"/>
            <w:vMerge/>
          </w:tcPr>
          <w:p w:rsidR="004015F4" w:rsidRPr="00311F1D" w:rsidRDefault="004015F4" w:rsidP="00720D1D">
            <w:pPr>
              <w:rPr>
                <w:b w:val="0"/>
                <w:bCs/>
                <w:i w:val="0"/>
                <w:iCs/>
                <w:strike w:val="0"/>
                <w:shadow/>
              </w:rPr>
            </w:pPr>
          </w:p>
        </w:tc>
        <w:tc>
          <w:tcPr>
            <w:tcW w:w="1871" w:type="dxa"/>
            <w:vMerge/>
          </w:tcPr>
          <w:p w:rsidR="004015F4" w:rsidRPr="00311F1D" w:rsidRDefault="004015F4" w:rsidP="00720D1D">
            <w:pPr>
              <w:jc w:val="both"/>
              <w:rPr>
                <w:b w:val="0"/>
                <w:bCs/>
                <w:i w:val="0"/>
                <w:iCs/>
                <w:strike w:val="0"/>
                <w:shadow/>
              </w:rPr>
            </w:pPr>
          </w:p>
        </w:tc>
        <w:tc>
          <w:tcPr>
            <w:tcW w:w="1988" w:type="dxa"/>
            <w:vMerge/>
          </w:tcPr>
          <w:p w:rsidR="004015F4" w:rsidRPr="00311F1D" w:rsidRDefault="004015F4" w:rsidP="00720D1D">
            <w:pPr>
              <w:rPr>
                <w:b w:val="0"/>
                <w:bCs/>
                <w:i w:val="0"/>
                <w:iCs/>
                <w:strike w:val="0"/>
                <w:shadow/>
              </w:rPr>
            </w:pPr>
          </w:p>
        </w:tc>
        <w:tc>
          <w:tcPr>
            <w:tcW w:w="2941" w:type="dxa"/>
          </w:tcPr>
          <w:p w:rsidR="004015F4" w:rsidRPr="00311F1D" w:rsidRDefault="004015F4" w:rsidP="00720D1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311F1D">
              <w:rPr>
                <w:rFonts w:ascii="Times New Roman" w:hAnsi="Times New Roman" w:cs="Times New Roman"/>
                <w:sz w:val="24"/>
                <w:szCs w:val="24"/>
              </w:rPr>
              <w:t>юджет муниципального образования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Ушинский сельсовет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Земетчинского</w:t>
            </w:r>
            <w:proofErr w:type="spellEnd"/>
            <w:r w:rsidRPr="00311F1D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11F1D">
              <w:rPr>
                <w:rFonts w:ascii="Times New Roman" w:hAnsi="Times New Roman" w:cs="Times New Roman"/>
                <w:sz w:val="24"/>
                <w:szCs w:val="24"/>
              </w:rPr>
              <w:t xml:space="preserve">   Пензенской области»          </w:t>
            </w:r>
          </w:p>
        </w:tc>
        <w:tc>
          <w:tcPr>
            <w:tcW w:w="1134" w:type="dxa"/>
          </w:tcPr>
          <w:p w:rsidR="004015F4" w:rsidRPr="002612BA" w:rsidRDefault="00CF71E3" w:rsidP="00CF71E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954,</w:t>
            </w:r>
            <w:r w:rsidR="004015F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92" w:type="dxa"/>
          </w:tcPr>
          <w:p w:rsidR="004015F4" w:rsidRPr="002612BA" w:rsidRDefault="00957680" w:rsidP="00720D1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1089,7</w:t>
            </w:r>
          </w:p>
        </w:tc>
        <w:tc>
          <w:tcPr>
            <w:tcW w:w="992" w:type="dxa"/>
          </w:tcPr>
          <w:p w:rsidR="004015F4" w:rsidRPr="002612BA" w:rsidRDefault="00957680" w:rsidP="00720D1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1139,4</w:t>
            </w:r>
          </w:p>
        </w:tc>
        <w:tc>
          <w:tcPr>
            <w:tcW w:w="992" w:type="dxa"/>
          </w:tcPr>
          <w:p w:rsidR="004015F4" w:rsidRPr="002612BA" w:rsidRDefault="004015F4" w:rsidP="00720D1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015F4" w:rsidRPr="002612BA" w:rsidRDefault="004015F4" w:rsidP="00720D1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4015F4" w:rsidRPr="002612BA" w:rsidRDefault="004015F4" w:rsidP="00720D1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</w:tcPr>
          <w:p w:rsidR="004015F4" w:rsidRPr="002612BA" w:rsidRDefault="004015F4" w:rsidP="00720D1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5D97" w:rsidRPr="002612BA" w:rsidTr="006E76E7">
        <w:tc>
          <w:tcPr>
            <w:tcW w:w="644" w:type="dxa"/>
            <w:vMerge/>
          </w:tcPr>
          <w:p w:rsidR="00685D97" w:rsidRPr="00311F1D" w:rsidRDefault="00685D97" w:rsidP="00720D1D">
            <w:pPr>
              <w:rPr>
                <w:b w:val="0"/>
                <w:bCs/>
                <w:i w:val="0"/>
                <w:iCs/>
                <w:strike w:val="0"/>
                <w:shadow/>
              </w:rPr>
            </w:pPr>
          </w:p>
        </w:tc>
        <w:tc>
          <w:tcPr>
            <w:tcW w:w="1871" w:type="dxa"/>
            <w:vMerge/>
          </w:tcPr>
          <w:p w:rsidR="00685D97" w:rsidRPr="00311F1D" w:rsidRDefault="00685D97" w:rsidP="00720D1D">
            <w:pPr>
              <w:jc w:val="both"/>
              <w:rPr>
                <w:b w:val="0"/>
                <w:bCs/>
                <w:i w:val="0"/>
                <w:iCs/>
                <w:strike w:val="0"/>
                <w:shadow/>
              </w:rPr>
            </w:pPr>
          </w:p>
        </w:tc>
        <w:tc>
          <w:tcPr>
            <w:tcW w:w="1988" w:type="dxa"/>
            <w:vMerge/>
          </w:tcPr>
          <w:p w:rsidR="00685D97" w:rsidRPr="00311F1D" w:rsidRDefault="00685D97" w:rsidP="00720D1D">
            <w:pPr>
              <w:rPr>
                <w:b w:val="0"/>
                <w:bCs/>
                <w:i w:val="0"/>
                <w:iCs/>
                <w:strike w:val="0"/>
                <w:shadow/>
              </w:rPr>
            </w:pPr>
          </w:p>
        </w:tc>
        <w:tc>
          <w:tcPr>
            <w:tcW w:w="2941" w:type="dxa"/>
          </w:tcPr>
          <w:p w:rsidR="00685D97" w:rsidRPr="00311F1D" w:rsidRDefault="00685D97" w:rsidP="00720D1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1F1D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 из федерального бюджета</w:t>
            </w:r>
          </w:p>
        </w:tc>
        <w:tc>
          <w:tcPr>
            <w:tcW w:w="1134" w:type="dxa"/>
          </w:tcPr>
          <w:p w:rsidR="00685D97" w:rsidRPr="002612BA" w:rsidRDefault="00685D97" w:rsidP="00720D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85D97" w:rsidRPr="002612BA" w:rsidRDefault="00685D97" w:rsidP="00720D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85D97" w:rsidRPr="002612BA" w:rsidRDefault="00685D97" w:rsidP="00720D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85D97" w:rsidRPr="002612BA" w:rsidRDefault="00685D97" w:rsidP="00720D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85D97" w:rsidRPr="002612BA" w:rsidRDefault="00685D97" w:rsidP="00720D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85D97" w:rsidRPr="002612BA" w:rsidRDefault="00685D97" w:rsidP="00720D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</w:tcPr>
          <w:p w:rsidR="00685D97" w:rsidRPr="002612BA" w:rsidRDefault="00685D97" w:rsidP="00720D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5D97" w:rsidRPr="002612BA" w:rsidTr="006E76E7">
        <w:tc>
          <w:tcPr>
            <w:tcW w:w="644" w:type="dxa"/>
            <w:vMerge/>
          </w:tcPr>
          <w:p w:rsidR="00685D97" w:rsidRPr="00311F1D" w:rsidRDefault="00685D97" w:rsidP="00720D1D">
            <w:pPr>
              <w:rPr>
                <w:b w:val="0"/>
                <w:bCs/>
                <w:i w:val="0"/>
                <w:iCs/>
                <w:strike w:val="0"/>
                <w:shadow/>
              </w:rPr>
            </w:pPr>
          </w:p>
        </w:tc>
        <w:tc>
          <w:tcPr>
            <w:tcW w:w="1871" w:type="dxa"/>
            <w:vMerge/>
          </w:tcPr>
          <w:p w:rsidR="00685D97" w:rsidRPr="00311F1D" w:rsidRDefault="00685D97" w:rsidP="00720D1D">
            <w:pPr>
              <w:jc w:val="both"/>
              <w:rPr>
                <w:b w:val="0"/>
                <w:bCs/>
                <w:i w:val="0"/>
                <w:iCs/>
                <w:strike w:val="0"/>
                <w:shadow/>
              </w:rPr>
            </w:pPr>
          </w:p>
        </w:tc>
        <w:tc>
          <w:tcPr>
            <w:tcW w:w="1988" w:type="dxa"/>
            <w:vMerge/>
          </w:tcPr>
          <w:p w:rsidR="00685D97" w:rsidRPr="00311F1D" w:rsidRDefault="00685D97" w:rsidP="00720D1D">
            <w:pPr>
              <w:rPr>
                <w:b w:val="0"/>
                <w:bCs/>
                <w:i w:val="0"/>
                <w:iCs/>
                <w:strike w:val="0"/>
                <w:shadow/>
              </w:rPr>
            </w:pPr>
          </w:p>
        </w:tc>
        <w:tc>
          <w:tcPr>
            <w:tcW w:w="2941" w:type="dxa"/>
          </w:tcPr>
          <w:p w:rsidR="00685D97" w:rsidRPr="00311F1D" w:rsidRDefault="00685D97" w:rsidP="00720D1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1F1D">
              <w:rPr>
                <w:rFonts w:ascii="Times New Roman" w:hAnsi="Times New Roman" w:cs="Times New Roman"/>
                <w:sz w:val="24"/>
                <w:szCs w:val="24"/>
              </w:rPr>
              <w:t xml:space="preserve">межбюджетные трансферты из  бюджета   Пензенской области          </w:t>
            </w:r>
          </w:p>
        </w:tc>
        <w:tc>
          <w:tcPr>
            <w:tcW w:w="1134" w:type="dxa"/>
          </w:tcPr>
          <w:p w:rsidR="00685D97" w:rsidRPr="002612BA" w:rsidRDefault="00685D97" w:rsidP="00720D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85D97" w:rsidRPr="002612BA" w:rsidRDefault="00685D97" w:rsidP="00720D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85D97" w:rsidRPr="002612BA" w:rsidRDefault="00685D97" w:rsidP="00720D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85D97" w:rsidRPr="002612BA" w:rsidRDefault="00685D97" w:rsidP="00720D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85D97" w:rsidRPr="002612BA" w:rsidRDefault="00685D97" w:rsidP="00720D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85D97" w:rsidRPr="002612BA" w:rsidRDefault="00685D97" w:rsidP="00720D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</w:tcPr>
          <w:p w:rsidR="00685D97" w:rsidRPr="002612BA" w:rsidRDefault="00685D97" w:rsidP="00720D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5D97" w:rsidRPr="002612BA" w:rsidTr="006E76E7">
        <w:tc>
          <w:tcPr>
            <w:tcW w:w="644" w:type="dxa"/>
            <w:vMerge/>
          </w:tcPr>
          <w:p w:rsidR="00685D97" w:rsidRPr="00311F1D" w:rsidRDefault="00685D97" w:rsidP="00720D1D">
            <w:pPr>
              <w:rPr>
                <w:b w:val="0"/>
                <w:bCs/>
                <w:i w:val="0"/>
                <w:iCs/>
                <w:strike w:val="0"/>
                <w:shadow/>
              </w:rPr>
            </w:pPr>
          </w:p>
        </w:tc>
        <w:tc>
          <w:tcPr>
            <w:tcW w:w="1871" w:type="dxa"/>
            <w:vMerge/>
          </w:tcPr>
          <w:p w:rsidR="00685D97" w:rsidRPr="00311F1D" w:rsidRDefault="00685D97" w:rsidP="00720D1D">
            <w:pPr>
              <w:jc w:val="both"/>
              <w:rPr>
                <w:b w:val="0"/>
                <w:bCs/>
                <w:i w:val="0"/>
                <w:iCs/>
                <w:strike w:val="0"/>
                <w:shadow/>
              </w:rPr>
            </w:pPr>
          </w:p>
        </w:tc>
        <w:tc>
          <w:tcPr>
            <w:tcW w:w="1988" w:type="dxa"/>
            <w:vMerge/>
          </w:tcPr>
          <w:p w:rsidR="00685D97" w:rsidRPr="00311F1D" w:rsidRDefault="00685D97" w:rsidP="00720D1D">
            <w:pPr>
              <w:rPr>
                <w:b w:val="0"/>
                <w:bCs/>
                <w:i w:val="0"/>
                <w:iCs/>
                <w:strike w:val="0"/>
                <w:shadow/>
              </w:rPr>
            </w:pPr>
          </w:p>
        </w:tc>
        <w:tc>
          <w:tcPr>
            <w:tcW w:w="2941" w:type="dxa"/>
          </w:tcPr>
          <w:p w:rsidR="00685D97" w:rsidRPr="00E76578" w:rsidRDefault="00685D97" w:rsidP="00720D1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Межбюджетные трансферты из </w:t>
            </w:r>
            <w:r w:rsidRPr="00E76578">
              <w:rPr>
                <w:rFonts w:ascii="Times New Roman" w:hAnsi="Times New Roman" w:cs="Times New Roman"/>
                <w:sz w:val="24"/>
                <w:szCs w:val="24"/>
              </w:rPr>
              <w:t xml:space="preserve">бюджета            </w:t>
            </w:r>
          </w:p>
          <w:p w:rsidR="00685D97" w:rsidRPr="00311F1D" w:rsidRDefault="00685D97" w:rsidP="00720D1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76578">
              <w:rPr>
                <w:rFonts w:ascii="Times New Roman" w:hAnsi="Times New Roman" w:cs="Times New Roman"/>
                <w:sz w:val="24"/>
                <w:szCs w:val="24"/>
              </w:rPr>
              <w:t>Земетчинского</w:t>
            </w:r>
            <w:proofErr w:type="spellEnd"/>
            <w:r w:rsidRPr="00E76578"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</w:p>
        </w:tc>
        <w:tc>
          <w:tcPr>
            <w:tcW w:w="1134" w:type="dxa"/>
          </w:tcPr>
          <w:p w:rsidR="00685D97" w:rsidRPr="002612BA" w:rsidRDefault="00685D97" w:rsidP="00720D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85D97" w:rsidRPr="002612BA" w:rsidRDefault="00685D97" w:rsidP="00720D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85D97" w:rsidRPr="002612BA" w:rsidRDefault="00685D97" w:rsidP="00720D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85D97" w:rsidRPr="002612BA" w:rsidRDefault="00685D97" w:rsidP="00720D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85D97" w:rsidRPr="002612BA" w:rsidRDefault="00685D97" w:rsidP="00720D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85D97" w:rsidRPr="002612BA" w:rsidRDefault="00685D97" w:rsidP="00720D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</w:tcPr>
          <w:p w:rsidR="00685D97" w:rsidRPr="002612BA" w:rsidRDefault="00685D97" w:rsidP="00720D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5D97" w:rsidRPr="002612BA" w:rsidTr="006E76E7">
        <w:tc>
          <w:tcPr>
            <w:tcW w:w="644" w:type="dxa"/>
            <w:vMerge/>
          </w:tcPr>
          <w:p w:rsidR="00685D97" w:rsidRPr="00311F1D" w:rsidRDefault="00685D97" w:rsidP="00720D1D">
            <w:pPr>
              <w:rPr>
                <w:b w:val="0"/>
                <w:bCs/>
                <w:i w:val="0"/>
                <w:iCs/>
                <w:strike w:val="0"/>
                <w:shadow/>
              </w:rPr>
            </w:pPr>
          </w:p>
        </w:tc>
        <w:tc>
          <w:tcPr>
            <w:tcW w:w="1871" w:type="dxa"/>
            <w:vMerge/>
          </w:tcPr>
          <w:p w:rsidR="00685D97" w:rsidRPr="00311F1D" w:rsidRDefault="00685D97" w:rsidP="00720D1D">
            <w:pPr>
              <w:jc w:val="both"/>
              <w:rPr>
                <w:b w:val="0"/>
                <w:bCs/>
                <w:i w:val="0"/>
                <w:iCs/>
                <w:strike w:val="0"/>
                <w:shadow/>
              </w:rPr>
            </w:pPr>
          </w:p>
        </w:tc>
        <w:tc>
          <w:tcPr>
            <w:tcW w:w="1988" w:type="dxa"/>
            <w:vMerge/>
          </w:tcPr>
          <w:p w:rsidR="00685D97" w:rsidRPr="00311F1D" w:rsidRDefault="00685D97" w:rsidP="00720D1D">
            <w:pPr>
              <w:rPr>
                <w:b w:val="0"/>
                <w:bCs/>
                <w:i w:val="0"/>
                <w:iCs/>
                <w:strike w:val="0"/>
                <w:shadow/>
              </w:rPr>
            </w:pPr>
          </w:p>
        </w:tc>
        <w:tc>
          <w:tcPr>
            <w:tcW w:w="2941" w:type="dxa"/>
          </w:tcPr>
          <w:p w:rsidR="00685D97" w:rsidRPr="00311F1D" w:rsidRDefault="00685D97" w:rsidP="00720D1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1F1D">
              <w:rPr>
                <w:rFonts w:ascii="Times New Roman" w:hAnsi="Times New Roman" w:cs="Times New Roman"/>
                <w:sz w:val="24"/>
                <w:szCs w:val="24"/>
              </w:rPr>
              <w:t>иные источники</w:t>
            </w:r>
          </w:p>
        </w:tc>
        <w:tc>
          <w:tcPr>
            <w:tcW w:w="1134" w:type="dxa"/>
          </w:tcPr>
          <w:p w:rsidR="00685D97" w:rsidRPr="002612BA" w:rsidRDefault="00685D97" w:rsidP="00720D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85D97" w:rsidRPr="002612BA" w:rsidRDefault="00685D97" w:rsidP="00720D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85D97" w:rsidRPr="002612BA" w:rsidRDefault="00685D97" w:rsidP="00720D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85D97" w:rsidRPr="002612BA" w:rsidRDefault="00685D97" w:rsidP="00720D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85D97" w:rsidRPr="002612BA" w:rsidRDefault="00685D97" w:rsidP="00720D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85D97" w:rsidRPr="002612BA" w:rsidRDefault="00685D97" w:rsidP="00720D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</w:tcPr>
          <w:p w:rsidR="00685D97" w:rsidRPr="002612BA" w:rsidRDefault="00685D97" w:rsidP="00720D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71E3" w:rsidRPr="002612BA" w:rsidTr="006E76E7">
        <w:tc>
          <w:tcPr>
            <w:tcW w:w="644" w:type="dxa"/>
            <w:vMerge w:val="restart"/>
          </w:tcPr>
          <w:p w:rsidR="00CF71E3" w:rsidRPr="00311F1D" w:rsidRDefault="00CF71E3" w:rsidP="00720D1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33.1</w:t>
            </w:r>
          </w:p>
        </w:tc>
        <w:tc>
          <w:tcPr>
            <w:tcW w:w="1871" w:type="dxa"/>
            <w:vMerge w:val="restart"/>
          </w:tcPr>
          <w:p w:rsidR="00CF71E3" w:rsidRPr="00311F1D" w:rsidRDefault="00CF71E3" w:rsidP="00720D1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1F1D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3.1</w:t>
            </w:r>
          </w:p>
        </w:tc>
        <w:tc>
          <w:tcPr>
            <w:tcW w:w="1988" w:type="dxa"/>
            <w:vMerge w:val="restart"/>
          </w:tcPr>
          <w:p w:rsidR="00CF71E3" w:rsidRDefault="00CF71E3" w:rsidP="00720D1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12BA">
              <w:rPr>
                <w:rFonts w:ascii="Times New Roman" w:hAnsi="Times New Roman" w:cs="Times New Roman"/>
                <w:sz w:val="24"/>
                <w:szCs w:val="24"/>
              </w:rPr>
              <w:t>Приведение транспортно-эксплуатационных показателей автомобильных дорог общего пользования местного значения в соответствии с нормативными требованиями</w:t>
            </w:r>
          </w:p>
        </w:tc>
        <w:tc>
          <w:tcPr>
            <w:tcW w:w="2941" w:type="dxa"/>
          </w:tcPr>
          <w:p w:rsidR="00CF71E3" w:rsidRPr="00311F1D" w:rsidRDefault="00CF71E3" w:rsidP="00720D1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1F1D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134" w:type="dxa"/>
          </w:tcPr>
          <w:p w:rsidR="00CF71E3" w:rsidRPr="00CF71E3" w:rsidRDefault="00CF71E3" w:rsidP="00CF71E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B2679">
              <w:rPr>
                <w:rFonts w:ascii="Times New Roman" w:hAnsi="Times New Roman" w:cs="Times New Roman"/>
                <w:sz w:val="24"/>
                <w:szCs w:val="24"/>
              </w:rPr>
              <w:t>954,9</w:t>
            </w:r>
          </w:p>
        </w:tc>
        <w:tc>
          <w:tcPr>
            <w:tcW w:w="992" w:type="dxa"/>
          </w:tcPr>
          <w:p w:rsidR="00CF71E3" w:rsidRPr="002612BA" w:rsidRDefault="00CF71E3" w:rsidP="004F6AB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1089,7</w:t>
            </w:r>
          </w:p>
        </w:tc>
        <w:tc>
          <w:tcPr>
            <w:tcW w:w="992" w:type="dxa"/>
          </w:tcPr>
          <w:p w:rsidR="00CF71E3" w:rsidRPr="002612BA" w:rsidRDefault="00CF71E3" w:rsidP="004F6AB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1139,4</w:t>
            </w:r>
          </w:p>
        </w:tc>
        <w:tc>
          <w:tcPr>
            <w:tcW w:w="992" w:type="dxa"/>
          </w:tcPr>
          <w:p w:rsidR="00CF71E3" w:rsidRPr="002612BA" w:rsidRDefault="00CF71E3" w:rsidP="00720D1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F71E3" w:rsidRPr="002612BA" w:rsidRDefault="00CF71E3" w:rsidP="00720D1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F71E3" w:rsidRPr="002612BA" w:rsidRDefault="00CF71E3" w:rsidP="00720D1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</w:tcPr>
          <w:p w:rsidR="00CF71E3" w:rsidRPr="002612BA" w:rsidRDefault="00CF71E3" w:rsidP="00720D1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71E3" w:rsidRPr="002612BA" w:rsidTr="006E76E7">
        <w:tc>
          <w:tcPr>
            <w:tcW w:w="644" w:type="dxa"/>
            <w:vMerge/>
          </w:tcPr>
          <w:p w:rsidR="00CF71E3" w:rsidRDefault="00CF71E3" w:rsidP="00720D1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1" w:type="dxa"/>
            <w:vMerge/>
          </w:tcPr>
          <w:p w:rsidR="00CF71E3" w:rsidRPr="00311F1D" w:rsidRDefault="00CF71E3" w:rsidP="00720D1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</w:tcPr>
          <w:p w:rsidR="00CF71E3" w:rsidRDefault="00CF71E3" w:rsidP="00720D1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1" w:type="dxa"/>
          </w:tcPr>
          <w:p w:rsidR="00CF71E3" w:rsidRPr="00311F1D" w:rsidRDefault="00CF71E3" w:rsidP="00720D1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311F1D">
              <w:rPr>
                <w:rFonts w:ascii="Times New Roman" w:hAnsi="Times New Roman" w:cs="Times New Roman"/>
                <w:sz w:val="24"/>
                <w:szCs w:val="24"/>
              </w:rPr>
              <w:t>юджет муниципального образования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Ушинский сельсовет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Земетчинского</w:t>
            </w:r>
            <w:proofErr w:type="spellEnd"/>
            <w:r w:rsidRPr="00311F1D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11F1D">
              <w:rPr>
                <w:rFonts w:ascii="Times New Roman" w:hAnsi="Times New Roman" w:cs="Times New Roman"/>
                <w:sz w:val="24"/>
                <w:szCs w:val="24"/>
              </w:rPr>
              <w:t xml:space="preserve">   Пензенской области»          </w:t>
            </w:r>
          </w:p>
        </w:tc>
        <w:tc>
          <w:tcPr>
            <w:tcW w:w="1134" w:type="dxa"/>
          </w:tcPr>
          <w:p w:rsidR="00CF71E3" w:rsidRPr="00CF71E3" w:rsidRDefault="00CF71E3" w:rsidP="00CF71E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B2679">
              <w:rPr>
                <w:rFonts w:ascii="Times New Roman" w:hAnsi="Times New Roman" w:cs="Times New Roman"/>
                <w:sz w:val="24"/>
                <w:szCs w:val="24"/>
              </w:rPr>
              <w:t>954,9</w:t>
            </w:r>
          </w:p>
        </w:tc>
        <w:tc>
          <w:tcPr>
            <w:tcW w:w="992" w:type="dxa"/>
          </w:tcPr>
          <w:p w:rsidR="00CF71E3" w:rsidRPr="002612BA" w:rsidRDefault="00CF71E3" w:rsidP="004F6AB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1089,7</w:t>
            </w:r>
          </w:p>
        </w:tc>
        <w:tc>
          <w:tcPr>
            <w:tcW w:w="992" w:type="dxa"/>
          </w:tcPr>
          <w:p w:rsidR="00CF71E3" w:rsidRPr="002612BA" w:rsidRDefault="00CF71E3" w:rsidP="004F6AB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1139,4</w:t>
            </w:r>
          </w:p>
        </w:tc>
        <w:tc>
          <w:tcPr>
            <w:tcW w:w="992" w:type="dxa"/>
          </w:tcPr>
          <w:p w:rsidR="00CF71E3" w:rsidRPr="002612BA" w:rsidRDefault="00CF71E3" w:rsidP="00720D1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F71E3" w:rsidRPr="002612BA" w:rsidRDefault="00CF71E3" w:rsidP="00720D1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F71E3" w:rsidRPr="002612BA" w:rsidRDefault="00CF71E3" w:rsidP="00720D1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</w:tcPr>
          <w:p w:rsidR="00CF71E3" w:rsidRPr="002612BA" w:rsidRDefault="00CF71E3" w:rsidP="00720D1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2E6A" w:rsidRPr="002612BA" w:rsidTr="006E76E7">
        <w:tc>
          <w:tcPr>
            <w:tcW w:w="644" w:type="dxa"/>
            <w:vMerge w:val="restart"/>
          </w:tcPr>
          <w:p w:rsidR="00BE2E6A" w:rsidRPr="00311F1D" w:rsidRDefault="00BE2E6A" w:rsidP="00720D1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1F1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311F1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311F1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1" w:type="dxa"/>
            <w:vMerge w:val="restart"/>
          </w:tcPr>
          <w:p w:rsidR="00BE2E6A" w:rsidRPr="00311F1D" w:rsidRDefault="00BE2E6A" w:rsidP="00720D1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1F1D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3.2</w:t>
            </w:r>
          </w:p>
        </w:tc>
        <w:tc>
          <w:tcPr>
            <w:tcW w:w="1988" w:type="dxa"/>
            <w:vMerge w:val="restart"/>
          </w:tcPr>
          <w:p w:rsidR="00BE2E6A" w:rsidRPr="00311F1D" w:rsidRDefault="00BE2E6A" w:rsidP="00720D1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Благоустройство с.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Ушинка</w:t>
            </w:r>
            <w:proofErr w:type="spellEnd"/>
          </w:p>
        </w:tc>
        <w:tc>
          <w:tcPr>
            <w:tcW w:w="2941" w:type="dxa"/>
          </w:tcPr>
          <w:p w:rsidR="00BE2E6A" w:rsidRPr="00311F1D" w:rsidRDefault="00BE2E6A" w:rsidP="00720D1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1F1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1134" w:type="dxa"/>
          </w:tcPr>
          <w:p w:rsidR="00BE2E6A" w:rsidRPr="002612BA" w:rsidRDefault="00BE2E6A" w:rsidP="00720D1D">
            <w:pPr>
              <w:pStyle w:val="ConsPlusNormal"/>
              <w:ind w:firstLine="0"/>
            </w:pPr>
            <w:r>
              <w:t>0,0</w:t>
            </w:r>
          </w:p>
        </w:tc>
        <w:tc>
          <w:tcPr>
            <w:tcW w:w="992" w:type="dxa"/>
          </w:tcPr>
          <w:p w:rsidR="00BE2E6A" w:rsidRPr="002612BA" w:rsidRDefault="00BE2E6A" w:rsidP="00720D1D">
            <w:pPr>
              <w:pStyle w:val="ConsPlusNormal"/>
              <w:ind w:firstLine="0"/>
            </w:pPr>
            <w:r>
              <w:t>0,0</w:t>
            </w:r>
          </w:p>
        </w:tc>
        <w:tc>
          <w:tcPr>
            <w:tcW w:w="992" w:type="dxa"/>
          </w:tcPr>
          <w:p w:rsidR="00BE2E6A" w:rsidRPr="002612BA" w:rsidRDefault="00BE2E6A" w:rsidP="00720D1D">
            <w:pPr>
              <w:pStyle w:val="ConsPlusNormal"/>
              <w:ind w:firstLine="0"/>
            </w:pPr>
            <w:r>
              <w:t>0,0</w:t>
            </w:r>
          </w:p>
        </w:tc>
        <w:tc>
          <w:tcPr>
            <w:tcW w:w="992" w:type="dxa"/>
          </w:tcPr>
          <w:p w:rsidR="00BE2E6A" w:rsidRPr="002612BA" w:rsidRDefault="00BE2E6A" w:rsidP="00720D1D">
            <w:pPr>
              <w:pStyle w:val="ConsPlusNormal"/>
              <w:ind w:firstLine="0"/>
            </w:pPr>
            <w:r>
              <w:t>0,0</w:t>
            </w:r>
          </w:p>
        </w:tc>
        <w:tc>
          <w:tcPr>
            <w:tcW w:w="851" w:type="dxa"/>
          </w:tcPr>
          <w:p w:rsidR="00BE2E6A" w:rsidRPr="002612BA" w:rsidRDefault="00BE2E6A" w:rsidP="00720D1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7" w:type="dxa"/>
          </w:tcPr>
          <w:p w:rsidR="00BE2E6A" w:rsidRPr="002612BA" w:rsidRDefault="00BE2E6A" w:rsidP="00720D1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8" w:type="dxa"/>
          </w:tcPr>
          <w:p w:rsidR="00BE2E6A" w:rsidRPr="002612BA" w:rsidRDefault="00BE2E6A" w:rsidP="00720D1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BE2E6A" w:rsidRPr="002612BA" w:rsidTr="006E76E7">
        <w:tc>
          <w:tcPr>
            <w:tcW w:w="644" w:type="dxa"/>
            <w:vMerge/>
          </w:tcPr>
          <w:p w:rsidR="00BE2E6A" w:rsidRPr="00311F1D" w:rsidRDefault="00BE2E6A" w:rsidP="00720D1D">
            <w:pPr>
              <w:rPr>
                <w:b w:val="0"/>
                <w:bCs/>
                <w:i w:val="0"/>
                <w:iCs/>
                <w:strike w:val="0"/>
                <w:shadow/>
              </w:rPr>
            </w:pPr>
          </w:p>
        </w:tc>
        <w:tc>
          <w:tcPr>
            <w:tcW w:w="1871" w:type="dxa"/>
            <w:vMerge/>
          </w:tcPr>
          <w:p w:rsidR="00BE2E6A" w:rsidRPr="00311F1D" w:rsidRDefault="00BE2E6A" w:rsidP="00720D1D">
            <w:pPr>
              <w:rPr>
                <w:b w:val="0"/>
                <w:bCs/>
                <w:i w:val="0"/>
                <w:iCs/>
                <w:strike w:val="0"/>
                <w:shadow/>
              </w:rPr>
            </w:pPr>
          </w:p>
        </w:tc>
        <w:tc>
          <w:tcPr>
            <w:tcW w:w="1988" w:type="dxa"/>
            <w:vMerge/>
          </w:tcPr>
          <w:p w:rsidR="00BE2E6A" w:rsidRPr="00311F1D" w:rsidRDefault="00BE2E6A" w:rsidP="00720D1D">
            <w:pPr>
              <w:rPr>
                <w:b w:val="0"/>
                <w:bCs/>
                <w:i w:val="0"/>
                <w:iCs/>
                <w:strike w:val="0"/>
                <w:shadow/>
              </w:rPr>
            </w:pPr>
          </w:p>
        </w:tc>
        <w:tc>
          <w:tcPr>
            <w:tcW w:w="2941" w:type="dxa"/>
          </w:tcPr>
          <w:p w:rsidR="00BE2E6A" w:rsidRPr="00311F1D" w:rsidRDefault="00BE2E6A" w:rsidP="00720D1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134" w:type="dxa"/>
          </w:tcPr>
          <w:p w:rsidR="00BE2E6A" w:rsidRPr="002612BA" w:rsidRDefault="00BE2E6A" w:rsidP="00720D1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BE2E6A" w:rsidRPr="002612BA" w:rsidRDefault="00BE2E6A" w:rsidP="00720D1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BE2E6A" w:rsidRPr="002612BA" w:rsidRDefault="00BE2E6A" w:rsidP="00720D1D">
            <w:pPr>
              <w:pStyle w:val="ConsPlusNormal"/>
              <w:ind w:firstLine="0"/>
            </w:pPr>
          </w:p>
        </w:tc>
        <w:tc>
          <w:tcPr>
            <w:tcW w:w="992" w:type="dxa"/>
          </w:tcPr>
          <w:p w:rsidR="00BE2E6A" w:rsidRPr="002612BA" w:rsidRDefault="00BE2E6A" w:rsidP="00720D1D">
            <w:pPr>
              <w:pStyle w:val="ConsPlusNormal"/>
              <w:ind w:firstLine="0"/>
            </w:pPr>
          </w:p>
        </w:tc>
        <w:tc>
          <w:tcPr>
            <w:tcW w:w="851" w:type="dxa"/>
          </w:tcPr>
          <w:p w:rsidR="00BE2E6A" w:rsidRPr="002612BA" w:rsidRDefault="00BE2E6A" w:rsidP="00720D1D">
            <w:pPr>
              <w:pStyle w:val="ConsPlusNormal"/>
              <w:ind w:firstLine="0"/>
            </w:pPr>
            <w:r>
              <w:t>0,0</w:t>
            </w:r>
          </w:p>
        </w:tc>
        <w:tc>
          <w:tcPr>
            <w:tcW w:w="1417" w:type="dxa"/>
          </w:tcPr>
          <w:p w:rsidR="00BE2E6A" w:rsidRPr="002612BA" w:rsidRDefault="00BE2E6A" w:rsidP="00720D1D">
            <w:pPr>
              <w:pStyle w:val="ConsPlusNormal"/>
              <w:ind w:firstLine="0"/>
            </w:pPr>
            <w:r>
              <w:t>0,0</w:t>
            </w:r>
          </w:p>
        </w:tc>
        <w:tc>
          <w:tcPr>
            <w:tcW w:w="568" w:type="dxa"/>
          </w:tcPr>
          <w:p w:rsidR="00BE2E6A" w:rsidRPr="002612BA" w:rsidRDefault="00BE2E6A" w:rsidP="00720D1D">
            <w:pPr>
              <w:pStyle w:val="ConsPlusNormal"/>
              <w:ind w:firstLine="0"/>
            </w:pPr>
            <w:r>
              <w:t>0,0</w:t>
            </w:r>
          </w:p>
        </w:tc>
      </w:tr>
      <w:tr w:rsidR="00BE2E6A" w:rsidRPr="002612BA" w:rsidTr="006E76E7">
        <w:tc>
          <w:tcPr>
            <w:tcW w:w="644" w:type="dxa"/>
            <w:vMerge/>
          </w:tcPr>
          <w:p w:rsidR="00BE2E6A" w:rsidRPr="00311F1D" w:rsidRDefault="00BE2E6A" w:rsidP="00720D1D">
            <w:pPr>
              <w:rPr>
                <w:b w:val="0"/>
                <w:bCs/>
                <w:i w:val="0"/>
                <w:iCs/>
                <w:strike w:val="0"/>
                <w:shadow/>
              </w:rPr>
            </w:pPr>
          </w:p>
        </w:tc>
        <w:tc>
          <w:tcPr>
            <w:tcW w:w="1871" w:type="dxa"/>
            <w:vMerge/>
          </w:tcPr>
          <w:p w:rsidR="00BE2E6A" w:rsidRPr="00311F1D" w:rsidRDefault="00BE2E6A" w:rsidP="00720D1D">
            <w:pPr>
              <w:rPr>
                <w:b w:val="0"/>
                <w:bCs/>
                <w:i w:val="0"/>
                <w:iCs/>
                <w:strike w:val="0"/>
                <w:shadow/>
              </w:rPr>
            </w:pPr>
          </w:p>
        </w:tc>
        <w:tc>
          <w:tcPr>
            <w:tcW w:w="1988" w:type="dxa"/>
            <w:vMerge/>
          </w:tcPr>
          <w:p w:rsidR="00BE2E6A" w:rsidRPr="00311F1D" w:rsidRDefault="00BE2E6A" w:rsidP="00720D1D">
            <w:pPr>
              <w:rPr>
                <w:b w:val="0"/>
                <w:bCs/>
                <w:i w:val="0"/>
                <w:iCs/>
                <w:strike w:val="0"/>
                <w:shadow/>
              </w:rPr>
            </w:pPr>
          </w:p>
        </w:tc>
        <w:tc>
          <w:tcPr>
            <w:tcW w:w="2941" w:type="dxa"/>
          </w:tcPr>
          <w:p w:rsidR="00BE2E6A" w:rsidRPr="00311F1D" w:rsidRDefault="00BE2E6A" w:rsidP="00720D1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E2E6A" w:rsidRPr="002612BA" w:rsidRDefault="00BE2E6A" w:rsidP="00720D1D">
            <w:pPr>
              <w:pStyle w:val="ConsPlusNormal"/>
              <w:ind w:firstLine="0"/>
            </w:pPr>
          </w:p>
        </w:tc>
        <w:tc>
          <w:tcPr>
            <w:tcW w:w="992" w:type="dxa"/>
          </w:tcPr>
          <w:p w:rsidR="00BE2E6A" w:rsidRPr="002612BA" w:rsidRDefault="00BE2E6A" w:rsidP="00720D1D">
            <w:pPr>
              <w:pStyle w:val="ConsPlusNormal"/>
              <w:ind w:firstLine="0"/>
            </w:pPr>
          </w:p>
        </w:tc>
        <w:tc>
          <w:tcPr>
            <w:tcW w:w="992" w:type="dxa"/>
          </w:tcPr>
          <w:p w:rsidR="00BE2E6A" w:rsidRPr="002612BA" w:rsidRDefault="00BE2E6A" w:rsidP="00720D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E2E6A" w:rsidRPr="002612BA" w:rsidRDefault="00BE2E6A" w:rsidP="00720D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E2E6A" w:rsidRPr="002612BA" w:rsidRDefault="00BE2E6A" w:rsidP="00720D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E2E6A" w:rsidRPr="002612BA" w:rsidRDefault="00BE2E6A" w:rsidP="00720D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</w:tcPr>
          <w:p w:rsidR="00BE2E6A" w:rsidRPr="002612BA" w:rsidRDefault="00BE2E6A" w:rsidP="00720D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2E6A" w:rsidRPr="002612BA" w:rsidTr="006E76E7">
        <w:tc>
          <w:tcPr>
            <w:tcW w:w="644" w:type="dxa"/>
            <w:vMerge/>
          </w:tcPr>
          <w:p w:rsidR="00BE2E6A" w:rsidRPr="00311F1D" w:rsidRDefault="00BE2E6A" w:rsidP="00720D1D">
            <w:pPr>
              <w:rPr>
                <w:b w:val="0"/>
                <w:bCs/>
                <w:i w:val="0"/>
                <w:iCs/>
                <w:strike w:val="0"/>
                <w:shadow/>
              </w:rPr>
            </w:pPr>
          </w:p>
        </w:tc>
        <w:tc>
          <w:tcPr>
            <w:tcW w:w="1871" w:type="dxa"/>
            <w:vMerge/>
          </w:tcPr>
          <w:p w:rsidR="00BE2E6A" w:rsidRPr="00311F1D" w:rsidRDefault="00BE2E6A" w:rsidP="00720D1D">
            <w:pPr>
              <w:rPr>
                <w:b w:val="0"/>
                <w:bCs/>
                <w:i w:val="0"/>
                <w:iCs/>
                <w:strike w:val="0"/>
                <w:shadow/>
              </w:rPr>
            </w:pPr>
          </w:p>
        </w:tc>
        <w:tc>
          <w:tcPr>
            <w:tcW w:w="1988" w:type="dxa"/>
            <w:vMerge/>
          </w:tcPr>
          <w:p w:rsidR="00BE2E6A" w:rsidRPr="00311F1D" w:rsidRDefault="00BE2E6A" w:rsidP="00720D1D">
            <w:pPr>
              <w:rPr>
                <w:b w:val="0"/>
                <w:bCs/>
                <w:i w:val="0"/>
                <w:iCs/>
                <w:strike w:val="0"/>
                <w:shadow/>
              </w:rPr>
            </w:pPr>
          </w:p>
        </w:tc>
        <w:tc>
          <w:tcPr>
            <w:tcW w:w="2941" w:type="dxa"/>
          </w:tcPr>
          <w:p w:rsidR="00BE2E6A" w:rsidRPr="00311F1D" w:rsidRDefault="00BE2E6A" w:rsidP="00720D1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E2E6A" w:rsidRPr="002612BA" w:rsidRDefault="00BE2E6A" w:rsidP="00720D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E2E6A" w:rsidRPr="002612BA" w:rsidRDefault="00BE2E6A" w:rsidP="00720D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E2E6A" w:rsidRPr="002612BA" w:rsidRDefault="00BE2E6A" w:rsidP="00720D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E2E6A" w:rsidRPr="002612BA" w:rsidRDefault="00BE2E6A" w:rsidP="00720D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E2E6A" w:rsidRPr="002612BA" w:rsidRDefault="00BE2E6A" w:rsidP="00720D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E2E6A" w:rsidRPr="002612BA" w:rsidRDefault="00BE2E6A" w:rsidP="00720D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</w:tcPr>
          <w:p w:rsidR="00BE2E6A" w:rsidRPr="002612BA" w:rsidRDefault="00BE2E6A" w:rsidP="00720D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2E6A" w:rsidRPr="002612BA" w:rsidTr="006E76E7">
        <w:tc>
          <w:tcPr>
            <w:tcW w:w="644" w:type="dxa"/>
            <w:vMerge w:val="restart"/>
          </w:tcPr>
          <w:p w:rsidR="00BE2E6A" w:rsidRPr="00311F1D" w:rsidRDefault="00BE2E6A" w:rsidP="00720D1D">
            <w:pPr>
              <w:rPr>
                <w:b w:val="0"/>
                <w:bCs/>
                <w:i w:val="0"/>
                <w:iCs/>
                <w:strike w:val="0"/>
                <w:shadow/>
              </w:rPr>
            </w:pPr>
            <w:r>
              <w:rPr>
                <w:b w:val="0"/>
                <w:i w:val="0"/>
                <w:strike w:val="0"/>
                <w:shadow/>
              </w:rPr>
              <w:t>4</w:t>
            </w:r>
          </w:p>
        </w:tc>
        <w:tc>
          <w:tcPr>
            <w:tcW w:w="1871" w:type="dxa"/>
            <w:vMerge w:val="restart"/>
          </w:tcPr>
          <w:p w:rsidR="00BE2E6A" w:rsidRPr="00311F1D" w:rsidRDefault="00BE2E6A" w:rsidP="00720D1D">
            <w:pPr>
              <w:ind w:left="-77"/>
              <w:rPr>
                <w:b w:val="0"/>
                <w:bCs/>
                <w:i w:val="0"/>
                <w:iCs/>
                <w:strike w:val="0"/>
                <w:shadow/>
              </w:rPr>
            </w:pPr>
            <w:r w:rsidRPr="00E76578">
              <w:rPr>
                <w:b w:val="0"/>
                <w:i w:val="0"/>
                <w:strike w:val="0"/>
                <w:shadow/>
              </w:rPr>
              <w:t xml:space="preserve">Подпрограмма </w:t>
            </w:r>
            <w:r>
              <w:rPr>
                <w:b w:val="0"/>
                <w:i w:val="0"/>
                <w:strike w:val="0"/>
                <w:shadow/>
              </w:rPr>
              <w:t>4</w:t>
            </w:r>
          </w:p>
        </w:tc>
        <w:tc>
          <w:tcPr>
            <w:tcW w:w="1988" w:type="dxa"/>
            <w:vMerge w:val="restart"/>
          </w:tcPr>
          <w:p w:rsidR="00BE2E6A" w:rsidRPr="00311F1D" w:rsidRDefault="00BE2E6A" w:rsidP="00720D1D">
            <w:pPr>
              <w:rPr>
                <w:b w:val="0"/>
                <w:bCs/>
                <w:i w:val="0"/>
                <w:iCs/>
                <w:strike w:val="0"/>
                <w:shadow/>
              </w:rPr>
            </w:pPr>
            <w:r w:rsidRPr="00E76578">
              <w:rPr>
                <w:b w:val="0"/>
                <w:i w:val="0"/>
                <w:strike w:val="0"/>
                <w:shadow/>
              </w:rPr>
              <w:t xml:space="preserve">Социальная поддержка граждан </w:t>
            </w:r>
            <w:r>
              <w:rPr>
                <w:b w:val="0"/>
                <w:i w:val="0"/>
                <w:strike w:val="0"/>
                <w:shadow/>
              </w:rPr>
              <w:t>Ушинского</w:t>
            </w:r>
            <w:r w:rsidRPr="00E76578">
              <w:rPr>
                <w:b w:val="0"/>
                <w:i w:val="0"/>
                <w:strike w:val="0"/>
                <w:shadow/>
              </w:rPr>
              <w:t xml:space="preserve"> сельсовета </w:t>
            </w:r>
            <w:proofErr w:type="spellStart"/>
            <w:r w:rsidRPr="00E76578">
              <w:rPr>
                <w:b w:val="0"/>
                <w:i w:val="0"/>
                <w:strike w:val="0"/>
                <w:shadow/>
              </w:rPr>
              <w:t>Земетчинского</w:t>
            </w:r>
            <w:proofErr w:type="spellEnd"/>
            <w:r w:rsidRPr="00E76578">
              <w:rPr>
                <w:b w:val="0"/>
                <w:i w:val="0"/>
                <w:strike w:val="0"/>
                <w:shadow/>
              </w:rPr>
              <w:t xml:space="preserve"> района Пензенской области</w:t>
            </w:r>
          </w:p>
        </w:tc>
        <w:tc>
          <w:tcPr>
            <w:tcW w:w="2941" w:type="dxa"/>
          </w:tcPr>
          <w:p w:rsidR="00BE2E6A" w:rsidRPr="00311F1D" w:rsidRDefault="00BE2E6A" w:rsidP="00720D1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1F1D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134" w:type="dxa"/>
          </w:tcPr>
          <w:p w:rsidR="00BE2E6A" w:rsidRPr="002612BA" w:rsidRDefault="00BE2E6A" w:rsidP="00720D1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2612BA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992" w:type="dxa"/>
          </w:tcPr>
          <w:p w:rsidR="00BE2E6A" w:rsidRPr="002612BA" w:rsidRDefault="00BE2E6A" w:rsidP="00720D1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BE2E6A" w:rsidRPr="002612BA" w:rsidRDefault="00BE2E6A" w:rsidP="00720D1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BE2E6A" w:rsidRPr="002612BA" w:rsidRDefault="00BE2E6A" w:rsidP="00720D1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E2E6A" w:rsidRPr="002612BA" w:rsidRDefault="00BE2E6A" w:rsidP="00720D1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7" w:type="dxa"/>
          </w:tcPr>
          <w:p w:rsidR="00BE2E6A" w:rsidRPr="002612BA" w:rsidRDefault="00BE2E6A" w:rsidP="00720D1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8" w:type="dxa"/>
          </w:tcPr>
          <w:p w:rsidR="00BE2E6A" w:rsidRPr="002612BA" w:rsidRDefault="00BE2E6A" w:rsidP="00720D1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BE2E6A" w:rsidRPr="002612BA" w:rsidTr="006E76E7">
        <w:tc>
          <w:tcPr>
            <w:tcW w:w="644" w:type="dxa"/>
            <w:vMerge/>
          </w:tcPr>
          <w:p w:rsidR="00BE2E6A" w:rsidRPr="00311F1D" w:rsidRDefault="00BE2E6A" w:rsidP="00720D1D">
            <w:pPr>
              <w:rPr>
                <w:b w:val="0"/>
                <w:bCs/>
                <w:i w:val="0"/>
                <w:iCs/>
                <w:strike w:val="0"/>
                <w:shadow/>
              </w:rPr>
            </w:pPr>
          </w:p>
        </w:tc>
        <w:tc>
          <w:tcPr>
            <w:tcW w:w="1871" w:type="dxa"/>
            <w:vMerge/>
          </w:tcPr>
          <w:p w:rsidR="00BE2E6A" w:rsidRPr="00311F1D" w:rsidRDefault="00BE2E6A" w:rsidP="00720D1D">
            <w:pPr>
              <w:rPr>
                <w:b w:val="0"/>
                <w:bCs/>
                <w:i w:val="0"/>
                <w:iCs/>
                <w:strike w:val="0"/>
                <w:shadow/>
              </w:rPr>
            </w:pPr>
          </w:p>
        </w:tc>
        <w:tc>
          <w:tcPr>
            <w:tcW w:w="1988" w:type="dxa"/>
            <w:vMerge/>
          </w:tcPr>
          <w:p w:rsidR="00BE2E6A" w:rsidRPr="00311F1D" w:rsidRDefault="00BE2E6A" w:rsidP="00720D1D">
            <w:pPr>
              <w:rPr>
                <w:b w:val="0"/>
                <w:bCs/>
                <w:i w:val="0"/>
                <w:iCs/>
                <w:strike w:val="0"/>
                <w:shadow/>
              </w:rPr>
            </w:pPr>
          </w:p>
        </w:tc>
        <w:tc>
          <w:tcPr>
            <w:tcW w:w="2941" w:type="dxa"/>
          </w:tcPr>
          <w:p w:rsidR="00BE2E6A" w:rsidRPr="00311F1D" w:rsidRDefault="00BE2E6A" w:rsidP="00720D1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311F1D">
              <w:rPr>
                <w:rFonts w:ascii="Times New Roman" w:hAnsi="Times New Roman" w:cs="Times New Roman"/>
                <w:sz w:val="24"/>
                <w:szCs w:val="24"/>
              </w:rPr>
              <w:t>юджет муниципального образования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Ушинский сельсовет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Земетчинского</w:t>
            </w:r>
            <w:proofErr w:type="spellEnd"/>
            <w:r w:rsidRPr="00311F1D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11F1D">
              <w:rPr>
                <w:rFonts w:ascii="Times New Roman" w:hAnsi="Times New Roman" w:cs="Times New Roman"/>
                <w:sz w:val="24"/>
                <w:szCs w:val="24"/>
              </w:rPr>
              <w:t xml:space="preserve">   Пензенской области»          </w:t>
            </w:r>
          </w:p>
        </w:tc>
        <w:tc>
          <w:tcPr>
            <w:tcW w:w="1134" w:type="dxa"/>
          </w:tcPr>
          <w:p w:rsidR="00BE2E6A" w:rsidRPr="002612BA" w:rsidRDefault="00BE2E6A" w:rsidP="00720D1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2612BA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992" w:type="dxa"/>
          </w:tcPr>
          <w:p w:rsidR="00BE2E6A" w:rsidRPr="002612BA" w:rsidRDefault="00BE2E6A" w:rsidP="00720D1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BE2E6A" w:rsidRPr="002612BA" w:rsidRDefault="00BE2E6A" w:rsidP="00720D1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BE2E6A" w:rsidRPr="002612BA" w:rsidRDefault="00BE2E6A" w:rsidP="00720D1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E2E6A" w:rsidRPr="002612BA" w:rsidRDefault="00BE2E6A" w:rsidP="00720D1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7" w:type="dxa"/>
          </w:tcPr>
          <w:p w:rsidR="00BE2E6A" w:rsidRPr="002612BA" w:rsidRDefault="00BE2E6A" w:rsidP="00720D1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8" w:type="dxa"/>
          </w:tcPr>
          <w:p w:rsidR="00BE2E6A" w:rsidRPr="002612BA" w:rsidRDefault="00BE2E6A" w:rsidP="00720D1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BE2E6A" w:rsidRPr="002612BA" w:rsidTr="006E76E7">
        <w:tc>
          <w:tcPr>
            <w:tcW w:w="644" w:type="dxa"/>
            <w:vMerge/>
          </w:tcPr>
          <w:p w:rsidR="00BE2E6A" w:rsidRPr="00311F1D" w:rsidRDefault="00BE2E6A" w:rsidP="00720D1D">
            <w:pPr>
              <w:rPr>
                <w:b w:val="0"/>
                <w:bCs/>
                <w:i w:val="0"/>
                <w:iCs/>
                <w:strike w:val="0"/>
                <w:shadow/>
              </w:rPr>
            </w:pPr>
          </w:p>
        </w:tc>
        <w:tc>
          <w:tcPr>
            <w:tcW w:w="1871" w:type="dxa"/>
            <w:vMerge/>
          </w:tcPr>
          <w:p w:rsidR="00BE2E6A" w:rsidRPr="00311F1D" w:rsidRDefault="00BE2E6A" w:rsidP="00720D1D">
            <w:pPr>
              <w:rPr>
                <w:b w:val="0"/>
                <w:bCs/>
                <w:i w:val="0"/>
                <w:iCs/>
                <w:strike w:val="0"/>
                <w:shadow/>
              </w:rPr>
            </w:pPr>
          </w:p>
        </w:tc>
        <w:tc>
          <w:tcPr>
            <w:tcW w:w="1988" w:type="dxa"/>
            <w:vMerge/>
          </w:tcPr>
          <w:p w:rsidR="00BE2E6A" w:rsidRPr="00311F1D" w:rsidRDefault="00BE2E6A" w:rsidP="00720D1D">
            <w:pPr>
              <w:rPr>
                <w:b w:val="0"/>
                <w:bCs/>
                <w:i w:val="0"/>
                <w:iCs/>
                <w:strike w:val="0"/>
                <w:shadow/>
              </w:rPr>
            </w:pPr>
          </w:p>
        </w:tc>
        <w:tc>
          <w:tcPr>
            <w:tcW w:w="2941" w:type="dxa"/>
          </w:tcPr>
          <w:p w:rsidR="00BE2E6A" w:rsidRPr="00311F1D" w:rsidRDefault="00BE2E6A" w:rsidP="00720D1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1F1D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 из федерального бюджета</w:t>
            </w:r>
          </w:p>
        </w:tc>
        <w:tc>
          <w:tcPr>
            <w:tcW w:w="1134" w:type="dxa"/>
          </w:tcPr>
          <w:p w:rsidR="00BE2E6A" w:rsidRPr="002612BA" w:rsidRDefault="00BE2E6A" w:rsidP="00720D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E2E6A" w:rsidRPr="002612BA" w:rsidRDefault="00BE2E6A" w:rsidP="00720D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E2E6A" w:rsidRPr="002612BA" w:rsidRDefault="00BE2E6A" w:rsidP="00720D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E2E6A" w:rsidRPr="002612BA" w:rsidRDefault="00BE2E6A" w:rsidP="00720D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E2E6A" w:rsidRPr="002612BA" w:rsidRDefault="00BE2E6A" w:rsidP="00720D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E2E6A" w:rsidRPr="002612BA" w:rsidRDefault="00BE2E6A" w:rsidP="00720D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</w:tcPr>
          <w:p w:rsidR="00BE2E6A" w:rsidRPr="002612BA" w:rsidRDefault="00BE2E6A" w:rsidP="00720D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2E6A" w:rsidRPr="002612BA" w:rsidTr="006E76E7">
        <w:tc>
          <w:tcPr>
            <w:tcW w:w="644" w:type="dxa"/>
            <w:vMerge/>
          </w:tcPr>
          <w:p w:rsidR="00BE2E6A" w:rsidRPr="00311F1D" w:rsidRDefault="00BE2E6A" w:rsidP="00720D1D">
            <w:pPr>
              <w:rPr>
                <w:b w:val="0"/>
                <w:bCs/>
                <w:i w:val="0"/>
                <w:iCs/>
                <w:strike w:val="0"/>
                <w:shadow/>
              </w:rPr>
            </w:pPr>
          </w:p>
        </w:tc>
        <w:tc>
          <w:tcPr>
            <w:tcW w:w="1871" w:type="dxa"/>
            <w:vMerge/>
          </w:tcPr>
          <w:p w:rsidR="00BE2E6A" w:rsidRPr="00311F1D" w:rsidRDefault="00BE2E6A" w:rsidP="00720D1D">
            <w:pPr>
              <w:rPr>
                <w:b w:val="0"/>
                <w:bCs/>
                <w:i w:val="0"/>
                <w:iCs/>
                <w:strike w:val="0"/>
                <w:shadow/>
              </w:rPr>
            </w:pPr>
          </w:p>
        </w:tc>
        <w:tc>
          <w:tcPr>
            <w:tcW w:w="1988" w:type="dxa"/>
            <w:vMerge/>
          </w:tcPr>
          <w:p w:rsidR="00BE2E6A" w:rsidRPr="00311F1D" w:rsidRDefault="00BE2E6A" w:rsidP="00720D1D">
            <w:pPr>
              <w:rPr>
                <w:b w:val="0"/>
                <w:bCs/>
                <w:i w:val="0"/>
                <w:iCs/>
                <w:strike w:val="0"/>
                <w:shadow/>
              </w:rPr>
            </w:pPr>
          </w:p>
        </w:tc>
        <w:tc>
          <w:tcPr>
            <w:tcW w:w="2941" w:type="dxa"/>
          </w:tcPr>
          <w:p w:rsidR="00BE2E6A" w:rsidRPr="00311F1D" w:rsidRDefault="00BE2E6A" w:rsidP="00720D1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1F1D">
              <w:rPr>
                <w:rFonts w:ascii="Times New Roman" w:hAnsi="Times New Roman" w:cs="Times New Roman"/>
                <w:sz w:val="24"/>
                <w:szCs w:val="24"/>
              </w:rPr>
              <w:t xml:space="preserve">межбюджетные трансферты из  бюджета   Пензенской области          </w:t>
            </w:r>
          </w:p>
        </w:tc>
        <w:tc>
          <w:tcPr>
            <w:tcW w:w="1134" w:type="dxa"/>
          </w:tcPr>
          <w:p w:rsidR="00BE2E6A" w:rsidRPr="002612BA" w:rsidRDefault="00BE2E6A" w:rsidP="00720D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E2E6A" w:rsidRPr="002612BA" w:rsidRDefault="00BE2E6A" w:rsidP="00720D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E2E6A" w:rsidRPr="002612BA" w:rsidRDefault="00BE2E6A" w:rsidP="00720D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E2E6A" w:rsidRPr="002612BA" w:rsidRDefault="00BE2E6A" w:rsidP="00720D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E2E6A" w:rsidRPr="002612BA" w:rsidRDefault="00BE2E6A" w:rsidP="00720D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E2E6A" w:rsidRPr="002612BA" w:rsidRDefault="00BE2E6A" w:rsidP="00720D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</w:tcPr>
          <w:p w:rsidR="00BE2E6A" w:rsidRPr="002612BA" w:rsidRDefault="00BE2E6A" w:rsidP="00720D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2E6A" w:rsidRPr="002612BA" w:rsidTr="006E76E7">
        <w:tc>
          <w:tcPr>
            <w:tcW w:w="644" w:type="dxa"/>
            <w:vMerge/>
          </w:tcPr>
          <w:p w:rsidR="00BE2E6A" w:rsidRPr="00311F1D" w:rsidRDefault="00BE2E6A" w:rsidP="00720D1D">
            <w:pPr>
              <w:rPr>
                <w:b w:val="0"/>
                <w:bCs/>
                <w:i w:val="0"/>
                <w:iCs/>
                <w:strike w:val="0"/>
                <w:shadow/>
              </w:rPr>
            </w:pPr>
          </w:p>
        </w:tc>
        <w:tc>
          <w:tcPr>
            <w:tcW w:w="1871" w:type="dxa"/>
            <w:vMerge/>
          </w:tcPr>
          <w:p w:rsidR="00BE2E6A" w:rsidRPr="00311F1D" w:rsidRDefault="00BE2E6A" w:rsidP="00720D1D">
            <w:pPr>
              <w:rPr>
                <w:b w:val="0"/>
                <w:bCs/>
                <w:i w:val="0"/>
                <w:iCs/>
                <w:strike w:val="0"/>
                <w:shadow/>
              </w:rPr>
            </w:pPr>
          </w:p>
        </w:tc>
        <w:tc>
          <w:tcPr>
            <w:tcW w:w="1988" w:type="dxa"/>
            <w:vMerge/>
          </w:tcPr>
          <w:p w:rsidR="00BE2E6A" w:rsidRPr="00311F1D" w:rsidRDefault="00BE2E6A" w:rsidP="00720D1D">
            <w:pPr>
              <w:rPr>
                <w:b w:val="0"/>
                <w:bCs/>
                <w:i w:val="0"/>
                <w:iCs/>
                <w:strike w:val="0"/>
                <w:shadow/>
              </w:rPr>
            </w:pPr>
          </w:p>
        </w:tc>
        <w:tc>
          <w:tcPr>
            <w:tcW w:w="2941" w:type="dxa"/>
          </w:tcPr>
          <w:p w:rsidR="00BE2E6A" w:rsidRPr="00E76578" w:rsidRDefault="00BE2E6A" w:rsidP="00720D1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Межбюджетные трансферты из </w:t>
            </w:r>
            <w:r w:rsidRPr="00E76578">
              <w:rPr>
                <w:rFonts w:ascii="Times New Roman" w:hAnsi="Times New Roman" w:cs="Times New Roman"/>
                <w:sz w:val="24"/>
                <w:szCs w:val="24"/>
              </w:rPr>
              <w:t xml:space="preserve">бюджета            </w:t>
            </w:r>
          </w:p>
          <w:p w:rsidR="00BE2E6A" w:rsidRPr="00311F1D" w:rsidRDefault="00BE2E6A" w:rsidP="00720D1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76578">
              <w:rPr>
                <w:rFonts w:ascii="Times New Roman" w:hAnsi="Times New Roman" w:cs="Times New Roman"/>
                <w:sz w:val="24"/>
                <w:szCs w:val="24"/>
              </w:rPr>
              <w:t>Земетчинского</w:t>
            </w:r>
            <w:proofErr w:type="spellEnd"/>
            <w:r w:rsidRPr="00E76578"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</w:p>
        </w:tc>
        <w:tc>
          <w:tcPr>
            <w:tcW w:w="1134" w:type="dxa"/>
          </w:tcPr>
          <w:p w:rsidR="00BE2E6A" w:rsidRPr="002612BA" w:rsidRDefault="00BE2E6A" w:rsidP="00720D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E2E6A" w:rsidRPr="002612BA" w:rsidRDefault="00BE2E6A" w:rsidP="00720D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E2E6A" w:rsidRPr="002612BA" w:rsidRDefault="00BE2E6A" w:rsidP="00720D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E2E6A" w:rsidRPr="002612BA" w:rsidRDefault="00BE2E6A" w:rsidP="00720D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E2E6A" w:rsidRPr="002612BA" w:rsidRDefault="00BE2E6A" w:rsidP="00720D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E2E6A" w:rsidRPr="002612BA" w:rsidRDefault="00BE2E6A" w:rsidP="00720D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</w:tcPr>
          <w:p w:rsidR="00BE2E6A" w:rsidRPr="002612BA" w:rsidRDefault="00BE2E6A" w:rsidP="00720D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2E6A" w:rsidRPr="002612BA" w:rsidTr="006E76E7">
        <w:tc>
          <w:tcPr>
            <w:tcW w:w="644" w:type="dxa"/>
            <w:vMerge/>
          </w:tcPr>
          <w:p w:rsidR="00BE2E6A" w:rsidRPr="00311F1D" w:rsidRDefault="00BE2E6A" w:rsidP="00720D1D">
            <w:pPr>
              <w:rPr>
                <w:b w:val="0"/>
                <w:bCs/>
                <w:i w:val="0"/>
                <w:iCs/>
                <w:strike w:val="0"/>
                <w:shadow/>
              </w:rPr>
            </w:pPr>
          </w:p>
        </w:tc>
        <w:tc>
          <w:tcPr>
            <w:tcW w:w="1871" w:type="dxa"/>
            <w:vMerge/>
          </w:tcPr>
          <w:p w:rsidR="00BE2E6A" w:rsidRPr="00311F1D" w:rsidRDefault="00BE2E6A" w:rsidP="00720D1D">
            <w:pPr>
              <w:rPr>
                <w:b w:val="0"/>
                <w:bCs/>
                <w:i w:val="0"/>
                <w:iCs/>
                <w:strike w:val="0"/>
                <w:shadow/>
              </w:rPr>
            </w:pPr>
          </w:p>
        </w:tc>
        <w:tc>
          <w:tcPr>
            <w:tcW w:w="1988" w:type="dxa"/>
            <w:vMerge/>
          </w:tcPr>
          <w:p w:rsidR="00BE2E6A" w:rsidRPr="00311F1D" w:rsidRDefault="00BE2E6A" w:rsidP="00720D1D">
            <w:pPr>
              <w:rPr>
                <w:b w:val="0"/>
                <w:bCs/>
                <w:i w:val="0"/>
                <w:iCs/>
                <w:strike w:val="0"/>
                <w:shadow/>
              </w:rPr>
            </w:pPr>
          </w:p>
        </w:tc>
        <w:tc>
          <w:tcPr>
            <w:tcW w:w="2941" w:type="dxa"/>
          </w:tcPr>
          <w:p w:rsidR="00BE2E6A" w:rsidRPr="00311F1D" w:rsidRDefault="00BE2E6A" w:rsidP="00720D1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1F1D">
              <w:rPr>
                <w:rFonts w:ascii="Times New Roman" w:hAnsi="Times New Roman" w:cs="Times New Roman"/>
                <w:sz w:val="24"/>
                <w:szCs w:val="24"/>
              </w:rPr>
              <w:t>иные источники</w:t>
            </w:r>
          </w:p>
        </w:tc>
        <w:tc>
          <w:tcPr>
            <w:tcW w:w="1134" w:type="dxa"/>
          </w:tcPr>
          <w:p w:rsidR="00BE2E6A" w:rsidRPr="002612BA" w:rsidRDefault="00BE2E6A" w:rsidP="00720D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E2E6A" w:rsidRPr="002612BA" w:rsidRDefault="00BE2E6A" w:rsidP="00720D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E2E6A" w:rsidRPr="002612BA" w:rsidRDefault="00BE2E6A" w:rsidP="00720D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E2E6A" w:rsidRPr="002612BA" w:rsidRDefault="00BE2E6A" w:rsidP="00720D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E2E6A" w:rsidRPr="002612BA" w:rsidRDefault="00BE2E6A" w:rsidP="00720D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E2E6A" w:rsidRPr="002612BA" w:rsidRDefault="00BE2E6A" w:rsidP="00720D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</w:tcPr>
          <w:p w:rsidR="00BE2E6A" w:rsidRPr="002612BA" w:rsidRDefault="00BE2E6A" w:rsidP="00720D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2E6A" w:rsidRPr="002612BA" w:rsidTr="006E76E7">
        <w:tc>
          <w:tcPr>
            <w:tcW w:w="644" w:type="dxa"/>
            <w:vMerge w:val="restart"/>
          </w:tcPr>
          <w:p w:rsidR="00BE2E6A" w:rsidRPr="00311F1D" w:rsidRDefault="00BE2E6A" w:rsidP="00720D1D">
            <w:pPr>
              <w:rPr>
                <w:b w:val="0"/>
                <w:bCs/>
                <w:i w:val="0"/>
                <w:iCs/>
                <w:strike w:val="0"/>
                <w:shadow/>
              </w:rPr>
            </w:pPr>
            <w:r>
              <w:rPr>
                <w:b w:val="0"/>
                <w:i w:val="0"/>
                <w:strike w:val="0"/>
                <w:shadow/>
              </w:rPr>
              <w:t>4.1.</w:t>
            </w:r>
          </w:p>
        </w:tc>
        <w:tc>
          <w:tcPr>
            <w:tcW w:w="1871" w:type="dxa"/>
            <w:vMerge w:val="restart"/>
          </w:tcPr>
          <w:p w:rsidR="00BE2E6A" w:rsidRPr="00311F1D" w:rsidRDefault="00BE2E6A" w:rsidP="00720D1D">
            <w:pPr>
              <w:ind w:left="-77"/>
              <w:rPr>
                <w:b w:val="0"/>
                <w:bCs/>
                <w:i w:val="0"/>
                <w:iCs/>
                <w:strike w:val="0"/>
                <w:shadow/>
              </w:rPr>
            </w:pPr>
            <w:r w:rsidRPr="00E76578">
              <w:rPr>
                <w:b w:val="0"/>
                <w:i w:val="0"/>
                <w:strike w:val="0"/>
                <w:shadow/>
              </w:rPr>
              <w:t>Основное мероприятие</w:t>
            </w:r>
            <w:r>
              <w:rPr>
                <w:b w:val="0"/>
                <w:i w:val="0"/>
                <w:strike w:val="0"/>
                <w:shadow/>
              </w:rPr>
              <w:t xml:space="preserve"> 4.1</w:t>
            </w:r>
          </w:p>
        </w:tc>
        <w:tc>
          <w:tcPr>
            <w:tcW w:w="1988" w:type="dxa"/>
            <w:vMerge w:val="restart"/>
          </w:tcPr>
          <w:p w:rsidR="00BE2E6A" w:rsidRPr="00311F1D" w:rsidRDefault="00BE2E6A" w:rsidP="00720D1D">
            <w:pPr>
              <w:rPr>
                <w:b w:val="0"/>
                <w:bCs/>
                <w:i w:val="0"/>
                <w:iCs/>
                <w:strike w:val="0"/>
                <w:shadow/>
              </w:rPr>
            </w:pPr>
            <w:r w:rsidRPr="00E76578">
              <w:rPr>
                <w:b w:val="0"/>
                <w:i w:val="0"/>
                <w:strike w:val="0"/>
                <w:shadow/>
              </w:rPr>
              <w:t xml:space="preserve">Социальная поддержка граждан </w:t>
            </w:r>
            <w:r>
              <w:rPr>
                <w:b w:val="0"/>
                <w:i w:val="0"/>
                <w:strike w:val="0"/>
                <w:shadow/>
              </w:rPr>
              <w:t>Ушинского</w:t>
            </w:r>
            <w:r w:rsidRPr="00E76578">
              <w:rPr>
                <w:b w:val="0"/>
                <w:i w:val="0"/>
                <w:strike w:val="0"/>
                <w:shadow/>
              </w:rPr>
              <w:t xml:space="preserve"> сельсовета </w:t>
            </w:r>
            <w:proofErr w:type="spellStart"/>
            <w:r w:rsidRPr="00E76578">
              <w:rPr>
                <w:b w:val="0"/>
                <w:i w:val="0"/>
                <w:strike w:val="0"/>
                <w:shadow/>
              </w:rPr>
              <w:t>Земетчинского</w:t>
            </w:r>
            <w:proofErr w:type="spellEnd"/>
            <w:r w:rsidRPr="00E76578">
              <w:rPr>
                <w:b w:val="0"/>
                <w:i w:val="0"/>
                <w:strike w:val="0"/>
                <w:shadow/>
              </w:rPr>
              <w:t xml:space="preserve"> района Пензенской области</w:t>
            </w:r>
          </w:p>
        </w:tc>
        <w:tc>
          <w:tcPr>
            <w:tcW w:w="2941" w:type="dxa"/>
          </w:tcPr>
          <w:p w:rsidR="00BE2E6A" w:rsidRPr="00311F1D" w:rsidRDefault="00BE2E6A" w:rsidP="00720D1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1F1D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134" w:type="dxa"/>
          </w:tcPr>
          <w:p w:rsidR="00BE2E6A" w:rsidRPr="002612BA" w:rsidRDefault="00BE2E6A" w:rsidP="00720D1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2612BA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992" w:type="dxa"/>
          </w:tcPr>
          <w:p w:rsidR="00BE2E6A" w:rsidRPr="002612BA" w:rsidRDefault="00BE2E6A" w:rsidP="00720D1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BE2E6A" w:rsidRPr="002612BA" w:rsidRDefault="00BE2E6A" w:rsidP="00720D1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BE2E6A" w:rsidRPr="002612BA" w:rsidRDefault="00BE2E6A" w:rsidP="00720D1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E2E6A" w:rsidRPr="002612BA" w:rsidRDefault="00BE2E6A" w:rsidP="00720D1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7" w:type="dxa"/>
          </w:tcPr>
          <w:p w:rsidR="00BE2E6A" w:rsidRPr="002612BA" w:rsidRDefault="00BE2E6A" w:rsidP="00720D1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8" w:type="dxa"/>
          </w:tcPr>
          <w:p w:rsidR="00BE2E6A" w:rsidRPr="002612BA" w:rsidRDefault="00BE2E6A" w:rsidP="00720D1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BE2E6A" w:rsidRPr="002612BA" w:rsidTr="006E76E7">
        <w:tc>
          <w:tcPr>
            <w:tcW w:w="644" w:type="dxa"/>
            <w:vMerge/>
          </w:tcPr>
          <w:p w:rsidR="00BE2E6A" w:rsidRPr="00311F1D" w:rsidRDefault="00BE2E6A" w:rsidP="00720D1D">
            <w:pPr>
              <w:rPr>
                <w:b w:val="0"/>
                <w:bCs/>
                <w:i w:val="0"/>
                <w:iCs/>
                <w:strike w:val="0"/>
                <w:shadow/>
              </w:rPr>
            </w:pPr>
          </w:p>
        </w:tc>
        <w:tc>
          <w:tcPr>
            <w:tcW w:w="1871" w:type="dxa"/>
            <w:vMerge/>
          </w:tcPr>
          <w:p w:rsidR="00BE2E6A" w:rsidRPr="00311F1D" w:rsidRDefault="00BE2E6A" w:rsidP="00720D1D">
            <w:pPr>
              <w:rPr>
                <w:b w:val="0"/>
                <w:bCs/>
                <w:i w:val="0"/>
                <w:iCs/>
                <w:strike w:val="0"/>
                <w:shadow/>
              </w:rPr>
            </w:pPr>
          </w:p>
        </w:tc>
        <w:tc>
          <w:tcPr>
            <w:tcW w:w="1988" w:type="dxa"/>
            <w:vMerge/>
          </w:tcPr>
          <w:p w:rsidR="00BE2E6A" w:rsidRPr="00311F1D" w:rsidRDefault="00BE2E6A" w:rsidP="00720D1D">
            <w:pPr>
              <w:rPr>
                <w:b w:val="0"/>
                <w:bCs/>
                <w:i w:val="0"/>
                <w:iCs/>
                <w:strike w:val="0"/>
                <w:shadow/>
              </w:rPr>
            </w:pPr>
          </w:p>
        </w:tc>
        <w:tc>
          <w:tcPr>
            <w:tcW w:w="2941" w:type="dxa"/>
          </w:tcPr>
          <w:p w:rsidR="00BE2E6A" w:rsidRPr="00311F1D" w:rsidRDefault="00BE2E6A" w:rsidP="00720D1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311F1D">
              <w:rPr>
                <w:rFonts w:ascii="Times New Roman" w:hAnsi="Times New Roman" w:cs="Times New Roman"/>
                <w:sz w:val="24"/>
                <w:szCs w:val="24"/>
              </w:rPr>
              <w:t>юджет муниципального образования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Ушинский сельсовет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Земетчинского</w:t>
            </w:r>
            <w:proofErr w:type="spellEnd"/>
            <w:r w:rsidRPr="00311F1D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11F1D">
              <w:rPr>
                <w:rFonts w:ascii="Times New Roman" w:hAnsi="Times New Roman" w:cs="Times New Roman"/>
                <w:sz w:val="24"/>
                <w:szCs w:val="24"/>
              </w:rPr>
              <w:t xml:space="preserve">   Пензенской области»          </w:t>
            </w:r>
          </w:p>
        </w:tc>
        <w:tc>
          <w:tcPr>
            <w:tcW w:w="1134" w:type="dxa"/>
          </w:tcPr>
          <w:p w:rsidR="00BE2E6A" w:rsidRPr="002612BA" w:rsidRDefault="00BE2E6A" w:rsidP="00720D1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2612BA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992" w:type="dxa"/>
          </w:tcPr>
          <w:p w:rsidR="00BE2E6A" w:rsidRPr="002612BA" w:rsidRDefault="00BE2E6A" w:rsidP="00720D1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BE2E6A" w:rsidRPr="002612BA" w:rsidRDefault="00BE2E6A" w:rsidP="00720D1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BE2E6A" w:rsidRPr="002612BA" w:rsidRDefault="00BE2E6A" w:rsidP="00720D1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E2E6A" w:rsidRPr="002612BA" w:rsidRDefault="00BE2E6A" w:rsidP="00720D1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7" w:type="dxa"/>
          </w:tcPr>
          <w:p w:rsidR="00BE2E6A" w:rsidRPr="002612BA" w:rsidRDefault="00BE2E6A" w:rsidP="00720D1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8" w:type="dxa"/>
          </w:tcPr>
          <w:p w:rsidR="00BE2E6A" w:rsidRPr="002612BA" w:rsidRDefault="00BE2E6A" w:rsidP="00720D1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BE2E6A" w:rsidRPr="002612BA" w:rsidTr="006E76E7">
        <w:tc>
          <w:tcPr>
            <w:tcW w:w="644" w:type="dxa"/>
            <w:vMerge/>
          </w:tcPr>
          <w:p w:rsidR="00BE2E6A" w:rsidRPr="00311F1D" w:rsidRDefault="00BE2E6A" w:rsidP="00720D1D">
            <w:pPr>
              <w:rPr>
                <w:b w:val="0"/>
                <w:bCs/>
                <w:i w:val="0"/>
                <w:iCs/>
                <w:strike w:val="0"/>
                <w:shadow/>
              </w:rPr>
            </w:pPr>
          </w:p>
        </w:tc>
        <w:tc>
          <w:tcPr>
            <w:tcW w:w="1871" w:type="dxa"/>
            <w:vMerge/>
          </w:tcPr>
          <w:p w:rsidR="00BE2E6A" w:rsidRPr="00311F1D" w:rsidRDefault="00BE2E6A" w:rsidP="00720D1D">
            <w:pPr>
              <w:rPr>
                <w:b w:val="0"/>
                <w:bCs/>
                <w:i w:val="0"/>
                <w:iCs/>
                <w:strike w:val="0"/>
                <w:shadow/>
              </w:rPr>
            </w:pPr>
          </w:p>
        </w:tc>
        <w:tc>
          <w:tcPr>
            <w:tcW w:w="1988" w:type="dxa"/>
            <w:vMerge/>
          </w:tcPr>
          <w:p w:rsidR="00BE2E6A" w:rsidRPr="00311F1D" w:rsidRDefault="00BE2E6A" w:rsidP="00720D1D">
            <w:pPr>
              <w:rPr>
                <w:b w:val="0"/>
                <w:bCs/>
                <w:i w:val="0"/>
                <w:iCs/>
                <w:strike w:val="0"/>
                <w:shadow/>
              </w:rPr>
            </w:pPr>
          </w:p>
        </w:tc>
        <w:tc>
          <w:tcPr>
            <w:tcW w:w="2941" w:type="dxa"/>
          </w:tcPr>
          <w:p w:rsidR="00BE2E6A" w:rsidRPr="00311F1D" w:rsidRDefault="00BE2E6A" w:rsidP="00720D1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1F1D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 из федерального бюджета</w:t>
            </w:r>
          </w:p>
        </w:tc>
        <w:tc>
          <w:tcPr>
            <w:tcW w:w="1134" w:type="dxa"/>
          </w:tcPr>
          <w:p w:rsidR="00BE2E6A" w:rsidRPr="002612BA" w:rsidRDefault="00BE2E6A" w:rsidP="00720D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E2E6A" w:rsidRPr="002612BA" w:rsidRDefault="00BE2E6A" w:rsidP="00720D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E2E6A" w:rsidRPr="002612BA" w:rsidRDefault="00BE2E6A" w:rsidP="00720D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E2E6A" w:rsidRPr="002612BA" w:rsidRDefault="00BE2E6A" w:rsidP="00720D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E2E6A" w:rsidRPr="002612BA" w:rsidRDefault="00BE2E6A" w:rsidP="00720D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E2E6A" w:rsidRPr="002612BA" w:rsidRDefault="00BE2E6A" w:rsidP="00720D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</w:tcPr>
          <w:p w:rsidR="00BE2E6A" w:rsidRPr="002612BA" w:rsidRDefault="00BE2E6A" w:rsidP="00720D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2E6A" w:rsidRPr="002612BA" w:rsidTr="006E76E7">
        <w:tc>
          <w:tcPr>
            <w:tcW w:w="644" w:type="dxa"/>
            <w:vMerge/>
          </w:tcPr>
          <w:p w:rsidR="00BE2E6A" w:rsidRPr="00311F1D" w:rsidRDefault="00BE2E6A" w:rsidP="00720D1D">
            <w:pPr>
              <w:rPr>
                <w:b w:val="0"/>
                <w:bCs/>
                <w:i w:val="0"/>
                <w:iCs/>
                <w:strike w:val="0"/>
                <w:shadow/>
              </w:rPr>
            </w:pPr>
          </w:p>
        </w:tc>
        <w:tc>
          <w:tcPr>
            <w:tcW w:w="1871" w:type="dxa"/>
            <w:vMerge/>
          </w:tcPr>
          <w:p w:rsidR="00BE2E6A" w:rsidRPr="00311F1D" w:rsidRDefault="00BE2E6A" w:rsidP="00720D1D">
            <w:pPr>
              <w:rPr>
                <w:b w:val="0"/>
                <w:bCs/>
                <w:i w:val="0"/>
                <w:iCs/>
                <w:strike w:val="0"/>
                <w:shadow/>
              </w:rPr>
            </w:pPr>
          </w:p>
        </w:tc>
        <w:tc>
          <w:tcPr>
            <w:tcW w:w="1988" w:type="dxa"/>
            <w:vMerge/>
          </w:tcPr>
          <w:p w:rsidR="00BE2E6A" w:rsidRPr="00311F1D" w:rsidRDefault="00BE2E6A" w:rsidP="00720D1D">
            <w:pPr>
              <w:rPr>
                <w:b w:val="0"/>
                <w:bCs/>
                <w:i w:val="0"/>
                <w:iCs/>
                <w:strike w:val="0"/>
                <w:shadow/>
              </w:rPr>
            </w:pPr>
          </w:p>
        </w:tc>
        <w:tc>
          <w:tcPr>
            <w:tcW w:w="2941" w:type="dxa"/>
          </w:tcPr>
          <w:p w:rsidR="00BE2E6A" w:rsidRPr="00311F1D" w:rsidRDefault="00BE2E6A" w:rsidP="00720D1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1F1D">
              <w:rPr>
                <w:rFonts w:ascii="Times New Roman" w:hAnsi="Times New Roman" w:cs="Times New Roman"/>
                <w:sz w:val="24"/>
                <w:szCs w:val="24"/>
              </w:rPr>
              <w:t xml:space="preserve">межбюджетные трансферты из  бюджета   Пензенской области          </w:t>
            </w:r>
          </w:p>
        </w:tc>
        <w:tc>
          <w:tcPr>
            <w:tcW w:w="1134" w:type="dxa"/>
          </w:tcPr>
          <w:p w:rsidR="00BE2E6A" w:rsidRPr="002612BA" w:rsidRDefault="00BE2E6A" w:rsidP="00720D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E2E6A" w:rsidRPr="002612BA" w:rsidRDefault="00BE2E6A" w:rsidP="00720D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E2E6A" w:rsidRPr="002612BA" w:rsidRDefault="00BE2E6A" w:rsidP="00720D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E2E6A" w:rsidRPr="002612BA" w:rsidRDefault="00BE2E6A" w:rsidP="00720D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E2E6A" w:rsidRPr="002612BA" w:rsidRDefault="00BE2E6A" w:rsidP="00720D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E2E6A" w:rsidRPr="002612BA" w:rsidRDefault="00BE2E6A" w:rsidP="00720D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</w:tcPr>
          <w:p w:rsidR="00BE2E6A" w:rsidRPr="002612BA" w:rsidRDefault="00BE2E6A" w:rsidP="00720D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2E6A" w:rsidRPr="002612BA" w:rsidTr="006E76E7">
        <w:tc>
          <w:tcPr>
            <w:tcW w:w="644" w:type="dxa"/>
            <w:vMerge/>
          </w:tcPr>
          <w:p w:rsidR="00BE2E6A" w:rsidRPr="00311F1D" w:rsidRDefault="00BE2E6A" w:rsidP="00720D1D">
            <w:pPr>
              <w:rPr>
                <w:b w:val="0"/>
                <w:bCs/>
                <w:i w:val="0"/>
                <w:iCs/>
                <w:strike w:val="0"/>
                <w:shadow/>
              </w:rPr>
            </w:pPr>
          </w:p>
        </w:tc>
        <w:tc>
          <w:tcPr>
            <w:tcW w:w="1871" w:type="dxa"/>
            <w:vMerge/>
          </w:tcPr>
          <w:p w:rsidR="00BE2E6A" w:rsidRPr="00311F1D" w:rsidRDefault="00BE2E6A" w:rsidP="00720D1D">
            <w:pPr>
              <w:rPr>
                <w:b w:val="0"/>
                <w:bCs/>
                <w:i w:val="0"/>
                <w:iCs/>
                <w:strike w:val="0"/>
                <w:shadow/>
              </w:rPr>
            </w:pPr>
          </w:p>
        </w:tc>
        <w:tc>
          <w:tcPr>
            <w:tcW w:w="1988" w:type="dxa"/>
            <w:vMerge/>
          </w:tcPr>
          <w:p w:rsidR="00BE2E6A" w:rsidRPr="00311F1D" w:rsidRDefault="00BE2E6A" w:rsidP="00720D1D">
            <w:pPr>
              <w:rPr>
                <w:b w:val="0"/>
                <w:bCs/>
                <w:i w:val="0"/>
                <w:iCs/>
                <w:strike w:val="0"/>
                <w:shadow/>
              </w:rPr>
            </w:pPr>
          </w:p>
        </w:tc>
        <w:tc>
          <w:tcPr>
            <w:tcW w:w="2941" w:type="dxa"/>
          </w:tcPr>
          <w:p w:rsidR="00BE2E6A" w:rsidRPr="00E76578" w:rsidRDefault="00BE2E6A" w:rsidP="00720D1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Межбюджетные трансферты из </w:t>
            </w:r>
            <w:r w:rsidRPr="00E76578">
              <w:rPr>
                <w:rFonts w:ascii="Times New Roman" w:hAnsi="Times New Roman" w:cs="Times New Roman"/>
                <w:sz w:val="24"/>
                <w:szCs w:val="24"/>
              </w:rPr>
              <w:t xml:space="preserve">бюджета            </w:t>
            </w:r>
          </w:p>
          <w:p w:rsidR="00BE2E6A" w:rsidRPr="00311F1D" w:rsidRDefault="00BE2E6A" w:rsidP="00720D1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76578">
              <w:rPr>
                <w:rFonts w:ascii="Times New Roman" w:hAnsi="Times New Roman" w:cs="Times New Roman"/>
                <w:sz w:val="24"/>
                <w:szCs w:val="24"/>
              </w:rPr>
              <w:t>Земетчинского</w:t>
            </w:r>
            <w:proofErr w:type="spellEnd"/>
            <w:r w:rsidRPr="00E76578"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</w:p>
        </w:tc>
        <w:tc>
          <w:tcPr>
            <w:tcW w:w="1134" w:type="dxa"/>
          </w:tcPr>
          <w:p w:rsidR="00BE2E6A" w:rsidRPr="002612BA" w:rsidRDefault="00BE2E6A" w:rsidP="00720D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E2E6A" w:rsidRPr="002612BA" w:rsidRDefault="00BE2E6A" w:rsidP="00720D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E2E6A" w:rsidRPr="002612BA" w:rsidRDefault="00BE2E6A" w:rsidP="00720D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E2E6A" w:rsidRPr="002612BA" w:rsidRDefault="00BE2E6A" w:rsidP="00720D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E2E6A" w:rsidRPr="002612BA" w:rsidRDefault="00BE2E6A" w:rsidP="00720D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E2E6A" w:rsidRPr="002612BA" w:rsidRDefault="00BE2E6A" w:rsidP="00720D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</w:tcPr>
          <w:p w:rsidR="00BE2E6A" w:rsidRPr="002612BA" w:rsidRDefault="00BE2E6A" w:rsidP="00720D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2E6A" w:rsidRPr="002612BA" w:rsidTr="006E76E7">
        <w:tc>
          <w:tcPr>
            <w:tcW w:w="644" w:type="dxa"/>
            <w:vMerge/>
          </w:tcPr>
          <w:p w:rsidR="00BE2E6A" w:rsidRPr="00311F1D" w:rsidRDefault="00BE2E6A" w:rsidP="00720D1D">
            <w:pPr>
              <w:rPr>
                <w:b w:val="0"/>
                <w:bCs/>
                <w:i w:val="0"/>
                <w:iCs/>
                <w:strike w:val="0"/>
                <w:shadow/>
              </w:rPr>
            </w:pPr>
          </w:p>
        </w:tc>
        <w:tc>
          <w:tcPr>
            <w:tcW w:w="1871" w:type="dxa"/>
            <w:vMerge/>
          </w:tcPr>
          <w:p w:rsidR="00BE2E6A" w:rsidRPr="00311F1D" w:rsidRDefault="00BE2E6A" w:rsidP="00720D1D">
            <w:pPr>
              <w:rPr>
                <w:b w:val="0"/>
                <w:bCs/>
                <w:i w:val="0"/>
                <w:iCs/>
                <w:strike w:val="0"/>
                <w:shadow/>
              </w:rPr>
            </w:pPr>
          </w:p>
        </w:tc>
        <w:tc>
          <w:tcPr>
            <w:tcW w:w="1988" w:type="dxa"/>
            <w:vMerge/>
          </w:tcPr>
          <w:p w:rsidR="00BE2E6A" w:rsidRPr="00311F1D" w:rsidRDefault="00BE2E6A" w:rsidP="00720D1D">
            <w:pPr>
              <w:rPr>
                <w:b w:val="0"/>
                <w:bCs/>
                <w:i w:val="0"/>
                <w:iCs/>
                <w:strike w:val="0"/>
                <w:shadow/>
              </w:rPr>
            </w:pPr>
          </w:p>
        </w:tc>
        <w:tc>
          <w:tcPr>
            <w:tcW w:w="2941" w:type="dxa"/>
          </w:tcPr>
          <w:p w:rsidR="00BE2E6A" w:rsidRPr="00311F1D" w:rsidRDefault="00BE2E6A" w:rsidP="00720D1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6578">
              <w:rPr>
                <w:rFonts w:ascii="Times New Roman" w:hAnsi="Times New Roman" w:cs="Times New Roman"/>
                <w:sz w:val="24"/>
                <w:szCs w:val="24"/>
              </w:rPr>
              <w:t>иные источники</w:t>
            </w:r>
          </w:p>
        </w:tc>
        <w:tc>
          <w:tcPr>
            <w:tcW w:w="1134" w:type="dxa"/>
          </w:tcPr>
          <w:p w:rsidR="00BE2E6A" w:rsidRPr="002612BA" w:rsidRDefault="00BE2E6A" w:rsidP="00720D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E2E6A" w:rsidRPr="002612BA" w:rsidRDefault="00BE2E6A" w:rsidP="00720D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E2E6A" w:rsidRPr="002612BA" w:rsidRDefault="00BE2E6A" w:rsidP="00720D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E2E6A" w:rsidRPr="002612BA" w:rsidRDefault="00BE2E6A" w:rsidP="00720D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E2E6A" w:rsidRPr="002612BA" w:rsidRDefault="00BE2E6A" w:rsidP="00720D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E2E6A" w:rsidRPr="002612BA" w:rsidRDefault="00BE2E6A" w:rsidP="00720D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</w:tcPr>
          <w:p w:rsidR="00BE2E6A" w:rsidRPr="002612BA" w:rsidRDefault="00BE2E6A" w:rsidP="00720D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2E6A" w:rsidRPr="002612BA" w:rsidTr="006E76E7">
        <w:tc>
          <w:tcPr>
            <w:tcW w:w="644" w:type="dxa"/>
            <w:vMerge w:val="restart"/>
          </w:tcPr>
          <w:p w:rsidR="00BE2E6A" w:rsidRPr="00311F1D" w:rsidRDefault="00BE2E6A" w:rsidP="00720D1D">
            <w:pPr>
              <w:rPr>
                <w:b w:val="0"/>
                <w:bCs/>
                <w:i w:val="0"/>
                <w:iCs/>
                <w:strike w:val="0"/>
                <w:shadow/>
              </w:rPr>
            </w:pPr>
            <w:r>
              <w:rPr>
                <w:b w:val="0"/>
                <w:i w:val="0"/>
                <w:strike w:val="0"/>
                <w:shadow/>
              </w:rPr>
              <w:lastRenderedPageBreak/>
              <w:t>5</w:t>
            </w:r>
          </w:p>
        </w:tc>
        <w:tc>
          <w:tcPr>
            <w:tcW w:w="1871" w:type="dxa"/>
            <w:vMerge w:val="restart"/>
          </w:tcPr>
          <w:p w:rsidR="00BE2E6A" w:rsidRPr="00311F1D" w:rsidRDefault="00BE2E6A" w:rsidP="00720D1D">
            <w:pPr>
              <w:ind w:left="-77"/>
              <w:rPr>
                <w:b w:val="0"/>
                <w:bCs/>
                <w:i w:val="0"/>
                <w:iCs/>
                <w:strike w:val="0"/>
                <w:shadow/>
              </w:rPr>
            </w:pPr>
            <w:r w:rsidRPr="00E76578">
              <w:rPr>
                <w:b w:val="0"/>
                <w:i w:val="0"/>
                <w:strike w:val="0"/>
                <w:shadow/>
              </w:rPr>
              <w:t xml:space="preserve">Подпрограмма </w:t>
            </w:r>
            <w:r>
              <w:rPr>
                <w:b w:val="0"/>
                <w:i w:val="0"/>
                <w:strike w:val="0"/>
                <w:shadow/>
              </w:rPr>
              <w:t>5</w:t>
            </w:r>
          </w:p>
        </w:tc>
        <w:tc>
          <w:tcPr>
            <w:tcW w:w="1988" w:type="dxa"/>
            <w:vMerge w:val="restart"/>
          </w:tcPr>
          <w:p w:rsidR="00BE2E6A" w:rsidRPr="00311F1D" w:rsidRDefault="00BE2E6A" w:rsidP="00720D1D">
            <w:pPr>
              <w:rPr>
                <w:b w:val="0"/>
                <w:bCs/>
                <w:i w:val="0"/>
                <w:iCs/>
                <w:strike w:val="0"/>
                <w:shadow/>
              </w:rPr>
            </w:pPr>
            <w:r w:rsidRPr="00E76578">
              <w:rPr>
                <w:b w:val="0"/>
                <w:i w:val="0"/>
                <w:strike w:val="0"/>
                <w:shadow/>
              </w:rPr>
              <w:t>Исполнение отдельных государственных полномочий в соответствии с федеральным и региональным законодательством</w:t>
            </w:r>
          </w:p>
        </w:tc>
        <w:tc>
          <w:tcPr>
            <w:tcW w:w="2941" w:type="dxa"/>
          </w:tcPr>
          <w:p w:rsidR="00BE2E6A" w:rsidRPr="00311F1D" w:rsidRDefault="00BE2E6A" w:rsidP="00720D1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1F1D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134" w:type="dxa"/>
          </w:tcPr>
          <w:p w:rsidR="00BE2E6A" w:rsidRPr="002612BA" w:rsidRDefault="00BE2E6A" w:rsidP="00720D1D">
            <w:pPr>
              <w:pStyle w:val="ConsPlusNormal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88,7</w:t>
            </w:r>
          </w:p>
        </w:tc>
        <w:tc>
          <w:tcPr>
            <w:tcW w:w="992" w:type="dxa"/>
          </w:tcPr>
          <w:p w:rsidR="00BE2E6A" w:rsidRPr="002612BA" w:rsidRDefault="00957680" w:rsidP="009576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BE2E6A">
              <w:rPr>
                <w:rFonts w:ascii="Times New Roman" w:hAnsi="Times New Roman" w:cs="Times New Roman"/>
                <w:sz w:val="24"/>
                <w:szCs w:val="24"/>
              </w:rPr>
              <w:t>1,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</w:tcPr>
          <w:p w:rsidR="00BE2E6A" w:rsidRPr="002612BA" w:rsidRDefault="00957680" w:rsidP="00720D1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84,6</w:t>
            </w:r>
          </w:p>
        </w:tc>
        <w:tc>
          <w:tcPr>
            <w:tcW w:w="992" w:type="dxa"/>
          </w:tcPr>
          <w:p w:rsidR="00BE2E6A" w:rsidRPr="002612BA" w:rsidRDefault="00BE2E6A" w:rsidP="00720D1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E2E6A" w:rsidRPr="001D54C0" w:rsidRDefault="00BE2E6A" w:rsidP="00720D1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E2E6A" w:rsidRPr="001D54C0" w:rsidRDefault="00BE2E6A" w:rsidP="00720D1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</w:tcPr>
          <w:p w:rsidR="00BE2E6A" w:rsidRPr="002612BA" w:rsidRDefault="00BE2E6A" w:rsidP="00720D1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7680" w:rsidRPr="002612BA" w:rsidTr="006E76E7">
        <w:tc>
          <w:tcPr>
            <w:tcW w:w="644" w:type="dxa"/>
            <w:vMerge/>
          </w:tcPr>
          <w:p w:rsidR="00957680" w:rsidRPr="00311F1D" w:rsidRDefault="00957680" w:rsidP="00720D1D">
            <w:pPr>
              <w:rPr>
                <w:b w:val="0"/>
                <w:bCs/>
                <w:i w:val="0"/>
                <w:iCs/>
                <w:strike w:val="0"/>
                <w:shadow/>
              </w:rPr>
            </w:pPr>
          </w:p>
        </w:tc>
        <w:tc>
          <w:tcPr>
            <w:tcW w:w="1871" w:type="dxa"/>
            <w:vMerge/>
          </w:tcPr>
          <w:p w:rsidR="00957680" w:rsidRPr="00311F1D" w:rsidRDefault="00957680" w:rsidP="00720D1D">
            <w:pPr>
              <w:rPr>
                <w:b w:val="0"/>
                <w:bCs/>
                <w:i w:val="0"/>
                <w:iCs/>
                <w:strike w:val="0"/>
                <w:shadow/>
              </w:rPr>
            </w:pPr>
          </w:p>
        </w:tc>
        <w:tc>
          <w:tcPr>
            <w:tcW w:w="1988" w:type="dxa"/>
            <w:vMerge/>
          </w:tcPr>
          <w:p w:rsidR="00957680" w:rsidRPr="00311F1D" w:rsidRDefault="00957680" w:rsidP="00720D1D">
            <w:pPr>
              <w:rPr>
                <w:b w:val="0"/>
                <w:bCs/>
                <w:i w:val="0"/>
                <w:iCs/>
                <w:strike w:val="0"/>
                <w:shadow/>
              </w:rPr>
            </w:pPr>
          </w:p>
        </w:tc>
        <w:tc>
          <w:tcPr>
            <w:tcW w:w="2941" w:type="dxa"/>
          </w:tcPr>
          <w:p w:rsidR="00957680" w:rsidRPr="00311F1D" w:rsidRDefault="00957680" w:rsidP="00720D1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311F1D">
              <w:rPr>
                <w:rFonts w:ascii="Times New Roman" w:hAnsi="Times New Roman" w:cs="Times New Roman"/>
                <w:sz w:val="24"/>
                <w:szCs w:val="24"/>
              </w:rPr>
              <w:t>юджет муниципального образования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Ушинский сельсовет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Земетчинского</w:t>
            </w:r>
            <w:proofErr w:type="spellEnd"/>
            <w:r w:rsidRPr="00311F1D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11F1D">
              <w:rPr>
                <w:rFonts w:ascii="Times New Roman" w:hAnsi="Times New Roman" w:cs="Times New Roman"/>
                <w:sz w:val="24"/>
                <w:szCs w:val="24"/>
              </w:rPr>
              <w:t xml:space="preserve">   Пензенской области»          </w:t>
            </w:r>
          </w:p>
        </w:tc>
        <w:tc>
          <w:tcPr>
            <w:tcW w:w="1134" w:type="dxa"/>
          </w:tcPr>
          <w:p w:rsidR="00957680" w:rsidRPr="002612BA" w:rsidRDefault="00957680" w:rsidP="00720D1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88,7</w:t>
            </w:r>
          </w:p>
        </w:tc>
        <w:tc>
          <w:tcPr>
            <w:tcW w:w="992" w:type="dxa"/>
          </w:tcPr>
          <w:p w:rsidR="00957680" w:rsidRPr="002612BA" w:rsidRDefault="00957680" w:rsidP="004F6AB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81,5</w:t>
            </w:r>
          </w:p>
        </w:tc>
        <w:tc>
          <w:tcPr>
            <w:tcW w:w="992" w:type="dxa"/>
          </w:tcPr>
          <w:p w:rsidR="00957680" w:rsidRPr="002612BA" w:rsidRDefault="00957680" w:rsidP="004F6AB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84,6</w:t>
            </w:r>
          </w:p>
        </w:tc>
        <w:tc>
          <w:tcPr>
            <w:tcW w:w="992" w:type="dxa"/>
          </w:tcPr>
          <w:p w:rsidR="00957680" w:rsidRPr="002612BA" w:rsidRDefault="00957680" w:rsidP="00720D1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957680" w:rsidRPr="002612BA" w:rsidRDefault="00957680" w:rsidP="00720D1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957680" w:rsidRPr="002612BA" w:rsidRDefault="00957680" w:rsidP="00720D1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</w:tcPr>
          <w:p w:rsidR="00957680" w:rsidRPr="002612BA" w:rsidRDefault="00957680" w:rsidP="00720D1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2E6A" w:rsidRPr="002612BA" w:rsidTr="006E76E7">
        <w:tc>
          <w:tcPr>
            <w:tcW w:w="644" w:type="dxa"/>
            <w:vMerge/>
          </w:tcPr>
          <w:p w:rsidR="00BE2E6A" w:rsidRPr="00311F1D" w:rsidRDefault="00BE2E6A" w:rsidP="00720D1D">
            <w:pPr>
              <w:rPr>
                <w:b w:val="0"/>
                <w:bCs/>
                <w:i w:val="0"/>
                <w:iCs/>
                <w:strike w:val="0"/>
                <w:shadow/>
              </w:rPr>
            </w:pPr>
          </w:p>
        </w:tc>
        <w:tc>
          <w:tcPr>
            <w:tcW w:w="1871" w:type="dxa"/>
            <w:vMerge/>
          </w:tcPr>
          <w:p w:rsidR="00BE2E6A" w:rsidRPr="00311F1D" w:rsidRDefault="00BE2E6A" w:rsidP="00720D1D">
            <w:pPr>
              <w:rPr>
                <w:b w:val="0"/>
                <w:bCs/>
                <w:i w:val="0"/>
                <w:iCs/>
                <w:strike w:val="0"/>
                <w:shadow/>
              </w:rPr>
            </w:pPr>
          </w:p>
        </w:tc>
        <w:tc>
          <w:tcPr>
            <w:tcW w:w="1988" w:type="dxa"/>
            <w:vMerge/>
          </w:tcPr>
          <w:p w:rsidR="00BE2E6A" w:rsidRPr="00311F1D" w:rsidRDefault="00BE2E6A" w:rsidP="00720D1D">
            <w:pPr>
              <w:rPr>
                <w:b w:val="0"/>
                <w:bCs/>
                <w:i w:val="0"/>
                <w:iCs/>
                <w:strike w:val="0"/>
                <w:shadow/>
              </w:rPr>
            </w:pPr>
          </w:p>
        </w:tc>
        <w:tc>
          <w:tcPr>
            <w:tcW w:w="2941" w:type="dxa"/>
          </w:tcPr>
          <w:p w:rsidR="00BE2E6A" w:rsidRPr="00311F1D" w:rsidRDefault="00BE2E6A" w:rsidP="00720D1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1F1D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 из федерального бюджета</w:t>
            </w:r>
          </w:p>
        </w:tc>
        <w:tc>
          <w:tcPr>
            <w:tcW w:w="1134" w:type="dxa"/>
          </w:tcPr>
          <w:p w:rsidR="00BE2E6A" w:rsidRPr="002612BA" w:rsidRDefault="00BE2E6A" w:rsidP="00720D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E2E6A" w:rsidRPr="002612BA" w:rsidRDefault="00BE2E6A" w:rsidP="00720D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E2E6A" w:rsidRPr="002612BA" w:rsidRDefault="00BE2E6A" w:rsidP="00720D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E2E6A" w:rsidRPr="002612BA" w:rsidRDefault="00BE2E6A" w:rsidP="00720D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E2E6A" w:rsidRPr="002612BA" w:rsidRDefault="00BE2E6A" w:rsidP="00720D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E2E6A" w:rsidRPr="002612BA" w:rsidRDefault="00BE2E6A" w:rsidP="00720D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</w:tcPr>
          <w:p w:rsidR="00BE2E6A" w:rsidRPr="002612BA" w:rsidRDefault="00BE2E6A" w:rsidP="00720D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2E6A" w:rsidRPr="002612BA" w:rsidTr="006E76E7">
        <w:tc>
          <w:tcPr>
            <w:tcW w:w="644" w:type="dxa"/>
            <w:vMerge/>
          </w:tcPr>
          <w:p w:rsidR="00BE2E6A" w:rsidRPr="00311F1D" w:rsidRDefault="00BE2E6A" w:rsidP="00720D1D">
            <w:pPr>
              <w:rPr>
                <w:b w:val="0"/>
                <w:bCs/>
                <w:i w:val="0"/>
                <w:iCs/>
                <w:strike w:val="0"/>
                <w:shadow/>
              </w:rPr>
            </w:pPr>
          </w:p>
        </w:tc>
        <w:tc>
          <w:tcPr>
            <w:tcW w:w="1871" w:type="dxa"/>
            <w:vMerge/>
          </w:tcPr>
          <w:p w:rsidR="00BE2E6A" w:rsidRPr="00311F1D" w:rsidRDefault="00BE2E6A" w:rsidP="00720D1D">
            <w:pPr>
              <w:rPr>
                <w:b w:val="0"/>
                <w:bCs/>
                <w:i w:val="0"/>
                <w:iCs/>
                <w:strike w:val="0"/>
                <w:shadow/>
              </w:rPr>
            </w:pPr>
          </w:p>
        </w:tc>
        <w:tc>
          <w:tcPr>
            <w:tcW w:w="1988" w:type="dxa"/>
            <w:vMerge/>
          </w:tcPr>
          <w:p w:rsidR="00BE2E6A" w:rsidRPr="00311F1D" w:rsidRDefault="00BE2E6A" w:rsidP="00720D1D">
            <w:pPr>
              <w:rPr>
                <w:b w:val="0"/>
                <w:bCs/>
                <w:i w:val="0"/>
                <w:iCs/>
                <w:strike w:val="0"/>
                <w:shadow/>
              </w:rPr>
            </w:pPr>
          </w:p>
        </w:tc>
        <w:tc>
          <w:tcPr>
            <w:tcW w:w="2941" w:type="dxa"/>
          </w:tcPr>
          <w:p w:rsidR="00BE2E6A" w:rsidRPr="00311F1D" w:rsidRDefault="00BE2E6A" w:rsidP="00720D1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1F1D">
              <w:rPr>
                <w:rFonts w:ascii="Times New Roman" w:hAnsi="Times New Roman" w:cs="Times New Roman"/>
                <w:sz w:val="24"/>
                <w:szCs w:val="24"/>
              </w:rPr>
              <w:t xml:space="preserve">межбюджетные трансферты из  бюджета   Пензенской области          </w:t>
            </w:r>
          </w:p>
        </w:tc>
        <w:tc>
          <w:tcPr>
            <w:tcW w:w="1134" w:type="dxa"/>
          </w:tcPr>
          <w:p w:rsidR="00BE2E6A" w:rsidRPr="002612BA" w:rsidRDefault="00BE2E6A" w:rsidP="00720D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E2E6A" w:rsidRPr="002612BA" w:rsidRDefault="00BE2E6A" w:rsidP="00720D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E2E6A" w:rsidRPr="002612BA" w:rsidRDefault="00BE2E6A" w:rsidP="00720D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E2E6A" w:rsidRPr="002612BA" w:rsidRDefault="00BE2E6A" w:rsidP="00720D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E2E6A" w:rsidRPr="002612BA" w:rsidRDefault="00BE2E6A" w:rsidP="00720D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E2E6A" w:rsidRPr="002612BA" w:rsidRDefault="00BE2E6A" w:rsidP="00720D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</w:tcPr>
          <w:p w:rsidR="00BE2E6A" w:rsidRPr="002612BA" w:rsidRDefault="00BE2E6A" w:rsidP="00720D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2E6A" w:rsidRPr="002612BA" w:rsidTr="006E76E7">
        <w:tc>
          <w:tcPr>
            <w:tcW w:w="644" w:type="dxa"/>
            <w:vMerge/>
          </w:tcPr>
          <w:p w:rsidR="00BE2E6A" w:rsidRPr="00311F1D" w:rsidRDefault="00BE2E6A" w:rsidP="00720D1D">
            <w:pPr>
              <w:rPr>
                <w:b w:val="0"/>
                <w:bCs/>
                <w:i w:val="0"/>
                <w:iCs/>
                <w:strike w:val="0"/>
                <w:shadow/>
              </w:rPr>
            </w:pPr>
          </w:p>
        </w:tc>
        <w:tc>
          <w:tcPr>
            <w:tcW w:w="1871" w:type="dxa"/>
            <w:vMerge/>
          </w:tcPr>
          <w:p w:rsidR="00BE2E6A" w:rsidRPr="00311F1D" w:rsidRDefault="00BE2E6A" w:rsidP="00720D1D">
            <w:pPr>
              <w:rPr>
                <w:b w:val="0"/>
                <w:bCs/>
                <w:i w:val="0"/>
                <w:iCs/>
                <w:strike w:val="0"/>
                <w:shadow/>
              </w:rPr>
            </w:pPr>
          </w:p>
        </w:tc>
        <w:tc>
          <w:tcPr>
            <w:tcW w:w="1988" w:type="dxa"/>
            <w:vMerge/>
          </w:tcPr>
          <w:p w:rsidR="00BE2E6A" w:rsidRPr="00311F1D" w:rsidRDefault="00BE2E6A" w:rsidP="00720D1D">
            <w:pPr>
              <w:rPr>
                <w:b w:val="0"/>
                <w:bCs/>
                <w:i w:val="0"/>
                <w:iCs/>
                <w:strike w:val="0"/>
                <w:shadow/>
              </w:rPr>
            </w:pPr>
          </w:p>
        </w:tc>
        <w:tc>
          <w:tcPr>
            <w:tcW w:w="2941" w:type="dxa"/>
          </w:tcPr>
          <w:p w:rsidR="00BE2E6A" w:rsidRPr="00E76578" w:rsidRDefault="00BE2E6A" w:rsidP="00720D1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Межбюджетные трансферты из </w:t>
            </w:r>
            <w:r w:rsidRPr="00E76578">
              <w:rPr>
                <w:rFonts w:ascii="Times New Roman" w:hAnsi="Times New Roman" w:cs="Times New Roman"/>
                <w:sz w:val="24"/>
                <w:szCs w:val="24"/>
              </w:rPr>
              <w:t xml:space="preserve">бюджета            </w:t>
            </w:r>
          </w:p>
          <w:p w:rsidR="00BE2E6A" w:rsidRPr="00311F1D" w:rsidRDefault="00BE2E6A" w:rsidP="00720D1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76578">
              <w:rPr>
                <w:rFonts w:ascii="Times New Roman" w:hAnsi="Times New Roman" w:cs="Times New Roman"/>
                <w:sz w:val="24"/>
                <w:szCs w:val="24"/>
              </w:rPr>
              <w:t>Земетчинского</w:t>
            </w:r>
            <w:proofErr w:type="spellEnd"/>
            <w:r w:rsidRPr="00E76578"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</w:p>
        </w:tc>
        <w:tc>
          <w:tcPr>
            <w:tcW w:w="1134" w:type="dxa"/>
          </w:tcPr>
          <w:p w:rsidR="00BE2E6A" w:rsidRPr="002612BA" w:rsidRDefault="00BE2E6A" w:rsidP="00720D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E2E6A" w:rsidRPr="002612BA" w:rsidRDefault="00BE2E6A" w:rsidP="00720D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E2E6A" w:rsidRPr="002612BA" w:rsidRDefault="00BE2E6A" w:rsidP="00720D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E2E6A" w:rsidRPr="002612BA" w:rsidRDefault="00BE2E6A" w:rsidP="00720D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E2E6A" w:rsidRPr="002612BA" w:rsidRDefault="00BE2E6A" w:rsidP="00720D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E2E6A" w:rsidRPr="002612BA" w:rsidRDefault="00BE2E6A" w:rsidP="00720D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</w:tcPr>
          <w:p w:rsidR="00BE2E6A" w:rsidRPr="002612BA" w:rsidRDefault="00BE2E6A" w:rsidP="00720D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2E6A" w:rsidRPr="002612BA" w:rsidTr="006E76E7">
        <w:tc>
          <w:tcPr>
            <w:tcW w:w="644" w:type="dxa"/>
            <w:vMerge/>
          </w:tcPr>
          <w:p w:rsidR="00BE2E6A" w:rsidRPr="00311F1D" w:rsidRDefault="00BE2E6A" w:rsidP="00720D1D">
            <w:pPr>
              <w:rPr>
                <w:b w:val="0"/>
                <w:bCs/>
                <w:i w:val="0"/>
                <w:iCs/>
                <w:strike w:val="0"/>
                <w:shadow/>
              </w:rPr>
            </w:pPr>
          </w:p>
        </w:tc>
        <w:tc>
          <w:tcPr>
            <w:tcW w:w="1871" w:type="dxa"/>
            <w:vMerge/>
          </w:tcPr>
          <w:p w:rsidR="00BE2E6A" w:rsidRPr="00311F1D" w:rsidRDefault="00BE2E6A" w:rsidP="00720D1D">
            <w:pPr>
              <w:rPr>
                <w:b w:val="0"/>
                <w:bCs/>
                <w:i w:val="0"/>
                <w:iCs/>
                <w:strike w:val="0"/>
                <w:shadow/>
              </w:rPr>
            </w:pPr>
          </w:p>
        </w:tc>
        <w:tc>
          <w:tcPr>
            <w:tcW w:w="1988" w:type="dxa"/>
            <w:vMerge/>
          </w:tcPr>
          <w:p w:rsidR="00BE2E6A" w:rsidRPr="00311F1D" w:rsidRDefault="00BE2E6A" w:rsidP="00720D1D">
            <w:pPr>
              <w:rPr>
                <w:b w:val="0"/>
                <w:bCs/>
                <w:i w:val="0"/>
                <w:iCs/>
                <w:strike w:val="0"/>
                <w:shadow/>
              </w:rPr>
            </w:pPr>
          </w:p>
        </w:tc>
        <w:tc>
          <w:tcPr>
            <w:tcW w:w="2941" w:type="dxa"/>
          </w:tcPr>
          <w:p w:rsidR="00BE2E6A" w:rsidRPr="00311F1D" w:rsidRDefault="00BE2E6A" w:rsidP="00720D1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6578">
              <w:rPr>
                <w:rFonts w:ascii="Times New Roman" w:hAnsi="Times New Roman" w:cs="Times New Roman"/>
                <w:sz w:val="24"/>
                <w:szCs w:val="24"/>
              </w:rPr>
              <w:t>иные источники</w:t>
            </w:r>
          </w:p>
        </w:tc>
        <w:tc>
          <w:tcPr>
            <w:tcW w:w="1134" w:type="dxa"/>
          </w:tcPr>
          <w:p w:rsidR="00BE2E6A" w:rsidRPr="002612BA" w:rsidRDefault="00BE2E6A" w:rsidP="00720D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E2E6A" w:rsidRPr="002612BA" w:rsidRDefault="00BE2E6A" w:rsidP="00720D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E2E6A" w:rsidRPr="002612BA" w:rsidRDefault="00BE2E6A" w:rsidP="00720D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E2E6A" w:rsidRPr="002612BA" w:rsidRDefault="00BE2E6A" w:rsidP="00720D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E2E6A" w:rsidRPr="002612BA" w:rsidRDefault="00BE2E6A" w:rsidP="00720D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E2E6A" w:rsidRPr="002612BA" w:rsidRDefault="00BE2E6A" w:rsidP="00720D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</w:tcPr>
          <w:p w:rsidR="00BE2E6A" w:rsidRPr="002612BA" w:rsidRDefault="00BE2E6A" w:rsidP="00720D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7680" w:rsidRPr="002612BA" w:rsidTr="006E76E7">
        <w:tc>
          <w:tcPr>
            <w:tcW w:w="644" w:type="dxa"/>
            <w:vMerge w:val="restart"/>
          </w:tcPr>
          <w:p w:rsidR="00957680" w:rsidRPr="00311F1D" w:rsidRDefault="00957680" w:rsidP="00720D1D">
            <w:pPr>
              <w:rPr>
                <w:b w:val="0"/>
                <w:bCs/>
                <w:i w:val="0"/>
                <w:iCs/>
                <w:strike w:val="0"/>
                <w:shadow/>
              </w:rPr>
            </w:pPr>
            <w:r>
              <w:rPr>
                <w:b w:val="0"/>
                <w:i w:val="0"/>
                <w:strike w:val="0"/>
                <w:shadow/>
              </w:rPr>
              <w:t>5.1.</w:t>
            </w:r>
          </w:p>
        </w:tc>
        <w:tc>
          <w:tcPr>
            <w:tcW w:w="1871" w:type="dxa"/>
            <w:vMerge w:val="restart"/>
          </w:tcPr>
          <w:p w:rsidR="00957680" w:rsidRPr="00311F1D" w:rsidRDefault="00957680" w:rsidP="00720D1D">
            <w:pPr>
              <w:rPr>
                <w:b w:val="0"/>
                <w:bCs/>
                <w:i w:val="0"/>
                <w:iCs/>
                <w:strike w:val="0"/>
                <w:shadow/>
              </w:rPr>
            </w:pPr>
            <w:r w:rsidRPr="00E76578">
              <w:rPr>
                <w:b w:val="0"/>
                <w:i w:val="0"/>
                <w:strike w:val="0"/>
                <w:shadow/>
              </w:rPr>
              <w:t>Основное мероприятие</w:t>
            </w:r>
            <w:r>
              <w:rPr>
                <w:b w:val="0"/>
                <w:i w:val="0"/>
                <w:strike w:val="0"/>
                <w:shadow/>
              </w:rPr>
              <w:t xml:space="preserve"> 5.1</w:t>
            </w:r>
          </w:p>
        </w:tc>
        <w:tc>
          <w:tcPr>
            <w:tcW w:w="1988" w:type="dxa"/>
            <w:vMerge w:val="restart"/>
          </w:tcPr>
          <w:p w:rsidR="00957680" w:rsidRPr="00311F1D" w:rsidRDefault="00957680" w:rsidP="00720D1D">
            <w:pPr>
              <w:rPr>
                <w:b w:val="0"/>
                <w:bCs/>
                <w:i w:val="0"/>
                <w:iCs/>
                <w:strike w:val="0"/>
                <w:shadow/>
              </w:rPr>
            </w:pPr>
            <w:r w:rsidRPr="00E76578">
              <w:rPr>
                <w:b w:val="0"/>
                <w:i w:val="0"/>
                <w:strike w:val="0"/>
                <w:shadow/>
              </w:rPr>
              <w:t>Исполнение отдельных государственных полномочий</w:t>
            </w:r>
          </w:p>
        </w:tc>
        <w:tc>
          <w:tcPr>
            <w:tcW w:w="2941" w:type="dxa"/>
          </w:tcPr>
          <w:p w:rsidR="00957680" w:rsidRPr="00311F1D" w:rsidRDefault="00957680" w:rsidP="00720D1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1F1D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134" w:type="dxa"/>
          </w:tcPr>
          <w:p w:rsidR="00957680" w:rsidRPr="002612BA" w:rsidRDefault="00957680" w:rsidP="00720D1D">
            <w:pPr>
              <w:pStyle w:val="ConsPlusNormal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88,7</w:t>
            </w:r>
          </w:p>
        </w:tc>
        <w:tc>
          <w:tcPr>
            <w:tcW w:w="992" w:type="dxa"/>
          </w:tcPr>
          <w:p w:rsidR="00957680" w:rsidRPr="002612BA" w:rsidRDefault="00957680" w:rsidP="004F6AB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81,5</w:t>
            </w:r>
          </w:p>
        </w:tc>
        <w:tc>
          <w:tcPr>
            <w:tcW w:w="992" w:type="dxa"/>
          </w:tcPr>
          <w:p w:rsidR="00957680" w:rsidRPr="002612BA" w:rsidRDefault="00957680" w:rsidP="004F6AB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84,6</w:t>
            </w:r>
          </w:p>
        </w:tc>
        <w:tc>
          <w:tcPr>
            <w:tcW w:w="992" w:type="dxa"/>
          </w:tcPr>
          <w:p w:rsidR="00957680" w:rsidRPr="002612BA" w:rsidRDefault="00957680" w:rsidP="00720D1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957680" w:rsidRPr="001D54C0" w:rsidRDefault="00957680" w:rsidP="00720D1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957680" w:rsidRPr="001D54C0" w:rsidRDefault="00957680" w:rsidP="00720D1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</w:tcPr>
          <w:p w:rsidR="00957680" w:rsidRPr="002612BA" w:rsidRDefault="00957680" w:rsidP="00720D1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7680" w:rsidRPr="002612BA" w:rsidTr="006E76E7">
        <w:tc>
          <w:tcPr>
            <w:tcW w:w="644" w:type="dxa"/>
            <w:vMerge/>
          </w:tcPr>
          <w:p w:rsidR="00957680" w:rsidRPr="00311F1D" w:rsidRDefault="00957680" w:rsidP="00720D1D">
            <w:pPr>
              <w:rPr>
                <w:b w:val="0"/>
                <w:bCs/>
                <w:i w:val="0"/>
                <w:iCs/>
                <w:strike w:val="0"/>
                <w:shadow/>
              </w:rPr>
            </w:pPr>
          </w:p>
        </w:tc>
        <w:tc>
          <w:tcPr>
            <w:tcW w:w="1871" w:type="dxa"/>
            <w:vMerge/>
          </w:tcPr>
          <w:p w:rsidR="00957680" w:rsidRPr="00311F1D" w:rsidRDefault="00957680" w:rsidP="00720D1D">
            <w:pPr>
              <w:rPr>
                <w:b w:val="0"/>
                <w:bCs/>
                <w:i w:val="0"/>
                <w:iCs/>
                <w:strike w:val="0"/>
                <w:shadow/>
              </w:rPr>
            </w:pPr>
          </w:p>
        </w:tc>
        <w:tc>
          <w:tcPr>
            <w:tcW w:w="1988" w:type="dxa"/>
            <w:vMerge/>
          </w:tcPr>
          <w:p w:rsidR="00957680" w:rsidRPr="00311F1D" w:rsidRDefault="00957680" w:rsidP="00720D1D">
            <w:pPr>
              <w:rPr>
                <w:b w:val="0"/>
                <w:bCs/>
                <w:i w:val="0"/>
                <w:iCs/>
                <w:strike w:val="0"/>
                <w:shadow/>
              </w:rPr>
            </w:pPr>
          </w:p>
        </w:tc>
        <w:tc>
          <w:tcPr>
            <w:tcW w:w="2941" w:type="dxa"/>
          </w:tcPr>
          <w:p w:rsidR="00957680" w:rsidRPr="00311F1D" w:rsidRDefault="00957680" w:rsidP="00720D1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311F1D">
              <w:rPr>
                <w:rFonts w:ascii="Times New Roman" w:hAnsi="Times New Roman" w:cs="Times New Roman"/>
                <w:sz w:val="24"/>
                <w:szCs w:val="24"/>
              </w:rPr>
              <w:t>юджет муниципального образования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Ушинский сельсовет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Земетчинского</w:t>
            </w:r>
            <w:proofErr w:type="spellEnd"/>
            <w:r w:rsidRPr="00311F1D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11F1D">
              <w:rPr>
                <w:rFonts w:ascii="Times New Roman" w:hAnsi="Times New Roman" w:cs="Times New Roman"/>
                <w:sz w:val="24"/>
                <w:szCs w:val="24"/>
              </w:rPr>
              <w:t xml:space="preserve">   Пензенской области»          </w:t>
            </w:r>
          </w:p>
        </w:tc>
        <w:tc>
          <w:tcPr>
            <w:tcW w:w="1134" w:type="dxa"/>
          </w:tcPr>
          <w:p w:rsidR="00957680" w:rsidRPr="002612BA" w:rsidRDefault="00957680" w:rsidP="00720D1D">
            <w:pPr>
              <w:pStyle w:val="ConsPlusNormal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88,7</w:t>
            </w:r>
          </w:p>
        </w:tc>
        <w:tc>
          <w:tcPr>
            <w:tcW w:w="992" w:type="dxa"/>
          </w:tcPr>
          <w:p w:rsidR="00957680" w:rsidRPr="002612BA" w:rsidRDefault="00957680" w:rsidP="004F6AB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81,5</w:t>
            </w:r>
          </w:p>
        </w:tc>
        <w:tc>
          <w:tcPr>
            <w:tcW w:w="992" w:type="dxa"/>
          </w:tcPr>
          <w:p w:rsidR="00957680" w:rsidRPr="002612BA" w:rsidRDefault="00957680" w:rsidP="004F6AB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84,6</w:t>
            </w:r>
          </w:p>
        </w:tc>
        <w:tc>
          <w:tcPr>
            <w:tcW w:w="992" w:type="dxa"/>
          </w:tcPr>
          <w:p w:rsidR="00957680" w:rsidRPr="002612BA" w:rsidRDefault="00957680" w:rsidP="00720D1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957680" w:rsidRPr="001D54C0" w:rsidRDefault="00957680" w:rsidP="00720D1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957680" w:rsidRPr="001D54C0" w:rsidRDefault="00957680" w:rsidP="00720D1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</w:tcPr>
          <w:p w:rsidR="00957680" w:rsidRPr="002612BA" w:rsidRDefault="00957680" w:rsidP="00720D1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2E6A" w:rsidRPr="002612BA" w:rsidTr="006E76E7">
        <w:tc>
          <w:tcPr>
            <w:tcW w:w="644" w:type="dxa"/>
            <w:vMerge/>
          </w:tcPr>
          <w:p w:rsidR="00BE2E6A" w:rsidRPr="00311F1D" w:rsidRDefault="00BE2E6A" w:rsidP="00720D1D">
            <w:pPr>
              <w:rPr>
                <w:b w:val="0"/>
                <w:bCs/>
                <w:i w:val="0"/>
                <w:iCs/>
                <w:strike w:val="0"/>
                <w:shadow/>
              </w:rPr>
            </w:pPr>
          </w:p>
        </w:tc>
        <w:tc>
          <w:tcPr>
            <w:tcW w:w="1871" w:type="dxa"/>
            <w:vMerge/>
          </w:tcPr>
          <w:p w:rsidR="00BE2E6A" w:rsidRPr="00311F1D" w:rsidRDefault="00BE2E6A" w:rsidP="00720D1D">
            <w:pPr>
              <w:rPr>
                <w:b w:val="0"/>
                <w:bCs/>
                <w:i w:val="0"/>
                <w:iCs/>
                <w:strike w:val="0"/>
                <w:shadow/>
              </w:rPr>
            </w:pPr>
          </w:p>
        </w:tc>
        <w:tc>
          <w:tcPr>
            <w:tcW w:w="1988" w:type="dxa"/>
            <w:vMerge/>
          </w:tcPr>
          <w:p w:rsidR="00BE2E6A" w:rsidRPr="00311F1D" w:rsidRDefault="00BE2E6A" w:rsidP="00720D1D">
            <w:pPr>
              <w:rPr>
                <w:b w:val="0"/>
                <w:bCs/>
                <w:i w:val="0"/>
                <w:iCs/>
                <w:strike w:val="0"/>
                <w:shadow/>
              </w:rPr>
            </w:pPr>
          </w:p>
        </w:tc>
        <w:tc>
          <w:tcPr>
            <w:tcW w:w="2941" w:type="dxa"/>
          </w:tcPr>
          <w:p w:rsidR="00BE2E6A" w:rsidRPr="00311F1D" w:rsidRDefault="00BE2E6A" w:rsidP="00720D1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1F1D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 из федерального бюджета</w:t>
            </w:r>
          </w:p>
        </w:tc>
        <w:tc>
          <w:tcPr>
            <w:tcW w:w="1134" w:type="dxa"/>
          </w:tcPr>
          <w:p w:rsidR="00BE2E6A" w:rsidRPr="002612BA" w:rsidRDefault="00BE2E6A" w:rsidP="00720D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E2E6A" w:rsidRPr="002612BA" w:rsidRDefault="00BE2E6A" w:rsidP="00720D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E2E6A" w:rsidRPr="002612BA" w:rsidRDefault="00BE2E6A" w:rsidP="00720D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E2E6A" w:rsidRPr="002612BA" w:rsidRDefault="00BE2E6A" w:rsidP="00720D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E2E6A" w:rsidRPr="002612BA" w:rsidRDefault="00BE2E6A" w:rsidP="00720D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E2E6A" w:rsidRPr="002612BA" w:rsidRDefault="00BE2E6A" w:rsidP="00720D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</w:tcPr>
          <w:p w:rsidR="00BE2E6A" w:rsidRPr="002612BA" w:rsidRDefault="00BE2E6A" w:rsidP="00720D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2E6A" w:rsidRPr="002612BA" w:rsidTr="006E76E7">
        <w:tc>
          <w:tcPr>
            <w:tcW w:w="644" w:type="dxa"/>
            <w:vMerge/>
          </w:tcPr>
          <w:p w:rsidR="00BE2E6A" w:rsidRPr="00311F1D" w:rsidRDefault="00BE2E6A" w:rsidP="00720D1D">
            <w:pPr>
              <w:rPr>
                <w:b w:val="0"/>
                <w:bCs/>
                <w:i w:val="0"/>
                <w:iCs/>
                <w:strike w:val="0"/>
                <w:shadow/>
              </w:rPr>
            </w:pPr>
          </w:p>
        </w:tc>
        <w:tc>
          <w:tcPr>
            <w:tcW w:w="1871" w:type="dxa"/>
            <w:vMerge/>
          </w:tcPr>
          <w:p w:rsidR="00BE2E6A" w:rsidRPr="00311F1D" w:rsidRDefault="00BE2E6A" w:rsidP="00720D1D">
            <w:pPr>
              <w:rPr>
                <w:b w:val="0"/>
                <w:bCs/>
                <w:i w:val="0"/>
                <w:iCs/>
                <w:strike w:val="0"/>
                <w:shadow/>
              </w:rPr>
            </w:pPr>
          </w:p>
        </w:tc>
        <w:tc>
          <w:tcPr>
            <w:tcW w:w="1988" w:type="dxa"/>
            <w:vMerge/>
          </w:tcPr>
          <w:p w:rsidR="00BE2E6A" w:rsidRPr="00311F1D" w:rsidRDefault="00BE2E6A" w:rsidP="00720D1D">
            <w:pPr>
              <w:rPr>
                <w:b w:val="0"/>
                <w:bCs/>
                <w:i w:val="0"/>
                <w:iCs/>
                <w:strike w:val="0"/>
                <w:shadow/>
              </w:rPr>
            </w:pPr>
          </w:p>
        </w:tc>
        <w:tc>
          <w:tcPr>
            <w:tcW w:w="2941" w:type="dxa"/>
          </w:tcPr>
          <w:p w:rsidR="00BE2E6A" w:rsidRPr="00311F1D" w:rsidRDefault="00BE2E6A" w:rsidP="00720D1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1F1D">
              <w:rPr>
                <w:rFonts w:ascii="Times New Roman" w:hAnsi="Times New Roman" w:cs="Times New Roman"/>
                <w:sz w:val="24"/>
                <w:szCs w:val="24"/>
              </w:rPr>
              <w:t xml:space="preserve">межбюджетные трансферты из  бюджета   Пензенской области          </w:t>
            </w:r>
          </w:p>
        </w:tc>
        <w:tc>
          <w:tcPr>
            <w:tcW w:w="1134" w:type="dxa"/>
          </w:tcPr>
          <w:p w:rsidR="00BE2E6A" w:rsidRPr="002612BA" w:rsidRDefault="00BE2E6A" w:rsidP="00720D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E2E6A" w:rsidRPr="002612BA" w:rsidRDefault="00BE2E6A" w:rsidP="00720D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E2E6A" w:rsidRPr="002612BA" w:rsidRDefault="00BE2E6A" w:rsidP="00720D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E2E6A" w:rsidRPr="002612BA" w:rsidRDefault="00BE2E6A" w:rsidP="00720D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E2E6A" w:rsidRPr="002612BA" w:rsidRDefault="00BE2E6A" w:rsidP="00720D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E2E6A" w:rsidRPr="002612BA" w:rsidRDefault="00BE2E6A" w:rsidP="00720D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</w:tcPr>
          <w:p w:rsidR="00BE2E6A" w:rsidRPr="002612BA" w:rsidRDefault="00BE2E6A" w:rsidP="00720D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2E6A" w:rsidRPr="002612BA" w:rsidTr="006E76E7">
        <w:tc>
          <w:tcPr>
            <w:tcW w:w="644" w:type="dxa"/>
            <w:vMerge/>
          </w:tcPr>
          <w:p w:rsidR="00BE2E6A" w:rsidRPr="00311F1D" w:rsidRDefault="00BE2E6A" w:rsidP="00720D1D">
            <w:pPr>
              <w:rPr>
                <w:b w:val="0"/>
                <w:bCs/>
                <w:i w:val="0"/>
                <w:iCs/>
                <w:strike w:val="0"/>
                <w:shadow/>
              </w:rPr>
            </w:pPr>
          </w:p>
        </w:tc>
        <w:tc>
          <w:tcPr>
            <w:tcW w:w="1871" w:type="dxa"/>
            <w:vMerge/>
          </w:tcPr>
          <w:p w:rsidR="00BE2E6A" w:rsidRPr="00311F1D" w:rsidRDefault="00BE2E6A" w:rsidP="00720D1D">
            <w:pPr>
              <w:rPr>
                <w:b w:val="0"/>
                <w:bCs/>
                <w:i w:val="0"/>
                <w:iCs/>
                <w:strike w:val="0"/>
                <w:shadow/>
              </w:rPr>
            </w:pPr>
          </w:p>
        </w:tc>
        <w:tc>
          <w:tcPr>
            <w:tcW w:w="1988" w:type="dxa"/>
            <w:vMerge/>
          </w:tcPr>
          <w:p w:rsidR="00BE2E6A" w:rsidRPr="00311F1D" w:rsidRDefault="00BE2E6A" w:rsidP="00720D1D">
            <w:pPr>
              <w:rPr>
                <w:b w:val="0"/>
                <w:bCs/>
                <w:i w:val="0"/>
                <w:iCs/>
                <w:strike w:val="0"/>
                <w:shadow/>
              </w:rPr>
            </w:pPr>
          </w:p>
        </w:tc>
        <w:tc>
          <w:tcPr>
            <w:tcW w:w="2941" w:type="dxa"/>
          </w:tcPr>
          <w:p w:rsidR="00BE2E6A" w:rsidRPr="00E76578" w:rsidRDefault="00BE2E6A" w:rsidP="00720D1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Межбюджетные трансферты из </w:t>
            </w:r>
            <w:r w:rsidRPr="00E76578">
              <w:rPr>
                <w:rFonts w:ascii="Times New Roman" w:hAnsi="Times New Roman" w:cs="Times New Roman"/>
                <w:sz w:val="24"/>
                <w:szCs w:val="24"/>
              </w:rPr>
              <w:t xml:space="preserve">бюджета            </w:t>
            </w:r>
          </w:p>
          <w:p w:rsidR="00BE2E6A" w:rsidRPr="00311F1D" w:rsidRDefault="00BE2E6A" w:rsidP="00720D1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76578">
              <w:rPr>
                <w:rFonts w:ascii="Times New Roman" w:hAnsi="Times New Roman" w:cs="Times New Roman"/>
                <w:sz w:val="24"/>
                <w:szCs w:val="24"/>
              </w:rPr>
              <w:t>Земетчинского</w:t>
            </w:r>
            <w:proofErr w:type="spellEnd"/>
            <w:r w:rsidRPr="00E76578"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</w:p>
        </w:tc>
        <w:tc>
          <w:tcPr>
            <w:tcW w:w="1134" w:type="dxa"/>
          </w:tcPr>
          <w:p w:rsidR="00BE2E6A" w:rsidRPr="002612BA" w:rsidRDefault="00BE2E6A" w:rsidP="00720D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E2E6A" w:rsidRPr="002612BA" w:rsidRDefault="00BE2E6A" w:rsidP="00720D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E2E6A" w:rsidRPr="002612BA" w:rsidRDefault="00BE2E6A" w:rsidP="00720D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E2E6A" w:rsidRPr="002612BA" w:rsidRDefault="00BE2E6A" w:rsidP="00720D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E2E6A" w:rsidRPr="002612BA" w:rsidRDefault="00BE2E6A" w:rsidP="00720D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E2E6A" w:rsidRPr="002612BA" w:rsidRDefault="00BE2E6A" w:rsidP="00720D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</w:tcPr>
          <w:p w:rsidR="00BE2E6A" w:rsidRPr="002612BA" w:rsidRDefault="00BE2E6A" w:rsidP="00720D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2E6A" w:rsidRPr="002612BA" w:rsidTr="006E76E7">
        <w:tc>
          <w:tcPr>
            <w:tcW w:w="644" w:type="dxa"/>
            <w:vMerge/>
          </w:tcPr>
          <w:p w:rsidR="00BE2E6A" w:rsidRPr="00311F1D" w:rsidRDefault="00BE2E6A" w:rsidP="00720D1D">
            <w:pPr>
              <w:rPr>
                <w:b w:val="0"/>
                <w:bCs/>
                <w:i w:val="0"/>
                <w:iCs/>
                <w:strike w:val="0"/>
                <w:shadow/>
              </w:rPr>
            </w:pPr>
          </w:p>
        </w:tc>
        <w:tc>
          <w:tcPr>
            <w:tcW w:w="1871" w:type="dxa"/>
            <w:vMerge/>
          </w:tcPr>
          <w:p w:rsidR="00BE2E6A" w:rsidRPr="00311F1D" w:rsidRDefault="00BE2E6A" w:rsidP="00720D1D">
            <w:pPr>
              <w:rPr>
                <w:b w:val="0"/>
                <w:bCs/>
                <w:i w:val="0"/>
                <w:iCs/>
                <w:strike w:val="0"/>
                <w:shadow/>
              </w:rPr>
            </w:pPr>
          </w:p>
        </w:tc>
        <w:tc>
          <w:tcPr>
            <w:tcW w:w="1988" w:type="dxa"/>
            <w:vMerge/>
          </w:tcPr>
          <w:p w:rsidR="00BE2E6A" w:rsidRPr="00311F1D" w:rsidRDefault="00BE2E6A" w:rsidP="00720D1D">
            <w:pPr>
              <w:rPr>
                <w:b w:val="0"/>
                <w:bCs/>
                <w:i w:val="0"/>
                <w:iCs/>
                <w:strike w:val="0"/>
                <w:shadow/>
              </w:rPr>
            </w:pPr>
          </w:p>
        </w:tc>
        <w:tc>
          <w:tcPr>
            <w:tcW w:w="2941" w:type="dxa"/>
          </w:tcPr>
          <w:p w:rsidR="00BE2E6A" w:rsidRPr="00311F1D" w:rsidRDefault="00BE2E6A" w:rsidP="00720D1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6578">
              <w:rPr>
                <w:rFonts w:ascii="Times New Roman" w:hAnsi="Times New Roman" w:cs="Times New Roman"/>
                <w:sz w:val="24"/>
                <w:szCs w:val="24"/>
              </w:rPr>
              <w:t>иные источники</w:t>
            </w:r>
          </w:p>
        </w:tc>
        <w:tc>
          <w:tcPr>
            <w:tcW w:w="1134" w:type="dxa"/>
          </w:tcPr>
          <w:p w:rsidR="00BE2E6A" w:rsidRPr="002612BA" w:rsidRDefault="00BE2E6A" w:rsidP="00720D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E2E6A" w:rsidRPr="002612BA" w:rsidRDefault="00BE2E6A" w:rsidP="00720D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E2E6A" w:rsidRPr="002612BA" w:rsidRDefault="00BE2E6A" w:rsidP="00720D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E2E6A" w:rsidRPr="002612BA" w:rsidRDefault="00BE2E6A" w:rsidP="00720D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E2E6A" w:rsidRPr="002612BA" w:rsidRDefault="00BE2E6A" w:rsidP="00720D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E2E6A" w:rsidRPr="002612BA" w:rsidRDefault="00BE2E6A" w:rsidP="00720D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</w:tcPr>
          <w:p w:rsidR="00BE2E6A" w:rsidRPr="002612BA" w:rsidRDefault="00BE2E6A" w:rsidP="00720D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2E6A" w:rsidRPr="002612BA" w:rsidTr="006E76E7">
        <w:tc>
          <w:tcPr>
            <w:tcW w:w="644" w:type="dxa"/>
            <w:vMerge w:val="restart"/>
          </w:tcPr>
          <w:p w:rsidR="00BE2E6A" w:rsidRPr="00311F1D" w:rsidRDefault="00BE2E6A" w:rsidP="00720D1D">
            <w:pPr>
              <w:rPr>
                <w:b w:val="0"/>
                <w:bCs/>
                <w:i w:val="0"/>
                <w:iCs/>
                <w:strike w:val="0"/>
                <w:shadow/>
              </w:rPr>
            </w:pPr>
            <w:r>
              <w:rPr>
                <w:b w:val="0"/>
                <w:i w:val="0"/>
                <w:strike w:val="0"/>
                <w:shadow/>
              </w:rPr>
              <w:t>6.</w:t>
            </w:r>
          </w:p>
        </w:tc>
        <w:tc>
          <w:tcPr>
            <w:tcW w:w="1871" w:type="dxa"/>
            <w:vMerge w:val="restart"/>
          </w:tcPr>
          <w:p w:rsidR="00BE2E6A" w:rsidRPr="00311F1D" w:rsidRDefault="00BE2E6A" w:rsidP="00720D1D">
            <w:pPr>
              <w:ind w:left="-77"/>
              <w:rPr>
                <w:b w:val="0"/>
                <w:bCs/>
                <w:i w:val="0"/>
                <w:iCs/>
                <w:strike w:val="0"/>
                <w:shadow/>
              </w:rPr>
            </w:pPr>
            <w:r w:rsidRPr="00E76578">
              <w:rPr>
                <w:b w:val="0"/>
                <w:i w:val="0"/>
                <w:strike w:val="0"/>
                <w:shadow/>
              </w:rPr>
              <w:t xml:space="preserve">Подпрограмма </w:t>
            </w:r>
            <w:r>
              <w:rPr>
                <w:b w:val="0"/>
                <w:i w:val="0"/>
                <w:strike w:val="0"/>
                <w:shadow/>
              </w:rPr>
              <w:t>6</w:t>
            </w:r>
          </w:p>
        </w:tc>
        <w:tc>
          <w:tcPr>
            <w:tcW w:w="1988" w:type="dxa"/>
            <w:vMerge w:val="restart"/>
          </w:tcPr>
          <w:p w:rsidR="00BE2E6A" w:rsidRPr="00311F1D" w:rsidRDefault="00BE2E6A" w:rsidP="00720D1D">
            <w:pPr>
              <w:rPr>
                <w:b w:val="0"/>
                <w:bCs/>
                <w:i w:val="0"/>
                <w:iCs/>
                <w:strike w:val="0"/>
                <w:shadow/>
              </w:rPr>
            </w:pPr>
            <w:r w:rsidRPr="00E76578">
              <w:rPr>
                <w:b w:val="0"/>
                <w:i w:val="0"/>
                <w:strike w:val="0"/>
                <w:shadow/>
              </w:rPr>
              <w:t xml:space="preserve">Обеспечение услугами </w:t>
            </w:r>
            <w:r w:rsidRPr="00E76578">
              <w:rPr>
                <w:b w:val="0"/>
                <w:i w:val="0"/>
                <w:strike w:val="0"/>
                <w:shadow/>
              </w:rPr>
              <w:lastRenderedPageBreak/>
              <w:t>организаций культуры и библиотечного обслуживания на территории муниципального образования «</w:t>
            </w:r>
            <w:r>
              <w:rPr>
                <w:b w:val="0"/>
                <w:i w:val="0"/>
                <w:strike w:val="0"/>
                <w:shadow/>
              </w:rPr>
              <w:t>Ушинский</w:t>
            </w:r>
            <w:r w:rsidRPr="00E76578">
              <w:rPr>
                <w:b w:val="0"/>
                <w:i w:val="0"/>
                <w:strike w:val="0"/>
                <w:shadow/>
              </w:rPr>
              <w:t xml:space="preserve"> сельсовет </w:t>
            </w:r>
            <w:proofErr w:type="spellStart"/>
            <w:r w:rsidRPr="00E76578">
              <w:rPr>
                <w:b w:val="0"/>
                <w:i w:val="0"/>
                <w:strike w:val="0"/>
                <w:shadow/>
              </w:rPr>
              <w:t>Земетчинского</w:t>
            </w:r>
            <w:proofErr w:type="spellEnd"/>
            <w:r w:rsidRPr="00E76578">
              <w:rPr>
                <w:b w:val="0"/>
                <w:i w:val="0"/>
                <w:strike w:val="0"/>
                <w:shadow/>
              </w:rPr>
              <w:t xml:space="preserve"> района Пензенской области»</w:t>
            </w:r>
          </w:p>
        </w:tc>
        <w:tc>
          <w:tcPr>
            <w:tcW w:w="2941" w:type="dxa"/>
          </w:tcPr>
          <w:p w:rsidR="00BE2E6A" w:rsidRPr="00311F1D" w:rsidRDefault="00BE2E6A" w:rsidP="00720D1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1F1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1134" w:type="dxa"/>
          </w:tcPr>
          <w:p w:rsidR="00BE2E6A" w:rsidRPr="001D0515" w:rsidRDefault="00957680" w:rsidP="00CF71E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CF71E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="00CF71E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BE2E6A" w:rsidRPr="002612BA" w:rsidRDefault="00957680" w:rsidP="00720D1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151,6</w:t>
            </w:r>
          </w:p>
        </w:tc>
        <w:tc>
          <w:tcPr>
            <w:tcW w:w="992" w:type="dxa"/>
          </w:tcPr>
          <w:p w:rsidR="00BE2E6A" w:rsidRPr="002612BA" w:rsidRDefault="00957680" w:rsidP="00720D1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151,6</w:t>
            </w:r>
          </w:p>
        </w:tc>
        <w:tc>
          <w:tcPr>
            <w:tcW w:w="992" w:type="dxa"/>
          </w:tcPr>
          <w:p w:rsidR="00BE2E6A" w:rsidRPr="001D0515" w:rsidRDefault="00BE2E6A" w:rsidP="00720D1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E2E6A" w:rsidRPr="001D0515" w:rsidRDefault="00BE2E6A" w:rsidP="00720D1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E2E6A" w:rsidRPr="001D0515" w:rsidRDefault="00BE2E6A" w:rsidP="00720D1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</w:tcPr>
          <w:p w:rsidR="00BE2E6A" w:rsidRPr="001D0515" w:rsidRDefault="00BE2E6A" w:rsidP="00720D1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7680" w:rsidRPr="002612BA" w:rsidTr="006E76E7">
        <w:tc>
          <w:tcPr>
            <w:tcW w:w="644" w:type="dxa"/>
            <w:vMerge/>
          </w:tcPr>
          <w:p w:rsidR="00957680" w:rsidRPr="00311F1D" w:rsidRDefault="00957680" w:rsidP="00720D1D">
            <w:pPr>
              <w:rPr>
                <w:b w:val="0"/>
                <w:bCs/>
                <w:i w:val="0"/>
                <w:iCs/>
                <w:strike w:val="0"/>
                <w:shadow/>
              </w:rPr>
            </w:pPr>
          </w:p>
        </w:tc>
        <w:tc>
          <w:tcPr>
            <w:tcW w:w="1871" w:type="dxa"/>
            <w:vMerge/>
          </w:tcPr>
          <w:p w:rsidR="00957680" w:rsidRPr="00311F1D" w:rsidRDefault="00957680" w:rsidP="00720D1D">
            <w:pPr>
              <w:rPr>
                <w:b w:val="0"/>
                <w:bCs/>
                <w:i w:val="0"/>
                <w:iCs/>
                <w:strike w:val="0"/>
                <w:shadow/>
              </w:rPr>
            </w:pPr>
          </w:p>
        </w:tc>
        <w:tc>
          <w:tcPr>
            <w:tcW w:w="1988" w:type="dxa"/>
            <w:vMerge/>
          </w:tcPr>
          <w:p w:rsidR="00957680" w:rsidRPr="00311F1D" w:rsidRDefault="00957680" w:rsidP="00720D1D">
            <w:pPr>
              <w:rPr>
                <w:b w:val="0"/>
                <w:bCs/>
                <w:i w:val="0"/>
                <w:iCs/>
                <w:strike w:val="0"/>
                <w:shadow/>
              </w:rPr>
            </w:pPr>
          </w:p>
        </w:tc>
        <w:tc>
          <w:tcPr>
            <w:tcW w:w="2941" w:type="dxa"/>
          </w:tcPr>
          <w:p w:rsidR="00957680" w:rsidRPr="00311F1D" w:rsidRDefault="00957680" w:rsidP="00720D1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311F1D">
              <w:rPr>
                <w:rFonts w:ascii="Times New Roman" w:hAnsi="Times New Roman" w:cs="Times New Roman"/>
                <w:sz w:val="24"/>
                <w:szCs w:val="24"/>
              </w:rPr>
              <w:t xml:space="preserve">юджет муниципального </w:t>
            </w:r>
            <w:r w:rsidRPr="00311F1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образования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Ушинский сельсовет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Земетчинского</w:t>
            </w:r>
            <w:proofErr w:type="spellEnd"/>
            <w:r w:rsidRPr="00311F1D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11F1D">
              <w:rPr>
                <w:rFonts w:ascii="Times New Roman" w:hAnsi="Times New Roman" w:cs="Times New Roman"/>
                <w:sz w:val="24"/>
                <w:szCs w:val="24"/>
              </w:rPr>
              <w:t xml:space="preserve">   Пензенской области»          </w:t>
            </w:r>
          </w:p>
        </w:tc>
        <w:tc>
          <w:tcPr>
            <w:tcW w:w="1134" w:type="dxa"/>
          </w:tcPr>
          <w:p w:rsidR="00957680" w:rsidRPr="001D0515" w:rsidRDefault="00CF71E3" w:rsidP="004F6AB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350,2</w:t>
            </w:r>
          </w:p>
        </w:tc>
        <w:tc>
          <w:tcPr>
            <w:tcW w:w="992" w:type="dxa"/>
          </w:tcPr>
          <w:p w:rsidR="00957680" w:rsidRPr="002612BA" w:rsidRDefault="00957680" w:rsidP="004F6AB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151,6</w:t>
            </w:r>
          </w:p>
        </w:tc>
        <w:tc>
          <w:tcPr>
            <w:tcW w:w="992" w:type="dxa"/>
          </w:tcPr>
          <w:p w:rsidR="00957680" w:rsidRPr="002612BA" w:rsidRDefault="00957680" w:rsidP="004F6AB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151,6</w:t>
            </w:r>
          </w:p>
        </w:tc>
        <w:tc>
          <w:tcPr>
            <w:tcW w:w="992" w:type="dxa"/>
          </w:tcPr>
          <w:p w:rsidR="00957680" w:rsidRPr="001D0515" w:rsidRDefault="00957680" w:rsidP="00720D1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957680" w:rsidRPr="001D0515" w:rsidRDefault="00957680" w:rsidP="00720D1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957680" w:rsidRPr="001D0515" w:rsidRDefault="00957680" w:rsidP="00720D1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</w:tcPr>
          <w:p w:rsidR="00957680" w:rsidRPr="001D0515" w:rsidRDefault="00957680" w:rsidP="00720D1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2E6A" w:rsidRPr="00754B9B" w:rsidTr="006E76E7">
        <w:tc>
          <w:tcPr>
            <w:tcW w:w="644" w:type="dxa"/>
            <w:vMerge/>
          </w:tcPr>
          <w:p w:rsidR="00BE2E6A" w:rsidRPr="00311F1D" w:rsidRDefault="00BE2E6A" w:rsidP="00720D1D">
            <w:pPr>
              <w:rPr>
                <w:b w:val="0"/>
                <w:bCs/>
                <w:i w:val="0"/>
                <w:iCs/>
                <w:strike w:val="0"/>
                <w:shadow/>
              </w:rPr>
            </w:pPr>
          </w:p>
        </w:tc>
        <w:tc>
          <w:tcPr>
            <w:tcW w:w="1871" w:type="dxa"/>
            <w:vMerge/>
          </w:tcPr>
          <w:p w:rsidR="00BE2E6A" w:rsidRPr="00311F1D" w:rsidRDefault="00BE2E6A" w:rsidP="00720D1D">
            <w:pPr>
              <w:rPr>
                <w:b w:val="0"/>
                <w:bCs/>
                <w:i w:val="0"/>
                <w:iCs/>
                <w:strike w:val="0"/>
                <w:shadow/>
              </w:rPr>
            </w:pPr>
          </w:p>
        </w:tc>
        <w:tc>
          <w:tcPr>
            <w:tcW w:w="1988" w:type="dxa"/>
            <w:vMerge/>
          </w:tcPr>
          <w:p w:rsidR="00BE2E6A" w:rsidRPr="00311F1D" w:rsidRDefault="00BE2E6A" w:rsidP="00720D1D">
            <w:pPr>
              <w:rPr>
                <w:b w:val="0"/>
                <w:bCs/>
                <w:i w:val="0"/>
                <w:iCs/>
                <w:strike w:val="0"/>
                <w:shadow/>
              </w:rPr>
            </w:pPr>
          </w:p>
        </w:tc>
        <w:tc>
          <w:tcPr>
            <w:tcW w:w="2941" w:type="dxa"/>
          </w:tcPr>
          <w:p w:rsidR="00BE2E6A" w:rsidRPr="00311F1D" w:rsidRDefault="00BE2E6A" w:rsidP="00720D1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1F1D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 из федерального бюджета</w:t>
            </w:r>
          </w:p>
        </w:tc>
        <w:tc>
          <w:tcPr>
            <w:tcW w:w="1134" w:type="dxa"/>
          </w:tcPr>
          <w:p w:rsidR="00BE2E6A" w:rsidRPr="00754B9B" w:rsidRDefault="00BE2E6A" w:rsidP="00720D1D">
            <w:pPr>
              <w:pStyle w:val="ConsPlusNorma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BE2E6A" w:rsidRPr="00754B9B" w:rsidRDefault="00BE2E6A" w:rsidP="00720D1D">
            <w:pPr>
              <w:pStyle w:val="ConsPlusNorma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BE2E6A" w:rsidRPr="00754B9B" w:rsidRDefault="00BE2E6A" w:rsidP="00720D1D">
            <w:pPr>
              <w:pStyle w:val="ConsPlusNorma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BE2E6A" w:rsidRPr="00754B9B" w:rsidRDefault="00BE2E6A" w:rsidP="00720D1D">
            <w:pPr>
              <w:pStyle w:val="ConsPlusNorma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BE2E6A" w:rsidRPr="00754B9B" w:rsidRDefault="00BE2E6A" w:rsidP="00720D1D">
            <w:pPr>
              <w:pStyle w:val="ConsPlusNorma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417" w:type="dxa"/>
          </w:tcPr>
          <w:p w:rsidR="00BE2E6A" w:rsidRPr="00754B9B" w:rsidRDefault="00BE2E6A" w:rsidP="00720D1D">
            <w:pPr>
              <w:pStyle w:val="ConsPlusNorma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568" w:type="dxa"/>
          </w:tcPr>
          <w:p w:rsidR="00BE2E6A" w:rsidRPr="00754B9B" w:rsidRDefault="00BE2E6A" w:rsidP="00720D1D">
            <w:pPr>
              <w:pStyle w:val="ConsPlusNorma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BE2E6A" w:rsidRPr="00754B9B" w:rsidTr="006E76E7">
        <w:tc>
          <w:tcPr>
            <w:tcW w:w="644" w:type="dxa"/>
            <w:vMerge/>
          </w:tcPr>
          <w:p w:rsidR="00BE2E6A" w:rsidRPr="00311F1D" w:rsidRDefault="00BE2E6A" w:rsidP="00720D1D">
            <w:pPr>
              <w:rPr>
                <w:b w:val="0"/>
                <w:bCs/>
                <w:i w:val="0"/>
                <w:iCs/>
                <w:strike w:val="0"/>
                <w:shadow/>
              </w:rPr>
            </w:pPr>
          </w:p>
        </w:tc>
        <w:tc>
          <w:tcPr>
            <w:tcW w:w="1871" w:type="dxa"/>
            <w:vMerge/>
          </w:tcPr>
          <w:p w:rsidR="00BE2E6A" w:rsidRPr="00311F1D" w:rsidRDefault="00BE2E6A" w:rsidP="00720D1D">
            <w:pPr>
              <w:rPr>
                <w:b w:val="0"/>
                <w:bCs/>
                <w:i w:val="0"/>
                <w:iCs/>
                <w:strike w:val="0"/>
                <w:shadow/>
              </w:rPr>
            </w:pPr>
          </w:p>
        </w:tc>
        <w:tc>
          <w:tcPr>
            <w:tcW w:w="1988" w:type="dxa"/>
            <w:vMerge/>
          </w:tcPr>
          <w:p w:rsidR="00BE2E6A" w:rsidRPr="00311F1D" w:rsidRDefault="00BE2E6A" w:rsidP="00720D1D">
            <w:pPr>
              <w:rPr>
                <w:b w:val="0"/>
                <w:bCs/>
                <w:i w:val="0"/>
                <w:iCs/>
                <w:strike w:val="0"/>
                <w:shadow/>
              </w:rPr>
            </w:pPr>
          </w:p>
        </w:tc>
        <w:tc>
          <w:tcPr>
            <w:tcW w:w="2941" w:type="dxa"/>
          </w:tcPr>
          <w:p w:rsidR="00BE2E6A" w:rsidRPr="00311F1D" w:rsidRDefault="00BE2E6A" w:rsidP="00720D1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1F1D">
              <w:rPr>
                <w:rFonts w:ascii="Times New Roman" w:hAnsi="Times New Roman" w:cs="Times New Roman"/>
                <w:sz w:val="24"/>
                <w:szCs w:val="24"/>
              </w:rPr>
              <w:t xml:space="preserve">межбюджетные трансферты из  бюджета   Пензенской области          </w:t>
            </w:r>
          </w:p>
        </w:tc>
        <w:tc>
          <w:tcPr>
            <w:tcW w:w="1134" w:type="dxa"/>
          </w:tcPr>
          <w:p w:rsidR="00BE2E6A" w:rsidRPr="00754B9B" w:rsidRDefault="00BE2E6A" w:rsidP="00720D1D">
            <w:pPr>
              <w:pStyle w:val="ConsPlusNorma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BE2E6A" w:rsidRPr="00754B9B" w:rsidRDefault="00BE2E6A" w:rsidP="00720D1D">
            <w:pPr>
              <w:pStyle w:val="ConsPlusNorma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BE2E6A" w:rsidRPr="00754B9B" w:rsidRDefault="00BE2E6A" w:rsidP="00720D1D">
            <w:pPr>
              <w:pStyle w:val="ConsPlusNorma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BE2E6A" w:rsidRPr="00754B9B" w:rsidRDefault="00BE2E6A" w:rsidP="00720D1D">
            <w:pPr>
              <w:pStyle w:val="ConsPlusNorma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BE2E6A" w:rsidRPr="00754B9B" w:rsidRDefault="00BE2E6A" w:rsidP="00720D1D">
            <w:pPr>
              <w:pStyle w:val="ConsPlusNorma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417" w:type="dxa"/>
          </w:tcPr>
          <w:p w:rsidR="00BE2E6A" w:rsidRPr="00754B9B" w:rsidRDefault="00BE2E6A" w:rsidP="00720D1D">
            <w:pPr>
              <w:pStyle w:val="ConsPlusNorma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568" w:type="dxa"/>
          </w:tcPr>
          <w:p w:rsidR="00BE2E6A" w:rsidRPr="00754B9B" w:rsidRDefault="00BE2E6A" w:rsidP="00720D1D">
            <w:pPr>
              <w:pStyle w:val="ConsPlusNorma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BE2E6A" w:rsidRPr="00754B9B" w:rsidTr="006E76E7">
        <w:tc>
          <w:tcPr>
            <w:tcW w:w="644" w:type="dxa"/>
            <w:vMerge/>
          </w:tcPr>
          <w:p w:rsidR="00BE2E6A" w:rsidRPr="00311F1D" w:rsidRDefault="00BE2E6A" w:rsidP="00720D1D">
            <w:pPr>
              <w:rPr>
                <w:b w:val="0"/>
                <w:bCs/>
                <w:i w:val="0"/>
                <w:iCs/>
                <w:strike w:val="0"/>
                <w:shadow/>
              </w:rPr>
            </w:pPr>
          </w:p>
        </w:tc>
        <w:tc>
          <w:tcPr>
            <w:tcW w:w="1871" w:type="dxa"/>
            <w:vMerge/>
          </w:tcPr>
          <w:p w:rsidR="00BE2E6A" w:rsidRPr="00311F1D" w:rsidRDefault="00BE2E6A" w:rsidP="00720D1D">
            <w:pPr>
              <w:rPr>
                <w:b w:val="0"/>
                <w:bCs/>
                <w:i w:val="0"/>
                <w:iCs/>
                <w:strike w:val="0"/>
                <w:shadow/>
              </w:rPr>
            </w:pPr>
          </w:p>
        </w:tc>
        <w:tc>
          <w:tcPr>
            <w:tcW w:w="1988" w:type="dxa"/>
            <w:vMerge/>
          </w:tcPr>
          <w:p w:rsidR="00BE2E6A" w:rsidRPr="00311F1D" w:rsidRDefault="00BE2E6A" w:rsidP="00720D1D">
            <w:pPr>
              <w:rPr>
                <w:b w:val="0"/>
                <w:bCs/>
                <w:i w:val="0"/>
                <w:iCs/>
                <w:strike w:val="0"/>
                <w:shadow/>
              </w:rPr>
            </w:pPr>
          </w:p>
        </w:tc>
        <w:tc>
          <w:tcPr>
            <w:tcW w:w="2941" w:type="dxa"/>
          </w:tcPr>
          <w:p w:rsidR="00BE2E6A" w:rsidRPr="00E76578" w:rsidRDefault="00BE2E6A" w:rsidP="00720D1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Межбюджетные трансферты из </w:t>
            </w:r>
            <w:r w:rsidRPr="00E76578">
              <w:rPr>
                <w:rFonts w:ascii="Times New Roman" w:hAnsi="Times New Roman" w:cs="Times New Roman"/>
                <w:sz w:val="24"/>
                <w:szCs w:val="24"/>
              </w:rPr>
              <w:t xml:space="preserve">бюджета            </w:t>
            </w:r>
          </w:p>
          <w:p w:rsidR="00BE2E6A" w:rsidRPr="00311F1D" w:rsidRDefault="00BE2E6A" w:rsidP="00720D1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76578">
              <w:rPr>
                <w:rFonts w:ascii="Times New Roman" w:hAnsi="Times New Roman" w:cs="Times New Roman"/>
                <w:sz w:val="24"/>
                <w:szCs w:val="24"/>
              </w:rPr>
              <w:t>Земетчинского</w:t>
            </w:r>
            <w:proofErr w:type="spellEnd"/>
            <w:r w:rsidRPr="00E76578"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</w:p>
        </w:tc>
        <w:tc>
          <w:tcPr>
            <w:tcW w:w="1134" w:type="dxa"/>
          </w:tcPr>
          <w:p w:rsidR="00BE2E6A" w:rsidRPr="00754B9B" w:rsidRDefault="00BE2E6A" w:rsidP="00720D1D">
            <w:pPr>
              <w:pStyle w:val="ConsPlusNorma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BE2E6A" w:rsidRPr="00754B9B" w:rsidRDefault="00BE2E6A" w:rsidP="00720D1D">
            <w:pPr>
              <w:pStyle w:val="ConsPlusNorma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BE2E6A" w:rsidRPr="00754B9B" w:rsidRDefault="00BE2E6A" w:rsidP="00720D1D">
            <w:pPr>
              <w:pStyle w:val="ConsPlusNorma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BE2E6A" w:rsidRPr="00754B9B" w:rsidRDefault="00BE2E6A" w:rsidP="00720D1D">
            <w:pPr>
              <w:pStyle w:val="ConsPlusNorma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BE2E6A" w:rsidRPr="00754B9B" w:rsidRDefault="00BE2E6A" w:rsidP="00720D1D">
            <w:pPr>
              <w:pStyle w:val="ConsPlusNorma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417" w:type="dxa"/>
          </w:tcPr>
          <w:p w:rsidR="00BE2E6A" w:rsidRPr="00754B9B" w:rsidRDefault="00BE2E6A" w:rsidP="00720D1D">
            <w:pPr>
              <w:pStyle w:val="ConsPlusNorma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568" w:type="dxa"/>
          </w:tcPr>
          <w:p w:rsidR="00BE2E6A" w:rsidRPr="00754B9B" w:rsidRDefault="00BE2E6A" w:rsidP="00720D1D">
            <w:pPr>
              <w:pStyle w:val="ConsPlusNorma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BE2E6A" w:rsidRPr="00754B9B" w:rsidTr="006E76E7">
        <w:tc>
          <w:tcPr>
            <w:tcW w:w="644" w:type="dxa"/>
            <w:vMerge/>
          </w:tcPr>
          <w:p w:rsidR="00BE2E6A" w:rsidRPr="00311F1D" w:rsidRDefault="00BE2E6A" w:rsidP="00720D1D">
            <w:pPr>
              <w:rPr>
                <w:b w:val="0"/>
                <w:bCs/>
                <w:i w:val="0"/>
                <w:iCs/>
                <w:strike w:val="0"/>
                <w:shadow/>
              </w:rPr>
            </w:pPr>
          </w:p>
        </w:tc>
        <w:tc>
          <w:tcPr>
            <w:tcW w:w="1871" w:type="dxa"/>
            <w:vMerge/>
          </w:tcPr>
          <w:p w:rsidR="00BE2E6A" w:rsidRPr="00311F1D" w:rsidRDefault="00BE2E6A" w:rsidP="00720D1D">
            <w:pPr>
              <w:rPr>
                <w:b w:val="0"/>
                <w:bCs/>
                <w:i w:val="0"/>
                <w:iCs/>
                <w:strike w:val="0"/>
                <w:shadow/>
              </w:rPr>
            </w:pPr>
          </w:p>
        </w:tc>
        <w:tc>
          <w:tcPr>
            <w:tcW w:w="1988" w:type="dxa"/>
            <w:vMerge/>
          </w:tcPr>
          <w:p w:rsidR="00BE2E6A" w:rsidRPr="00311F1D" w:rsidRDefault="00BE2E6A" w:rsidP="00720D1D">
            <w:pPr>
              <w:rPr>
                <w:b w:val="0"/>
                <w:bCs/>
                <w:i w:val="0"/>
                <w:iCs/>
                <w:strike w:val="0"/>
                <w:shadow/>
              </w:rPr>
            </w:pPr>
          </w:p>
        </w:tc>
        <w:tc>
          <w:tcPr>
            <w:tcW w:w="2941" w:type="dxa"/>
          </w:tcPr>
          <w:p w:rsidR="00BE2E6A" w:rsidRPr="00311F1D" w:rsidRDefault="00BE2E6A" w:rsidP="00720D1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6578">
              <w:rPr>
                <w:rFonts w:ascii="Times New Roman" w:hAnsi="Times New Roman" w:cs="Times New Roman"/>
                <w:sz w:val="24"/>
                <w:szCs w:val="24"/>
              </w:rPr>
              <w:t>иные источники</w:t>
            </w:r>
          </w:p>
        </w:tc>
        <w:tc>
          <w:tcPr>
            <w:tcW w:w="1134" w:type="dxa"/>
          </w:tcPr>
          <w:p w:rsidR="00BE2E6A" w:rsidRPr="00754B9B" w:rsidRDefault="00BE2E6A" w:rsidP="00720D1D">
            <w:pPr>
              <w:pStyle w:val="ConsPlusNorma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BE2E6A" w:rsidRPr="00754B9B" w:rsidRDefault="00BE2E6A" w:rsidP="00720D1D">
            <w:pPr>
              <w:pStyle w:val="ConsPlusNorma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BE2E6A" w:rsidRPr="00754B9B" w:rsidRDefault="00BE2E6A" w:rsidP="00720D1D">
            <w:pPr>
              <w:pStyle w:val="ConsPlusNorma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BE2E6A" w:rsidRPr="00754B9B" w:rsidRDefault="00BE2E6A" w:rsidP="00720D1D">
            <w:pPr>
              <w:pStyle w:val="ConsPlusNorma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BE2E6A" w:rsidRPr="00754B9B" w:rsidRDefault="00BE2E6A" w:rsidP="00720D1D">
            <w:pPr>
              <w:pStyle w:val="ConsPlusNorma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417" w:type="dxa"/>
          </w:tcPr>
          <w:p w:rsidR="00BE2E6A" w:rsidRPr="00754B9B" w:rsidRDefault="00BE2E6A" w:rsidP="00720D1D">
            <w:pPr>
              <w:pStyle w:val="ConsPlusNorma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568" w:type="dxa"/>
          </w:tcPr>
          <w:p w:rsidR="00BE2E6A" w:rsidRPr="00754B9B" w:rsidRDefault="00BE2E6A" w:rsidP="00720D1D">
            <w:pPr>
              <w:pStyle w:val="ConsPlusNorma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FF30DE" w:rsidRPr="002612BA" w:rsidTr="006E76E7">
        <w:tc>
          <w:tcPr>
            <w:tcW w:w="644" w:type="dxa"/>
            <w:vMerge w:val="restart"/>
          </w:tcPr>
          <w:p w:rsidR="00FF30DE" w:rsidRPr="00311F1D" w:rsidRDefault="00FF30DE" w:rsidP="00720D1D">
            <w:pPr>
              <w:rPr>
                <w:b w:val="0"/>
                <w:bCs/>
                <w:i w:val="0"/>
                <w:iCs/>
                <w:strike w:val="0"/>
                <w:shadow/>
              </w:rPr>
            </w:pPr>
            <w:r>
              <w:rPr>
                <w:b w:val="0"/>
                <w:i w:val="0"/>
                <w:strike w:val="0"/>
                <w:shadow/>
              </w:rPr>
              <w:t>6.1.</w:t>
            </w:r>
          </w:p>
        </w:tc>
        <w:tc>
          <w:tcPr>
            <w:tcW w:w="1871" w:type="dxa"/>
            <w:vMerge w:val="restart"/>
          </w:tcPr>
          <w:p w:rsidR="00FF30DE" w:rsidRDefault="00FF30DE" w:rsidP="00720D1D">
            <w:pPr>
              <w:rPr>
                <w:b w:val="0"/>
                <w:bCs/>
                <w:i w:val="0"/>
                <w:iCs/>
                <w:strike w:val="0"/>
                <w:shadow/>
              </w:rPr>
            </w:pPr>
            <w:r w:rsidRPr="00E76578">
              <w:rPr>
                <w:b w:val="0"/>
                <w:i w:val="0"/>
                <w:strike w:val="0"/>
                <w:shadow/>
              </w:rPr>
              <w:t>Основное мероприятие</w:t>
            </w:r>
          </w:p>
          <w:p w:rsidR="00FF30DE" w:rsidRPr="00311F1D" w:rsidRDefault="00FF30DE" w:rsidP="00720D1D">
            <w:pPr>
              <w:rPr>
                <w:b w:val="0"/>
                <w:bCs/>
                <w:i w:val="0"/>
                <w:iCs/>
                <w:strike w:val="0"/>
                <w:shadow/>
              </w:rPr>
            </w:pPr>
            <w:r>
              <w:rPr>
                <w:b w:val="0"/>
                <w:i w:val="0"/>
                <w:strike w:val="0"/>
                <w:shadow/>
              </w:rPr>
              <w:t>6.1</w:t>
            </w:r>
          </w:p>
        </w:tc>
        <w:tc>
          <w:tcPr>
            <w:tcW w:w="1988" w:type="dxa"/>
            <w:vMerge w:val="restart"/>
          </w:tcPr>
          <w:p w:rsidR="00FF30DE" w:rsidRDefault="00FF30DE" w:rsidP="00720D1D">
            <w:pPr>
              <w:rPr>
                <w:b w:val="0"/>
                <w:bCs/>
                <w:i w:val="0"/>
                <w:iCs/>
                <w:strike w:val="0"/>
                <w:shadow/>
              </w:rPr>
            </w:pPr>
            <w:r w:rsidRPr="00E76578">
              <w:rPr>
                <w:b w:val="0"/>
                <w:i w:val="0"/>
                <w:strike w:val="0"/>
                <w:shadow/>
              </w:rPr>
              <w:t>Обеспечение</w:t>
            </w:r>
            <w:r>
              <w:rPr>
                <w:b w:val="0"/>
                <w:i w:val="0"/>
                <w:strike w:val="0"/>
                <w:shadow/>
              </w:rPr>
              <w:t xml:space="preserve"> жителей поселения</w:t>
            </w:r>
            <w:r w:rsidRPr="00E76578">
              <w:rPr>
                <w:b w:val="0"/>
                <w:i w:val="0"/>
                <w:strike w:val="0"/>
                <w:shadow/>
              </w:rPr>
              <w:t xml:space="preserve"> услугами организаций</w:t>
            </w:r>
          </w:p>
          <w:p w:rsidR="00FF30DE" w:rsidRPr="00311F1D" w:rsidRDefault="00FF30DE" w:rsidP="00720D1D">
            <w:pPr>
              <w:rPr>
                <w:b w:val="0"/>
                <w:bCs/>
                <w:i w:val="0"/>
                <w:iCs/>
                <w:strike w:val="0"/>
                <w:shadow/>
              </w:rPr>
            </w:pPr>
            <w:r>
              <w:rPr>
                <w:b w:val="0"/>
                <w:i w:val="0"/>
                <w:strike w:val="0"/>
                <w:shadow/>
              </w:rPr>
              <w:t>культуры</w:t>
            </w:r>
          </w:p>
        </w:tc>
        <w:tc>
          <w:tcPr>
            <w:tcW w:w="2941" w:type="dxa"/>
          </w:tcPr>
          <w:p w:rsidR="00FF30DE" w:rsidRPr="00311F1D" w:rsidRDefault="00FF30DE" w:rsidP="00720D1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1F1D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134" w:type="dxa"/>
          </w:tcPr>
          <w:p w:rsidR="00FF30DE" w:rsidRPr="002612BA" w:rsidRDefault="00D23A14" w:rsidP="009576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95768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F30D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FF30DE" w:rsidRPr="002612BA" w:rsidRDefault="00957680" w:rsidP="00720D1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FF30DE" w:rsidRPr="00FF30DE" w:rsidRDefault="00FF30DE">
            <w:pPr>
              <w:rPr>
                <w:rFonts w:eastAsia="Arial"/>
                <w:b w:val="0"/>
                <w:i w:val="0"/>
                <w:strike w:val="0"/>
              </w:rPr>
            </w:pPr>
            <w:r w:rsidRPr="00FF30DE">
              <w:rPr>
                <w:rFonts w:eastAsia="Arial"/>
                <w:b w:val="0"/>
                <w:i w:val="0"/>
                <w:strike w:val="0"/>
              </w:rPr>
              <w:t>0,0</w:t>
            </w:r>
          </w:p>
        </w:tc>
        <w:tc>
          <w:tcPr>
            <w:tcW w:w="992" w:type="dxa"/>
          </w:tcPr>
          <w:p w:rsidR="00FF30DE" w:rsidRPr="00FF30DE" w:rsidRDefault="00FF30DE">
            <w:pPr>
              <w:rPr>
                <w:rFonts w:eastAsia="Arial"/>
                <w:b w:val="0"/>
                <w:i w:val="0"/>
                <w:strike w:val="0"/>
              </w:rPr>
            </w:pPr>
            <w:r w:rsidRPr="00FF30DE">
              <w:rPr>
                <w:rFonts w:eastAsia="Arial"/>
                <w:b w:val="0"/>
                <w:i w:val="0"/>
                <w:strike w:val="0"/>
              </w:rPr>
              <w:t>0,0</w:t>
            </w:r>
          </w:p>
        </w:tc>
        <w:tc>
          <w:tcPr>
            <w:tcW w:w="851" w:type="dxa"/>
          </w:tcPr>
          <w:p w:rsidR="00FF30DE" w:rsidRPr="00FF30DE" w:rsidRDefault="00FF30DE">
            <w:pPr>
              <w:rPr>
                <w:rFonts w:eastAsia="Arial"/>
                <w:b w:val="0"/>
                <w:i w:val="0"/>
                <w:strike w:val="0"/>
              </w:rPr>
            </w:pPr>
            <w:r w:rsidRPr="00FF30DE">
              <w:rPr>
                <w:rFonts w:eastAsia="Arial"/>
                <w:b w:val="0"/>
                <w:i w:val="0"/>
                <w:strike w:val="0"/>
              </w:rPr>
              <w:t>0,0</w:t>
            </w:r>
          </w:p>
        </w:tc>
        <w:tc>
          <w:tcPr>
            <w:tcW w:w="1417" w:type="dxa"/>
          </w:tcPr>
          <w:p w:rsidR="00FF30DE" w:rsidRPr="002B6302" w:rsidRDefault="00FF30DE" w:rsidP="00720D1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8" w:type="dxa"/>
          </w:tcPr>
          <w:p w:rsidR="00FF30DE" w:rsidRPr="002B6302" w:rsidRDefault="00FF30DE" w:rsidP="00720D1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630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F30DE" w:rsidRPr="002612BA" w:rsidTr="006E76E7">
        <w:tc>
          <w:tcPr>
            <w:tcW w:w="644" w:type="dxa"/>
            <w:vMerge/>
          </w:tcPr>
          <w:p w:rsidR="00FF30DE" w:rsidRPr="00311F1D" w:rsidRDefault="00FF30DE" w:rsidP="00720D1D">
            <w:pPr>
              <w:rPr>
                <w:b w:val="0"/>
                <w:bCs/>
                <w:i w:val="0"/>
                <w:iCs/>
                <w:strike w:val="0"/>
                <w:shadow/>
              </w:rPr>
            </w:pPr>
          </w:p>
        </w:tc>
        <w:tc>
          <w:tcPr>
            <w:tcW w:w="1871" w:type="dxa"/>
            <w:vMerge/>
          </w:tcPr>
          <w:p w:rsidR="00FF30DE" w:rsidRPr="00311F1D" w:rsidRDefault="00FF30DE" w:rsidP="00720D1D">
            <w:pPr>
              <w:rPr>
                <w:b w:val="0"/>
                <w:bCs/>
                <w:i w:val="0"/>
                <w:iCs/>
                <w:strike w:val="0"/>
                <w:shadow/>
              </w:rPr>
            </w:pPr>
          </w:p>
        </w:tc>
        <w:tc>
          <w:tcPr>
            <w:tcW w:w="1988" w:type="dxa"/>
            <w:vMerge/>
          </w:tcPr>
          <w:p w:rsidR="00FF30DE" w:rsidRPr="00311F1D" w:rsidRDefault="00FF30DE" w:rsidP="00720D1D">
            <w:pPr>
              <w:rPr>
                <w:b w:val="0"/>
                <w:bCs/>
                <w:i w:val="0"/>
                <w:iCs/>
                <w:strike w:val="0"/>
                <w:shadow/>
              </w:rPr>
            </w:pPr>
          </w:p>
        </w:tc>
        <w:tc>
          <w:tcPr>
            <w:tcW w:w="2941" w:type="dxa"/>
          </w:tcPr>
          <w:p w:rsidR="00FF30DE" w:rsidRPr="00311F1D" w:rsidRDefault="00FF30DE" w:rsidP="00720D1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311F1D">
              <w:rPr>
                <w:rFonts w:ascii="Times New Roman" w:hAnsi="Times New Roman" w:cs="Times New Roman"/>
                <w:sz w:val="24"/>
                <w:szCs w:val="24"/>
              </w:rPr>
              <w:t>юджет муниципального образования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Ушинский сельсовет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Земетчинского</w:t>
            </w:r>
            <w:proofErr w:type="spellEnd"/>
            <w:r w:rsidRPr="00311F1D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11F1D">
              <w:rPr>
                <w:rFonts w:ascii="Times New Roman" w:hAnsi="Times New Roman" w:cs="Times New Roman"/>
                <w:sz w:val="24"/>
                <w:szCs w:val="24"/>
              </w:rPr>
              <w:t xml:space="preserve">   Пензенской области»          </w:t>
            </w:r>
          </w:p>
        </w:tc>
        <w:tc>
          <w:tcPr>
            <w:tcW w:w="1134" w:type="dxa"/>
          </w:tcPr>
          <w:p w:rsidR="00FF30DE" w:rsidRPr="002612BA" w:rsidRDefault="00FF30DE" w:rsidP="00D23A1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C2D5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23A1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5768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D23A1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FF30DE" w:rsidRPr="002612BA" w:rsidRDefault="00957680" w:rsidP="00720D1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FF30DE" w:rsidRPr="00FF30DE" w:rsidRDefault="00FF30DE">
            <w:pPr>
              <w:rPr>
                <w:rFonts w:eastAsia="Arial"/>
                <w:b w:val="0"/>
                <w:i w:val="0"/>
                <w:strike w:val="0"/>
              </w:rPr>
            </w:pPr>
            <w:r w:rsidRPr="00FF30DE">
              <w:rPr>
                <w:rFonts w:eastAsia="Arial"/>
                <w:b w:val="0"/>
                <w:i w:val="0"/>
                <w:strike w:val="0"/>
              </w:rPr>
              <w:t>0,0</w:t>
            </w:r>
          </w:p>
        </w:tc>
        <w:tc>
          <w:tcPr>
            <w:tcW w:w="992" w:type="dxa"/>
          </w:tcPr>
          <w:p w:rsidR="00FF30DE" w:rsidRPr="00FF30DE" w:rsidRDefault="00FF30DE">
            <w:pPr>
              <w:rPr>
                <w:rFonts w:eastAsia="Arial"/>
                <w:b w:val="0"/>
                <w:i w:val="0"/>
                <w:strike w:val="0"/>
              </w:rPr>
            </w:pPr>
            <w:r w:rsidRPr="00FF30DE">
              <w:rPr>
                <w:rFonts w:eastAsia="Arial"/>
                <w:b w:val="0"/>
                <w:i w:val="0"/>
                <w:strike w:val="0"/>
              </w:rPr>
              <w:t>0,0</w:t>
            </w:r>
          </w:p>
        </w:tc>
        <w:tc>
          <w:tcPr>
            <w:tcW w:w="851" w:type="dxa"/>
          </w:tcPr>
          <w:p w:rsidR="00FF30DE" w:rsidRPr="00FF30DE" w:rsidRDefault="00FF30DE">
            <w:pPr>
              <w:rPr>
                <w:rFonts w:eastAsia="Arial"/>
                <w:b w:val="0"/>
                <w:i w:val="0"/>
                <w:strike w:val="0"/>
              </w:rPr>
            </w:pPr>
            <w:r w:rsidRPr="00FF30DE">
              <w:rPr>
                <w:rFonts w:eastAsia="Arial"/>
                <w:b w:val="0"/>
                <w:i w:val="0"/>
                <w:strike w:val="0"/>
              </w:rPr>
              <w:t>0,0</w:t>
            </w:r>
          </w:p>
        </w:tc>
        <w:tc>
          <w:tcPr>
            <w:tcW w:w="1417" w:type="dxa"/>
          </w:tcPr>
          <w:p w:rsidR="00FF30DE" w:rsidRPr="002B6302" w:rsidRDefault="00FF30DE" w:rsidP="00720D1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8" w:type="dxa"/>
          </w:tcPr>
          <w:p w:rsidR="00FF30DE" w:rsidRPr="002B6302" w:rsidRDefault="00FF30DE" w:rsidP="00720D1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630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BE2E6A" w:rsidRPr="00754B9B" w:rsidTr="006E76E7">
        <w:tc>
          <w:tcPr>
            <w:tcW w:w="644" w:type="dxa"/>
            <w:vMerge/>
          </w:tcPr>
          <w:p w:rsidR="00BE2E6A" w:rsidRPr="00311F1D" w:rsidRDefault="00BE2E6A" w:rsidP="00720D1D">
            <w:pPr>
              <w:rPr>
                <w:b w:val="0"/>
                <w:bCs/>
                <w:i w:val="0"/>
                <w:iCs/>
                <w:strike w:val="0"/>
                <w:shadow/>
              </w:rPr>
            </w:pPr>
          </w:p>
        </w:tc>
        <w:tc>
          <w:tcPr>
            <w:tcW w:w="1871" w:type="dxa"/>
            <w:vMerge/>
          </w:tcPr>
          <w:p w:rsidR="00BE2E6A" w:rsidRPr="00311F1D" w:rsidRDefault="00BE2E6A" w:rsidP="00720D1D">
            <w:pPr>
              <w:rPr>
                <w:b w:val="0"/>
                <w:bCs/>
                <w:i w:val="0"/>
                <w:iCs/>
                <w:strike w:val="0"/>
                <w:shadow/>
              </w:rPr>
            </w:pPr>
          </w:p>
        </w:tc>
        <w:tc>
          <w:tcPr>
            <w:tcW w:w="1988" w:type="dxa"/>
            <w:vMerge/>
          </w:tcPr>
          <w:p w:rsidR="00BE2E6A" w:rsidRPr="00311F1D" w:rsidRDefault="00BE2E6A" w:rsidP="00720D1D">
            <w:pPr>
              <w:rPr>
                <w:b w:val="0"/>
                <w:bCs/>
                <w:i w:val="0"/>
                <w:iCs/>
                <w:strike w:val="0"/>
                <w:shadow/>
              </w:rPr>
            </w:pPr>
          </w:p>
        </w:tc>
        <w:tc>
          <w:tcPr>
            <w:tcW w:w="2941" w:type="dxa"/>
          </w:tcPr>
          <w:p w:rsidR="00BE2E6A" w:rsidRPr="00311F1D" w:rsidRDefault="00BE2E6A" w:rsidP="00720D1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1F1D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 из федерального бюджета</w:t>
            </w:r>
          </w:p>
        </w:tc>
        <w:tc>
          <w:tcPr>
            <w:tcW w:w="1134" w:type="dxa"/>
          </w:tcPr>
          <w:p w:rsidR="00BE2E6A" w:rsidRPr="00754B9B" w:rsidRDefault="00BE2E6A" w:rsidP="00720D1D">
            <w:pPr>
              <w:pStyle w:val="ConsPlusNorma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BE2E6A" w:rsidRPr="00754B9B" w:rsidRDefault="00BE2E6A" w:rsidP="00720D1D">
            <w:pPr>
              <w:pStyle w:val="ConsPlusNorma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BE2E6A" w:rsidRPr="00754B9B" w:rsidRDefault="00BE2E6A" w:rsidP="00720D1D">
            <w:pPr>
              <w:pStyle w:val="ConsPlusNorma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BE2E6A" w:rsidRPr="00754B9B" w:rsidRDefault="00BE2E6A" w:rsidP="00720D1D">
            <w:pPr>
              <w:pStyle w:val="ConsPlusNorma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BE2E6A" w:rsidRPr="00754B9B" w:rsidRDefault="00BE2E6A" w:rsidP="00720D1D">
            <w:pPr>
              <w:pStyle w:val="ConsPlusNorma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417" w:type="dxa"/>
          </w:tcPr>
          <w:p w:rsidR="00BE2E6A" w:rsidRPr="00754B9B" w:rsidRDefault="00BE2E6A" w:rsidP="00720D1D">
            <w:pPr>
              <w:pStyle w:val="ConsPlusNorma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568" w:type="dxa"/>
          </w:tcPr>
          <w:p w:rsidR="00BE2E6A" w:rsidRPr="00754B9B" w:rsidRDefault="00BE2E6A" w:rsidP="00720D1D">
            <w:pPr>
              <w:pStyle w:val="ConsPlusNorma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BE2E6A" w:rsidRPr="00754B9B" w:rsidTr="006E76E7">
        <w:tc>
          <w:tcPr>
            <w:tcW w:w="644" w:type="dxa"/>
            <w:vMerge/>
          </w:tcPr>
          <w:p w:rsidR="00BE2E6A" w:rsidRPr="00311F1D" w:rsidRDefault="00BE2E6A" w:rsidP="00720D1D">
            <w:pPr>
              <w:rPr>
                <w:b w:val="0"/>
                <w:bCs/>
                <w:i w:val="0"/>
                <w:iCs/>
                <w:strike w:val="0"/>
                <w:shadow/>
              </w:rPr>
            </w:pPr>
          </w:p>
        </w:tc>
        <w:tc>
          <w:tcPr>
            <w:tcW w:w="1871" w:type="dxa"/>
            <w:vMerge/>
          </w:tcPr>
          <w:p w:rsidR="00BE2E6A" w:rsidRPr="00311F1D" w:rsidRDefault="00BE2E6A" w:rsidP="00720D1D">
            <w:pPr>
              <w:rPr>
                <w:b w:val="0"/>
                <w:bCs/>
                <w:i w:val="0"/>
                <w:iCs/>
                <w:strike w:val="0"/>
                <w:shadow/>
              </w:rPr>
            </w:pPr>
          </w:p>
        </w:tc>
        <w:tc>
          <w:tcPr>
            <w:tcW w:w="1988" w:type="dxa"/>
            <w:vMerge/>
          </w:tcPr>
          <w:p w:rsidR="00BE2E6A" w:rsidRPr="00311F1D" w:rsidRDefault="00BE2E6A" w:rsidP="00720D1D">
            <w:pPr>
              <w:rPr>
                <w:b w:val="0"/>
                <w:bCs/>
                <w:i w:val="0"/>
                <w:iCs/>
                <w:strike w:val="0"/>
                <w:shadow/>
              </w:rPr>
            </w:pPr>
          </w:p>
        </w:tc>
        <w:tc>
          <w:tcPr>
            <w:tcW w:w="2941" w:type="dxa"/>
          </w:tcPr>
          <w:p w:rsidR="00BE2E6A" w:rsidRPr="00311F1D" w:rsidRDefault="00BE2E6A" w:rsidP="00720D1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1F1D">
              <w:rPr>
                <w:rFonts w:ascii="Times New Roman" w:hAnsi="Times New Roman" w:cs="Times New Roman"/>
                <w:sz w:val="24"/>
                <w:szCs w:val="24"/>
              </w:rPr>
              <w:t xml:space="preserve">межбюджетные трансферты из  бюджета   Пензенской области          </w:t>
            </w:r>
          </w:p>
        </w:tc>
        <w:tc>
          <w:tcPr>
            <w:tcW w:w="1134" w:type="dxa"/>
          </w:tcPr>
          <w:p w:rsidR="00BE2E6A" w:rsidRPr="00754B9B" w:rsidRDefault="00BE2E6A" w:rsidP="00720D1D">
            <w:pPr>
              <w:pStyle w:val="ConsPlusNorma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BE2E6A" w:rsidRPr="00754B9B" w:rsidRDefault="00BE2E6A" w:rsidP="00720D1D">
            <w:pPr>
              <w:pStyle w:val="ConsPlusNorma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BE2E6A" w:rsidRPr="00754B9B" w:rsidRDefault="00BE2E6A" w:rsidP="00720D1D">
            <w:pPr>
              <w:pStyle w:val="ConsPlusNorma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BE2E6A" w:rsidRPr="00754B9B" w:rsidRDefault="00BE2E6A" w:rsidP="00720D1D">
            <w:pPr>
              <w:pStyle w:val="ConsPlusNorma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BE2E6A" w:rsidRPr="00754B9B" w:rsidRDefault="00BE2E6A" w:rsidP="00720D1D">
            <w:pPr>
              <w:pStyle w:val="ConsPlusNorma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417" w:type="dxa"/>
          </w:tcPr>
          <w:p w:rsidR="00BE2E6A" w:rsidRPr="00754B9B" w:rsidRDefault="00BE2E6A" w:rsidP="00720D1D">
            <w:pPr>
              <w:pStyle w:val="ConsPlusNorma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568" w:type="dxa"/>
          </w:tcPr>
          <w:p w:rsidR="00BE2E6A" w:rsidRPr="00754B9B" w:rsidRDefault="00BE2E6A" w:rsidP="00720D1D">
            <w:pPr>
              <w:pStyle w:val="ConsPlusNorma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BE2E6A" w:rsidRPr="00754B9B" w:rsidTr="006E76E7">
        <w:tc>
          <w:tcPr>
            <w:tcW w:w="644" w:type="dxa"/>
            <w:vMerge/>
          </w:tcPr>
          <w:p w:rsidR="00BE2E6A" w:rsidRPr="00311F1D" w:rsidRDefault="00BE2E6A" w:rsidP="00720D1D">
            <w:pPr>
              <w:rPr>
                <w:b w:val="0"/>
                <w:bCs/>
                <w:i w:val="0"/>
                <w:iCs/>
                <w:strike w:val="0"/>
                <w:shadow/>
              </w:rPr>
            </w:pPr>
          </w:p>
        </w:tc>
        <w:tc>
          <w:tcPr>
            <w:tcW w:w="1871" w:type="dxa"/>
            <w:vMerge/>
          </w:tcPr>
          <w:p w:rsidR="00BE2E6A" w:rsidRPr="00311F1D" w:rsidRDefault="00BE2E6A" w:rsidP="00720D1D">
            <w:pPr>
              <w:rPr>
                <w:b w:val="0"/>
                <w:bCs/>
                <w:i w:val="0"/>
                <w:iCs/>
                <w:strike w:val="0"/>
                <w:shadow/>
              </w:rPr>
            </w:pPr>
          </w:p>
        </w:tc>
        <w:tc>
          <w:tcPr>
            <w:tcW w:w="1988" w:type="dxa"/>
            <w:vMerge/>
          </w:tcPr>
          <w:p w:rsidR="00BE2E6A" w:rsidRPr="00311F1D" w:rsidRDefault="00BE2E6A" w:rsidP="00720D1D">
            <w:pPr>
              <w:rPr>
                <w:b w:val="0"/>
                <w:bCs/>
                <w:i w:val="0"/>
                <w:iCs/>
                <w:strike w:val="0"/>
                <w:shadow/>
              </w:rPr>
            </w:pPr>
          </w:p>
        </w:tc>
        <w:tc>
          <w:tcPr>
            <w:tcW w:w="2941" w:type="dxa"/>
          </w:tcPr>
          <w:p w:rsidR="00BE2E6A" w:rsidRPr="00E76578" w:rsidRDefault="00BE2E6A" w:rsidP="00720D1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Межбюджетные трансферты из </w:t>
            </w:r>
            <w:r w:rsidRPr="00E76578">
              <w:rPr>
                <w:rFonts w:ascii="Times New Roman" w:hAnsi="Times New Roman" w:cs="Times New Roman"/>
                <w:sz w:val="24"/>
                <w:szCs w:val="24"/>
              </w:rPr>
              <w:t xml:space="preserve">бюджета            </w:t>
            </w:r>
          </w:p>
          <w:p w:rsidR="00BE2E6A" w:rsidRPr="00311F1D" w:rsidRDefault="00BE2E6A" w:rsidP="00720D1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76578">
              <w:rPr>
                <w:rFonts w:ascii="Times New Roman" w:hAnsi="Times New Roman" w:cs="Times New Roman"/>
                <w:sz w:val="24"/>
                <w:szCs w:val="24"/>
              </w:rPr>
              <w:t>Земетчинского</w:t>
            </w:r>
            <w:proofErr w:type="spellEnd"/>
            <w:r w:rsidRPr="00E76578"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</w:p>
        </w:tc>
        <w:tc>
          <w:tcPr>
            <w:tcW w:w="1134" w:type="dxa"/>
          </w:tcPr>
          <w:p w:rsidR="00BE2E6A" w:rsidRPr="00754B9B" w:rsidRDefault="00BE2E6A" w:rsidP="00720D1D">
            <w:pPr>
              <w:pStyle w:val="ConsPlusNorma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BE2E6A" w:rsidRPr="00754B9B" w:rsidRDefault="00BE2E6A" w:rsidP="00720D1D">
            <w:pPr>
              <w:pStyle w:val="ConsPlusNorma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BE2E6A" w:rsidRPr="00754B9B" w:rsidRDefault="00BE2E6A" w:rsidP="00720D1D">
            <w:pPr>
              <w:pStyle w:val="ConsPlusNorma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BE2E6A" w:rsidRPr="00754B9B" w:rsidRDefault="00BE2E6A" w:rsidP="00720D1D">
            <w:pPr>
              <w:pStyle w:val="ConsPlusNorma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BE2E6A" w:rsidRPr="00754B9B" w:rsidRDefault="00BE2E6A" w:rsidP="00720D1D">
            <w:pPr>
              <w:pStyle w:val="ConsPlusNorma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417" w:type="dxa"/>
          </w:tcPr>
          <w:p w:rsidR="00BE2E6A" w:rsidRPr="00754B9B" w:rsidRDefault="00BE2E6A" w:rsidP="00720D1D">
            <w:pPr>
              <w:pStyle w:val="ConsPlusNorma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568" w:type="dxa"/>
          </w:tcPr>
          <w:p w:rsidR="00BE2E6A" w:rsidRPr="00754B9B" w:rsidRDefault="00BE2E6A" w:rsidP="00720D1D">
            <w:pPr>
              <w:pStyle w:val="ConsPlusNorma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BE2E6A" w:rsidRPr="00311F1D" w:rsidTr="006E76E7">
        <w:tc>
          <w:tcPr>
            <w:tcW w:w="644" w:type="dxa"/>
            <w:vMerge/>
          </w:tcPr>
          <w:p w:rsidR="00BE2E6A" w:rsidRPr="00311F1D" w:rsidRDefault="00BE2E6A" w:rsidP="00720D1D">
            <w:pPr>
              <w:rPr>
                <w:b w:val="0"/>
                <w:bCs/>
                <w:i w:val="0"/>
                <w:iCs/>
                <w:strike w:val="0"/>
                <w:shadow/>
              </w:rPr>
            </w:pPr>
          </w:p>
        </w:tc>
        <w:tc>
          <w:tcPr>
            <w:tcW w:w="1871" w:type="dxa"/>
            <w:vMerge/>
          </w:tcPr>
          <w:p w:rsidR="00BE2E6A" w:rsidRPr="00311F1D" w:rsidRDefault="00BE2E6A" w:rsidP="00720D1D">
            <w:pPr>
              <w:rPr>
                <w:b w:val="0"/>
                <w:bCs/>
                <w:i w:val="0"/>
                <w:iCs/>
                <w:strike w:val="0"/>
                <w:shadow/>
              </w:rPr>
            </w:pPr>
          </w:p>
        </w:tc>
        <w:tc>
          <w:tcPr>
            <w:tcW w:w="1988" w:type="dxa"/>
            <w:vMerge/>
          </w:tcPr>
          <w:p w:rsidR="00BE2E6A" w:rsidRPr="00311F1D" w:rsidRDefault="00BE2E6A" w:rsidP="00720D1D">
            <w:pPr>
              <w:rPr>
                <w:b w:val="0"/>
                <w:bCs/>
                <w:i w:val="0"/>
                <w:iCs/>
                <w:strike w:val="0"/>
                <w:shadow/>
              </w:rPr>
            </w:pPr>
          </w:p>
        </w:tc>
        <w:tc>
          <w:tcPr>
            <w:tcW w:w="2941" w:type="dxa"/>
          </w:tcPr>
          <w:p w:rsidR="00BE2E6A" w:rsidRPr="00311F1D" w:rsidRDefault="00BE2E6A" w:rsidP="00720D1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6578">
              <w:rPr>
                <w:rFonts w:ascii="Times New Roman" w:hAnsi="Times New Roman" w:cs="Times New Roman"/>
                <w:sz w:val="24"/>
                <w:szCs w:val="24"/>
              </w:rPr>
              <w:t>иные источники</w:t>
            </w:r>
          </w:p>
        </w:tc>
        <w:tc>
          <w:tcPr>
            <w:tcW w:w="1134" w:type="dxa"/>
          </w:tcPr>
          <w:p w:rsidR="00BE2E6A" w:rsidRPr="00311F1D" w:rsidRDefault="00BE2E6A" w:rsidP="00720D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E2E6A" w:rsidRPr="00311F1D" w:rsidRDefault="00BE2E6A" w:rsidP="00720D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E2E6A" w:rsidRPr="00311F1D" w:rsidRDefault="00BE2E6A" w:rsidP="00720D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E2E6A" w:rsidRPr="00311F1D" w:rsidRDefault="00BE2E6A" w:rsidP="00720D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E2E6A" w:rsidRPr="00311F1D" w:rsidRDefault="00BE2E6A" w:rsidP="00720D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E2E6A" w:rsidRPr="00311F1D" w:rsidRDefault="00BE2E6A" w:rsidP="00720D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</w:tcPr>
          <w:p w:rsidR="00BE2E6A" w:rsidRPr="00311F1D" w:rsidRDefault="00BE2E6A" w:rsidP="00720D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3F6E" w:rsidRPr="00311F1D" w:rsidTr="006E76E7">
        <w:tc>
          <w:tcPr>
            <w:tcW w:w="644" w:type="dxa"/>
            <w:vMerge w:val="restart"/>
          </w:tcPr>
          <w:p w:rsidR="00B33F6E" w:rsidRPr="00311F1D" w:rsidRDefault="00B33F6E" w:rsidP="00720D1D">
            <w:pPr>
              <w:rPr>
                <w:b w:val="0"/>
                <w:bCs/>
                <w:i w:val="0"/>
                <w:iCs/>
                <w:strike w:val="0"/>
                <w:shadow/>
              </w:rPr>
            </w:pPr>
          </w:p>
        </w:tc>
        <w:tc>
          <w:tcPr>
            <w:tcW w:w="1871" w:type="dxa"/>
            <w:vMerge w:val="restart"/>
          </w:tcPr>
          <w:p w:rsidR="00B33F6E" w:rsidRDefault="00B33F6E" w:rsidP="00720D1D">
            <w:pPr>
              <w:rPr>
                <w:b w:val="0"/>
                <w:bCs/>
                <w:i w:val="0"/>
                <w:iCs/>
                <w:strike w:val="0"/>
                <w:shadow/>
              </w:rPr>
            </w:pPr>
            <w:r w:rsidRPr="00E76578">
              <w:rPr>
                <w:b w:val="0"/>
                <w:i w:val="0"/>
                <w:strike w:val="0"/>
                <w:shadow/>
              </w:rPr>
              <w:t>Основное мероприятие</w:t>
            </w:r>
          </w:p>
          <w:p w:rsidR="00B33F6E" w:rsidRPr="00311F1D" w:rsidRDefault="00B33F6E" w:rsidP="00720D1D">
            <w:pPr>
              <w:rPr>
                <w:b w:val="0"/>
                <w:bCs/>
                <w:i w:val="0"/>
                <w:iCs/>
                <w:strike w:val="0"/>
                <w:shadow/>
              </w:rPr>
            </w:pPr>
            <w:r>
              <w:rPr>
                <w:b w:val="0"/>
                <w:i w:val="0"/>
                <w:strike w:val="0"/>
                <w:shadow/>
              </w:rPr>
              <w:t>6.2</w:t>
            </w:r>
          </w:p>
        </w:tc>
        <w:tc>
          <w:tcPr>
            <w:tcW w:w="1988" w:type="dxa"/>
            <w:vMerge w:val="restart"/>
          </w:tcPr>
          <w:p w:rsidR="00B33F6E" w:rsidRPr="00311F1D" w:rsidRDefault="00B33F6E" w:rsidP="00720D1D">
            <w:pPr>
              <w:rPr>
                <w:b w:val="0"/>
                <w:bCs/>
                <w:i w:val="0"/>
                <w:iCs/>
                <w:strike w:val="0"/>
                <w:shadow/>
              </w:rPr>
            </w:pPr>
            <w:r w:rsidRPr="002612BA">
              <w:rPr>
                <w:b w:val="0"/>
                <w:i w:val="0"/>
                <w:strike w:val="0"/>
                <w:shadow/>
              </w:rPr>
              <w:t xml:space="preserve">Финансовое обеспечение полномочий, переданных </w:t>
            </w:r>
            <w:r w:rsidRPr="002612BA">
              <w:rPr>
                <w:b w:val="0"/>
                <w:i w:val="0"/>
                <w:strike w:val="0"/>
                <w:shadow/>
              </w:rPr>
              <w:lastRenderedPageBreak/>
              <w:t xml:space="preserve">органам местного самоуправления </w:t>
            </w:r>
            <w:proofErr w:type="spellStart"/>
            <w:r w:rsidRPr="002612BA">
              <w:rPr>
                <w:b w:val="0"/>
                <w:i w:val="0"/>
                <w:strike w:val="0"/>
                <w:shadow/>
              </w:rPr>
              <w:t>Земетчинского</w:t>
            </w:r>
            <w:proofErr w:type="spellEnd"/>
            <w:r w:rsidRPr="002612BA">
              <w:rPr>
                <w:b w:val="0"/>
                <w:i w:val="0"/>
                <w:strike w:val="0"/>
                <w:shadow/>
              </w:rPr>
              <w:t xml:space="preserve"> района</w:t>
            </w:r>
          </w:p>
        </w:tc>
        <w:tc>
          <w:tcPr>
            <w:tcW w:w="2941" w:type="dxa"/>
          </w:tcPr>
          <w:p w:rsidR="00B33F6E" w:rsidRPr="00311F1D" w:rsidRDefault="00B33F6E" w:rsidP="00720D1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1F1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1134" w:type="dxa"/>
          </w:tcPr>
          <w:p w:rsidR="00B33F6E" w:rsidRPr="00311F1D" w:rsidRDefault="00B33F6E" w:rsidP="009576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129,1</w:t>
            </w:r>
          </w:p>
        </w:tc>
        <w:tc>
          <w:tcPr>
            <w:tcW w:w="992" w:type="dxa"/>
          </w:tcPr>
          <w:p w:rsidR="00B33F6E" w:rsidRPr="00B33F6E" w:rsidRDefault="00B33F6E" w:rsidP="00B33F6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B33CD">
              <w:rPr>
                <w:rFonts w:ascii="Times New Roman" w:hAnsi="Times New Roman" w:cs="Times New Roman"/>
                <w:sz w:val="24"/>
                <w:szCs w:val="24"/>
              </w:rPr>
              <w:t>151,6</w:t>
            </w:r>
          </w:p>
        </w:tc>
        <w:tc>
          <w:tcPr>
            <w:tcW w:w="992" w:type="dxa"/>
          </w:tcPr>
          <w:p w:rsidR="00B33F6E" w:rsidRPr="00B33F6E" w:rsidRDefault="00B33F6E" w:rsidP="00B33F6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B33CD">
              <w:rPr>
                <w:rFonts w:ascii="Times New Roman" w:hAnsi="Times New Roman" w:cs="Times New Roman"/>
                <w:sz w:val="24"/>
                <w:szCs w:val="24"/>
              </w:rPr>
              <w:t>151,6</w:t>
            </w:r>
          </w:p>
        </w:tc>
        <w:tc>
          <w:tcPr>
            <w:tcW w:w="992" w:type="dxa"/>
          </w:tcPr>
          <w:p w:rsidR="00B33F6E" w:rsidRPr="001D0515" w:rsidRDefault="00B33F6E" w:rsidP="00720D1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33F6E" w:rsidRPr="001D0515" w:rsidRDefault="00B33F6E" w:rsidP="00720D1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33F6E" w:rsidRPr="0010462E" w:rsidRDefault="00B33F6E" w:rsidP="00720D1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</w:tcPr>
          <w:p w:rsidR="00B33F6E" w:rsidRPr="0010462E" w:rsidRDefault="00B33F6E" w:rsidP="00720D1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3F6E" w:rsidRPr="00311F1D" w:rsidTr="006E76E7">
        <w:tc>
          <w:tcPr>
            <w:tcW w:w="644" w:type="dxa"/>
            <w:vMerge/>
          </w:tcPr>
          <w:p w:rsidR="00B33F6E" w:rsidRPr="00311F1D" w:rsidRDefault="00B33F6E" w:rsidP="00720D1D">
            <w:pPr>
              <w:rPr>
                <w:b w:val="0"/>
                <w:bCs/>
                <w:i w:val="0"/>
                <w:iCs/>
                <w:strike w:val="0"/>
                <w:shadow/>
              </w:rPr>
            </w:pPr>
          </w:p>
        </w:tc>
        <w:tc>
          <w:tcPr>
            <w:tcW w:w="1871" w:type="dxa"/>
            <w:vMerge/>
          </w:tcPr>
          <w:p w:rsidR="00B33F6E" w:rsidRPr="00311F1D" w:rsidRDefault="00B33F6E" w:rsidP="00720D1D">
            <w:pPr>
              <w:rPr>
                <w:b w:val="0"/>
                <w:bCs/>
                <w:i w:val="0"/>
                <w:iCs/>
                <w:strike w:val="0"/>
                <w:shadow/>
              </w:rPr>
            </w:pPr>
          </w:p>
        </w:tc>
        <w:tc>
          <w:tcPr>
            <w:tcW w:w="1988" w:type="dxa"/>
            <w:vMerge/>
          </w:tcPr>
          <w:p w:rsidR="00B33F6E" w:rsidRPr="00311F1D" w:rsidRDefault="00B33F6E" w:rsidP="00720D1D">
            <w:pPr>
              <w:rPr>
                <w:b w:val="0"/>
                <w:bCs/>
                <w:i w:val="0"/>
                <w:iCs/>
                <w:strike w:val="0"/>
                <w:shadow/>
              </w:rPr>
            </w:pPr>
          </w:p>
        </w:tc>
        <w:tc>
          <w:tcPr>
            <w:tcW w:w="2941" w:type="dxa"/>
          </w:tcPr>
          <w:p w:rsidR="00B33F6E" w:rsidRPr="00311F1D" w:rsidRDefault="00B33F6E" w:rsidP="00720D1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311F1D">
              <w:rPr>
                <w:rFonts w:ascii="Times New Roman" w:hAnsi="Times New Roman" w:cs="Times New Roman"/>
                <w:sz w:val="24"/>
                <w:szCs w:val="24"/>
              </w:rPr>
              <w:t>юджет муниципального образования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Ушинский сельсовет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Земетчинского</w:t>
            </w:r>
            <w:proofErr w:type="spellEnd"/>
            <w:r w:rsidRPr="00311F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11F1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район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11F1D">
              <w:rPr>
                <w:rFonts w:ascii="Times New Roman" w:hAnsi="Times New Roman" w:cs="Times New Roman"/>
                <w:sz w:val="24"/>
                <w:szCs w:val="24"/>
              </w:rPr>
              <w:t xml:space="preserve">   Пензенской области»          </w:t>
            </w:r>
          </w:p>
        </w:tc>
        <w:tc>
          <w:tcPr>
            <w:tcW w:w="1134" w:type="dxa"/>
          </w:tcPr>
          <w:p w:rsidR="00B33F6E" w:rsidRPr="00311F1D" w:rsidRDefault="00B33F6E" w:rsidP="00B33F6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129,1</w:t>
            </w:r>
          </w:p>
        </w:tc>
        <w:tc>
          <w:tcPr>
            <w:tcW w:w="992" w:type="dxa"/>
          </w:tcPr>
          <w:p w:rsidR="00B33F6E" w:rsidRPr="00B33F6E" w:rsidRDefault="00B33F6E" w:rsidP="00B33F6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B33CD">
              <w:rPr>
                <w:rFonts w:ascii="Times New Roman" w:hAnsi="Times New Roman" w:cs="Times New Roman"/>
                <w:sz w:val="24"/>
                <w:szCs w:val="24"/>
              </w:rPr>
              <w:t>151,6</w:t>
            </w:r>
          </w:p>
        </w:tc>
        <w:tc>
          <w:tcPr>
            <w:tcW w:w="992" w:type="dxa"/>
          </w:tcPr>
          <w:p w:rsidR="00B33F6E" w:rsidRPr="00B33F6E" w:rsidRDefault="00B33F6E" w:rsidP="00B33F6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B33CD">
              <w:rPr>
                <w:rFonts w:ascii="Times New Roman" w:hAnsi="Times New Roman" w:cs="Times New Roman"/>
                <w:sz w:val="24"/>
                <w:szCs w:val="24"/>
              </w:rPr>
              <w:t>151,6</w:t>
            </w:r>
          </w:p>
        </w:tc>
        <w:tc>
          <w:tcPr>
            <w:tcW w:w="992" w:type="dxa"/>
          </w:tcPr>
          <w:p w:rsidR="00B33F6E" w:rsidRPr="001D0515" w:rsidRDefault="00B33F6E" w:rsidP="00720D1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33F6E" w:rsidRPr="0010462E" w:rsidRDefault="00B33F6E" w:rsidP="00720D1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33F6E" w:rsidRPr="0010462E" w:rsidRDefault="00B33F6E" w:rsidP="00720D1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</w:tcPr>
          <w:p w:rsidR="00B33F6E" w:rsidRPr="0010462E" w:rsidRDefault="00B33F6E" w:rsidP="00720D1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2E6A" w:rsidRPr="00311F1D" w:rsidTr="006E76E7">
        <w:tc>
          <w:tcPr>
            <w:tcW w:w="644" w:type="dxa"/>
            <w:vMerge w:val="restart"/>
          </w:tcPr>
          <w:p w:rsidR="00BE2E6A" w:rsidRPr="00311F1D" w:rsidRDefault="00BE2E6A" w:rsidP="00720D1D">
            <w:pPr>
              <w:rPr>
                <w:b w:val="0"/>
                <w:bCs/>
                <w:i w:val="0"/>
                <w:iCs/>
                <w:strike w:val="0"/>
                <w:shadow/>
              </w:rPr>
            </w:pPr>
          </w:p>
        </w:tc>
        <w:tc>
          <w:tcPr>
            <w:tcW w:w="1871" w:type="dxa"/>
            <w:vMerge w:val="restart"/>
          </w:tcPr>
          <w:p w:rsidR="00BE2E6A" w:rsidRDefault="00BE2E6A" w:rsidP="00720D1D">
            <w:pPr>
              <w:rPr>
                <w:b w:val="0"/>
                <w:bCs/>
                <w:i w:val="0"/>
                <w:iCs/>
                <w:strike w:val="0"/>
                <w:shadow/>
              </w:rPr>
            </w:pPr>
            <w:r w:rsidRPr="00E76578">
              <w:rPr>
                <w:b w:val="0"/>
                <w:i w:val="0"/>
                <w:strike w:val="0"/>
                <w:shadow/>
              </w:rPr>
              <w:t>Основное мероприятие</w:t>
            </w:r>
          </w:p>
          <w:p w:rsidR="00BE2E6A" w:rsidRPr="00311F1D" w:rsidRDefault="00BE2E6A" w:rsidP="00720D1D">
            <w:pPr>
              <w:rPr>
                <w:b w:val="0"/>
                <w:bCs/>
                <w:i w:val="0"/>
                <w:iCs/>
                <w:strike w:val="0"/>
                <w:shadow/>
              </w:rPr>
            </w:pPr>
            <w:r>
              <w:rPr>
                <w:b w:val="0"/>
                <w:i w:val="0"/>
                <w:strike w:val="0"/>
                <w:shadow/>
              </w:rPr>
              <w:t>6.3</w:t>
            </w:r>
          </w:p>
        </w:tc>
        <w:tc>
          <w:tcPr>
            <w:tcW w:w="1988" w:type="dxa"/>
            <w:vMerge w:val="restart"/>
          </w:tcPr>
          <w:p w:rsidR="00BE2E6A" w:rsidRPr="00311F1D" w:rsidRDefault="00BE2E6A" w:rsidP="00720D1D">
            <w:pPr>
              <w:rPr>
                <w:b w:val="0"/>
                <w:bCs/>
                <w:i w:val="0"/>
                <w:iCs/>
                <w:strike w:val="0"/>
                <w:shadow/>
              </w:rPr>
            </w:pPr>
            <w:r w:rsidRPr="0050684B">
              <w:rPr>
                <w:b w:val="0"/>
                <w:bCs/>
                <w:i w:val="0"/>
                <w:iCs/>
                <w:strike w:val="0"/>
                <w:shadow/>
              </w:rPr>
              <w:t>Региональный проект</w:t>
            </w:r>
            <w:r>
              <w:rPr>
                <w:b w:val="0"/>
                <w:bCs/>
                <w:i w:val="0"/>
                <w:iCs/>
                <w:strike w:val="0"/>
                <w:shadow/>
              </w:rPr>
              <w:t xml:space="preserve"> (капитальный ремонт СДК </w:t>
            </w:r>
            <w:proofErr w:type="spellStart"/>
            <w:r>
              <w:rPr>
                <w:b w:val="0"/>
                <w:bCs/>
                <w:i w:val="0"/>
                <w:iCs/>
                <w:strike w:val="0"/>
                <w:shadow/>
              </w:rPr>
              <w:t>с</w:t>
            </w:r>
            <w:proofErr w:type="gramStart"/>
            <w:r>
              <w:rPr>
                <w:b w:val="0"/>
                <w:bCs/>
                <w:i w:val="0"/>
                <w:iCs/>
                <w:strike w:val="0"/>
                <w:shadow/>
              </w:rPr>
              <w:t>.У</w:t>
            </w:r>
            <w:proofErr w:type="gramEnd"/>
            <w:r>
              <w:rPr>
                <w:b w:val="0"/>
                <w:bCs/>
                <w:i w:val="0"/>
                <w:iCs/>
                <w:strike w:val="0"/>
                <w:shadow/>
              </w:rPr>
              <w:t>шинка</w:t>
            </w:r>
            <w:proofErr w:type="spellEnd"/>
            <w:r>
              <w:rPr>
                <w:b w:val="0"/>
                <w:bCs/>
                <w:i w:val="0"/>
                <w:iCs/>
                <w:strike w:val="0"/>
                <w:shadow/>
              </w:rPr>
              <w:t>)</w:t>
            </w:r>
          </w:p>
        </w:tc>
        <w:tc>
          <w:tcPr>
            <w:tcW w:w="2941" w:type="dxa"/>
          </w:tcPr>
          <w:p w:rsidR="00BE2E6A" w:rsidRPr="00311F1D" w:rsidRDefault="00BE2E6A" w:rsidP="00720D1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1F1D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134" w:type="dxa"/>
          </w:tcPr>
          <w:p w:rsidR="00BE2E6A" w:rsidRPr="00311F1D" w:rsidRDefault="00BE2E6A" w:rsidP="00720D1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BE2E6A" w:rsidRPr="00311F1D" w:rsidRDefault="00BE2E6A" w:rsidP="00720D1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BE2E6A" w:rsidRPr="003E3CF7" w:rsidRDefault="00BE2E6A" w:rsidP="00720D1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BE2E6A" w:rsidRPr="001D0515" w:rsidRDefault="006E76E7" w:rsidP="00720D1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E2E6A" w:rsidRPr="001D0515" w:rsidRDefault="00BE2E6A" w:rsidP="00720D1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7" w:type="dxa"/>
          </w:tcPr>
          <w:p w:rsidR="00BE2E6A" w:rsidRPr="001D0515" w:rsidRDefault="00BE2E6A" w:rsidP="00720D1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8" w:type="dxa"/>
          </w:tcPr>
          <w:p w:rsidR="00BE2E6A" w:rsidRPr="001D0515" w:rsidRDefault="00BE2E6A" w:rsidP="00720D1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BE2E6A" w:rsidRPr="00311F1D" w:rsidTr="006E76E7">
        <w:tc>
          <w:tcPr>
            <w:tcW w:w="644" w:type="dxa"/>
            <w:vMerge/>
          </w:tcPr>
          <w:p w:rsidR="00BE2E6A" w:rsidRPr="00311F1D" w:rsidRDefault="00BE2E6A" w:rsidP="00720D1D">
            <w:pPr>
              <w:rPr>
                <w:b w:val="0"/>
                <w:bCs/>
                <w:i w:val="0"/>
                <w:iCs/>
                <w:strike w:val="0"/>
                <w:shadow/>
              </w:rPr>
            </w:pPr>
          </w:p>
        </w:tc>
        <w:tc>
          <w:tcPr>
            <w:tcW w:w="1871" w:type="dxa"/>
            <w:vMerge/>
          </w:tcPr>
          <w:p w:rsidR="00BE2E6A" w:rsidRPr="00311F1D" w:rsidRDefault="00BE2E6A" w:rsidP="00720D1D">
            <w:pPr>
              <w:rPr>
                <w:b w:val="0"/>
                <w:bCs/>
                <w:i w:val="0"/>
                <w:iCs/>
                <w:strike w:val="0"/>
                <w:shadow/>
              </w:rPr>
            </w:pPr>
          </w:p>
        </w:tc>
        <w:tc>
          <w:tcPr>
            <w:tcW w:w="1988" w:type="dxa"/>
            <w:vMerge/>
          </w:tcPr>
          <w:p w:rsidR="00BE2E6A" w:rsidRPr="00311F1D" w:rsidRDefault="00BE2E6A" w:rsidP="00720D1D">
            <w:pPr>
              <w:rPr>
                <w:b w:val="0"/>
                <w:bCs/>
                <w:i w:val="0"/>
                <w:iCs/>
                <w:strike w:val="0"/>
                <w:shadow/>
              </w:rPr>
            </w:pPr>
          </w:p>
        </w:tc>
        <w:tc>
          <w:tcPr>
            <w:tcW w:w="2941" w:type="dxa"/>
          </w:tcPr>
          <w:p w:rsidR="00BE2E6A" w:rsidRPr="00311F1D" w:rsidRDefault="00BE2E6A" w:rsidP="00720D1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311F1D">
              <w:rPr>
                <w:rFonts w:ascii="Times New Roman" w:hAnsi="Times New Roman" w:cs="Times New Roman"/>
                <w:sz w:val="24"/>
                <w:szCs w:val="24"/>
              </w:rPr>
              <w:t>юджет муниципального образования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Ушинский сельсовет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Земетчинского</w:t>
            </w:r>
            <w:proofErr w:type="spellEnd"/>
            <w:r w:rsidRPr="00311F1D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11F1D">
              <w:rPr>
                <w:rFonts w:ascii="Times New Roman" w:hAnsi="Times New Roman" w:cs="Times New Roman"/>
                <w:sz w:val="24"/>
                <w:szCs w:val="24"/>
              </w:rPr>
              <w:t xml:space="preserve">   Пензенской области»          </w:t>
            </w:r>
          </w:p>
        </w:tc>
        <w:tc>
          <w:tcPr>
            <w:tcW w:w="1134" w:type="dxa"/>
          </w:tcPr>
          <w:p w:rsidR="00BE2E6A" w:rsidRPr="00311F1D" w:rsidRDefault="00BE2E6A" w:rsidP="00720D1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BE2E6A" w:rsidRPr="00311F1D" w:rsidRDefault="00BE2E6A" w:rsidP="00720D1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BE2E6A" w:rsidRDefault="00BE2E6A" w:rsidP="00720D1D">
            <w:pPr>
              <w:pStyle w:val="ConsPlusNormal"/>
              <w:ind w:firstLine="0"/>
            </w:pPr>
            <w:r>
              <w:t>0,0</w:t>
            </w:r>
          </w:p>
        </w:tc>
        <w:tc>
          <w:tcPr>
            <w:tcW w:w="992" w:type="dxa"/>
          </w:tcPr>
          <w:p w:rsidR="00BE2E6A" w:rsidRPr="001D0515" w:rsidRDefault="006E76E7" w:rsidP="00720D1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E2E6A" w:rsidRPr="001D0515" w:rsidRDefault="00BE2E6A" w:rsidP="00720D1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7" w:type="dxa"/>
          </w:tcPr>
          <w:p w:rsidR="00BE2E6A" w:rsidRPr="001D0515" w:rsidRDefault="00BE2E6A" w:rsidP="00720D1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8" w:type="dxa"/>
          </w:tcPr>
          <w:p w:rsidR="00BE2E6A" w:rsidRPr="001D0515" w:rsidRDefault="00BE2E6A" w:rsidP="00720D1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BE2E6A" w:rsidRPr="00311F1D" w:rsidTr="006E76E7">
        <w:tc>
          <w:tcPr>
            <w:tcW w:w="644" w:type="dxa"/>
            <w:vMerge w:val="restart"/>
          </w:tcPr>
          <w:p w:rsidR="00BE2E6A" w:rsidRPr="00311F1D" w:rsidRDefault="00BE2E6A" w:rsidP="00720D1D">
            <w:pPr>
              <w:rPr>
                <w:b w:val="0"/>
                <w:bCs/>
                <w:i w:val="0"/>
                <w:iCs/>
                <w:strike w:val="0"/>
                <w:shadow/>
              </w:rPr>
            </w:pPr>
            <w:r>
              <w:rPr>
                <w:b w:val="0"/>
                <w:bCs/>
                <w:i w:val="0"/>
                <w:iCs/>
                <w:strike w:val="0"/>
                <w:shadow/>
              </w:rPr>
              <w:t>7</w:t>
            </w:r>
          </w:p>
        </w:tc>
        <w:tc>
          <w:tcPr>
            <w:tcW w:w="1871" w:type="dxa"/>
            <w:vMerge w:val="restart"/>
          </w:tcPr>
          <w:p w:rsidR="00BE2E6A" w:rsidRPr="00311F1D" w:rsidRDefault="00BE2E6A" w:rsidP="00720D1D">
            <w:pPr>
              <w:rPr>
                <w:b w:val="0"/>
                <w:bCs/>
                <w:i w:val="0"/>
                <w:iCs/>
                <w:strike w:val="0"/>
                <w:shadow/>
              </w:rPr>
            </w:pPr>
            <w:r w:rsidRPr="00E76578">
              <w:rPr>
                <w:b w:val="0"/>
                <w:i w:val="0"/>
                <w:strike w:val="0"/>
                <w:shadow/>
              </w:rPr>
              <w:t xml:space="preserve">Подпрограмма </w:t>
            </w:r>
            <w:r>
              <w:rPr>
                <w:b w:val="0"/>
                <w:i w:val="0"/>
                <w:strike w:val="0"/>
                <w:shadow/>
              </w:rPr>
              <w:t>7</w:t>
            </w:r>
          </w:p>
        </w:tc>
        <w:tc>
          <w:tcPr>
            <w:tcW w:w="1988" w:type="dxa"/>
            <w:vMerge w:val="restart"/>
          </w:tcPr>
          <w:p w:rsidR="00BE2E6A" w:rsidRPr="00311F1D" w:rsidRDefault="00BE2E6A" w:rsidP="00720D1D">
            <w:pPr>
              <w:rPr>
                <w:b w:val="0"/>
                <w:bCs/>
                <w:i w:val="0"/>
                <w:iCs/>
                <w:strike w:val="0"/>
                <w:shadow/>
              </w:rPr>
            </w:pPr>
            <w:r w:rsidRPr="005946AB">
              <w:rPr>
                <w:b w:val="0"/>
                <w:bCs/>
                <w:i w:val="0"/>
                <w:iCs/>
                <w:strike w:val="0"/>
                <w:shadow/>
              </w:rPr>
              <w:t xml:space="preserve">Комплексное развитие муниципального образования </w:t>
            </w:r>
            <w:r>
              <w:rPr>
                <w:b w:val="0"/>
                <w:bCs/>
                <w:i w:val="0"/>
                <w:iCs/>
                <w:strike w:val="0"/>
                <w:shadow/>
              </w:rPr>
              <w:t>Ушин</w:t>
            </w:r>
            <w:r w:rsidRPr="005946AB">
              <w:rPr>
                <w:b w:val="0"/>
                <w:bCs/>
                <w:i w:val="0"/>
                <w:iCs/>
                <w:strike w:val="0"/>
                <w:shadow/>
              </w:rPr>
              <w:t xml:space="preserve">ский сельсовет </w:t>
            </w:r>
            <w:proofErr w:type="spellStart"/>
            <w:r w:rsidRPr="005946AB">
              <w:rPr>
                <w:b w:val="0"/>
                <w:bCs/>
                <w:i w:val="0"/>
                <w:iCs/>
                <w:strike w:val="0"/>
                <w:shadow/>
              </w:rPr>
              <w:t>Земетчинского</w:t>
            </w:r>
            <w:proofErr w:type="spellEnd"/>
            <w:r w:rsidRPr="005946AB">
              <w:rPr>
                <w:b w:val="0"/>
                <w:bCs/>
                <w:i w:val="0"/>
                <w:iCs/>
                <w:strike w:val="0"/>
                <w:shadow/>
              </w:rPr>
              <w:t xml:space="preserve"> района Пензенской области на 2020-2025 гг.</w:t>
            </w:r>
          </w:p>
        </w:tc>
        <w:tc>
          <w:tcPr>
            <w:tcW w:w="2941" w:type="dxa"/>
          </w:tcPr>
          <w:p w:rsidR="00BE2E6A" w:rsidRPr="00311F1D" w:rsidRDefault="00BE2E6A" w:rsidP="00720D1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1F1D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134" w:type="dxa"/>
          </w:tcPr>
          <w:p w:rsidR="00BE2E6A" w:rsidRPr="00311F1D" w:rsidRDefault="006E76E7" w:rsidP="00720D1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550,</w:t>
            </w:r>
            <w:r w:rsidR="00B33F6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BE2E6A" w:rsidRPr="00311F1D" w:rsidRDefault="00BE2E6A" w:rsidP="00720D1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BE2E6A" w:rsidRPr="003E3CF7" w:rsidRDefault="00BE2E6A" w:rsidP="00720D1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BE2E6A" w:rsidRPr="001D0515" w:rsidRDefault="00BE2E6A" w:rsidP="00720D1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E2E6A" w:rsidRPr="001D0515" w:rsidRDefault="006E76E7" w:rsidP="00720D1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7" w:type="dxa"/>
          </w:tcPr>
          <w:p w:rsidR="00BE2E6A" w:rsidRPr="001D0515" w:rsidRDefault="00BE2E6A" w:rsidP="00720D1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8" w:type="dxa"/>
          </w:tcPr>
          <w:p w:rsidR="00BE2E6A" w:rsidRPr="001D0515" w:rsidRDefault="00BE2E6A" w:rsidP="00720D1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BE2E6A" w:rsidRPr="00311F1D" w:rsidTr="006E76E7">
        <w:tc>
          <w:tcPr>
            <w:tcW w:w="644" w:type="dxa"/>
            <w:vMerge/>
          </w:tcPr>
          <w:p w:rsidR="00BE2E6A" w:rsidRPr="00311F1D" w:rsidRDefault="00BE2E6A" w:rsidP="00720D1D">
            <w:pPr>
              <w:rPr>
                <w:b w:val="0"/>
                <w:bCs/>
                <w:i w:val="0"/>
                <w:iCs/>
                <w:strike w:val="0"/>
                <w:shadow/>
              </w:rPr>
            </w:pPr>
          </w:p>
        </w:tc>
        <w:tc>
          <w:tcPr>
            <w:tcW w:w="1871" w:type="dxa"/>
            <w:vMerge/>
          </w:tcPr>
          <w:p w:rsidR="00BE2E6A" w:rsidRPr="00311F1D" w:rsidRDefault="00BE2E6A" w:rsidP="00720D1D">
            <w:pPr>
              <w:rPr>
                <w:b w:val="0"/>
                <w:bCs/>
                <w:i w:val="0"/>
                <w:iCs/>
                <w:strike w:val="0"/>
                <w:shadow/>
              </w:rPr>
            </w:pPr>
          </w:p>
        </w:tc>
        <w:tc>
          <w:tcPr>
            <w:tcW w:w="1988" w:type="dxa"/>
            <w:vMerge/>
          </w:tcPr>
          <w:p w:rsidR="00BE2E6A" w:rsidRPr="00311F1D" w:rsidRDefault="00BE2E6A" w:rsidP="00720D1D">
            <w:pPr>
              <w:rPr>
                <w:b w:val="0"/>
                <w:bCs/>
                <w:i w:val="0"/>
                <w:iCs/>
                <w:strike w:val="0"/>
                <w:shadow/>
              </w:rPr>
            </w:pPr>
          </w:p>
        </w:tc>
        <w:tc>
          <w:tcPr>
            <w:tcW w:w="2941" w:type="dxa"/>
          </w:tcPr>
          <w:p w:rsidR="00BE2E6A" w:rsidRPr="00311F1D" w:rsidRDefault="00BE2E6A" w:rsidP="00720D1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311F1D">
              <w:rPr>
                <w:rFonts w:ascii="Times New Roman" w:hAnsi="Times New Roman" w:cs="Times New Roman"/>
                <w:sz w:val="24"/>
                <w:szCs w:val="24"/>
              </w:rPr>
              <w:t>юджет муниципального образования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Ушинский сельсовет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Земетчинского</w:t>
            </w:r>
            <w:proofErr w:type="spellEnd"/>
            <w:r w:rsidRPr="00311F1D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11F1D">
              <w:rPr>
                <w:rFonts w:ascii="Times New Roman" w:hAnsi="Times New Roman" w:cs="Times New Roman"/>
                <w:sz w:val="24"/>
                <w:szCs w:val="24"/>
              </w:rPr>
              <w:t xml:space="preserve">   Пензенской области»          </w:t>
            </w:r>
          </w:p>
        </w:tc>
        <w:tc>
          <w:tcPr>
            <w:tcW w:w="1134" w:type="dxa"/>
          </w:tcPr>
          <w:p w:rsidR="00BE2E6A" w:rsidRPr="00311F1D" w:rsidRDefault="006E76E7" w:rsidP="00720D1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550,</w:t>
            </w:r>
            <w:r w:rsidR="00B33F6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BE2E6A" w:rsidRPr="00311F1D" w:rsidRDefault="00BE2E6A" w:rsidP="00720D1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BE2E6A" w:rsidRDefault="00BE2E6A" w:rsidP="00720D1D">
            <w:pPr>
              <w:pStyle w:val="ConsPlusNormal"/>
              <w:ind w:firstLine="0"/>
            </w:pPr>
            <w:r>
              <w:t>0,0</w:t>
            </w:r>
          </w:p>
        </w:tc>
        <w:tc>
          <w:tcPr>
            <w:tcW w:w="992" w:type="dxa"/>
          </w:tcPr>
          <w:p w:rsidR="00BE2E6A" w:rsidRPr="001D0515" w:rsidRDefault="00BE2E6A" w:rsidP="00720D1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BE2E6A" w:rsidRPr="001D0515" w:rsidRDefault="006E76E7" w:rsidP="00720D1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7" w:type="dxa"/>
          </w:tcPr>
          <w:p w:rsidR="00BE2E6A" w:rsidRPr="001D0515" w:rsidRDefault="00BE2E6A" w:rsidP="00720D1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68" w:type="dxa"/>
          </w:tcPr>
          <w:p w:rsidR="00BE2E6A" w:rsidRPr="001D0515" w:rsidRDefault="00BE2E6A" w:rsidP="00720D1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BE2E6A" w:rsidRPr="001D0515" w:rsidTr="006E76E7">
        <w:tc>
          <w:tcPr>
            <w:tcW w:w="644" w:type="dxa"/>
            <w:vMerge/>
          </w:tcPr>
          <w:p w:rsidR="00BE2E6A" w:rsidRPr="00311F1D" w:rsidRDefault="00BE2E6A" w:rsidP="00720D1D">
            <w:pPr>
              <w:rPr>
                <w:b w:val="0"/>
                <w:bCs/>
                <w:i w:val="0"/>
                <w:iCs/>
                <w:strike w:val="0"/>
                <w:shadow/>
              </w:rPr>
            </w:pPr>
          </w:p>
        </w:tc>
        <w:tc>
          <w:tcPr>
            <w:tcW w:w="1871" w:type="dxa"/>
            <w:vMerge/>
          </w:tcPr>
          <w:p w:rsidR="00BE2E6A" w:rsidRPr="00311F1D" w:rsidRDefault="00BE2E6A" w:rsidP="00720D1D">
            <w:pPr>
              <w:rPr>
                <w:b w:val="0"/>
                <w:bCs/>
                <w:i w:val="0"/>
                <w:iCs/>
                <w:strike w:val="0"/>
                <w:shadow/>
              </w:rPr>
            </w:pPr>
          </w:p>
        </w:tc>
        <w:tc>
          <w:tcPr>
            <w:tcW w:w="1988" w:type="dxa"/>
            <w:vMerge/>
          </w:tcPr>
          <w:p w:rsidR="00BE2E6A" w:rsidRPr="00311F1D" w:rsidRDefault="00BE2E6A" w:rsidP="00720D1D">
            <w:pPr>
              <w:rPr>
                <w:b w:val="0"/>
                <w:bCs/>
                <w:i w:val="0"/>
                <w:iCs/>
                <w:strike w:val="0"/>
                <w:shadow/>
              </w:rPr>
            </w:pPr>
          </w:p>
        </w:tc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E6A" w:rsidRPr="005946AB" w:rsidRDefault="00BE2E6A" w:rsidP="00720D1D">
            <w:pPr>
              <w:rPr>
                <w:b w:val="0"/>
                <w:bCs/>
                <w:i w:val="0"/>
                <w:iCs/>
                <w:strike w:val="0"/>
                <w:shadow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E6A" w:rsidRPr="00311F1D" w:rsidRDefault="00BE2E6A" w:rsidP="00720D1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E6A" w:rsidRPr="00311F1D" w:rsidRDefault="00BE2E6A" w:rsidP="00720D1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E6A" w:rsidRDefault="00BE2E6A" w:rsidP="00720D1D">
            <w:pPr>
              <w:pStyle w:val="ConsPlusNormal"/>
              <w:ind w:firstLine="0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E6A" w:rsidRPr="001D0515" w:rsidRDefault="00BE2E6A" w:rsidP="00720D1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E6A" w:rsidRPr="001D0515" w:rsidRDefault="00BE2E6A" w:rsidP="00720D1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E6A" w:rsidRPr="001D0515" w:rsidRDefault="00BE2E6A" w:rsidP="00720D1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E6A" w:rsidRPr="001D0515" w:rsidRDefault="00BE2E6A" w:rsidP="00720D1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420FC" w:rsidRPr="00311F1D" w:rsidRDefault="00E420FC" w:rsidP="00E420FC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439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44"/>
        <w:gridCol w:w="1871"/>
        <w:gridCol w:w="1988"/>
        <w:gridCol w:w="3082"/>
        <w:gridCol w:w="851"/>
        <w:gridCol w:w="850"/>
        <w:gridCol w:w="993"/>
        <w:gridCol w:w="992"/>
        <w:gridCol w:w="992"/>
        <w:gridCol w:w="1134"/>
        <w:gridCol w:w="993"/>
      </w:tblGrid>
      <w:tr w:rsidR="00E420FC" w:rsidRPr="001D0515" w:rsidTr="006E76E7">
        <w:tc>
          <w:tcPr>
            <w:tcW w:w="644" w:type="dxa"/>
            <w:vMerge w:val="restart"/>
          </w:tcPr>
          <w:p w:rsidR="00E420FC" w:rsidRPr="00311F1D" w:rsidRDefault="00E420FC" w:rsidP="00720D1D">
            <w:pPr>
              <w:rPr>
                <w:b w:val="0"/>
                <w:bCs/>
                <w:i w:val="0"/>
                <w:iCs/>
                <w:strike w:val="0"/>
                <w:shadow/>
              </w:rPr>
            </w:pPr>
          </w:p>
        </w:tc>
        <w:tc>
          <w:tcPr>
            <w:tcW w:w="1871" w:type="dxa"/>
            <w:vMerge w:val="restart"/>
          </w:tcPr>
          <w:p w:rsidR="00E420FC" w:rsidRDefault="00E420FC" w:rsidP="00720D1D">
            <w:pPr>
              <w:rPr>
                <w:b w:val="0"/>
                <w:bCs/>
                <w:i w:val="0"/>
                <w:iCs/>
                <w:strike w:val="0"/>
                <w:shadow/>
              </w:rPr>
            </w:pPr>
            <w:r w:rsidRPr="00E76578">
              <w:rPr>
                <w:b w:val="0"/>
                <w:i w:val="0"/>
                <w:strike w:val="0"/>
                <w:shadow/>
              </w:rPr>
              <w:t>Основное мероприятие</w:t>
            </w:r>
          </w:p>
          <w:p w:rsidR="00E420FC" w:rsidRPr="00311F1D" w:rsidRDefault="00E420FC" w:rsidP="00720D1D">
            <w:pPr>
              <w:rPr>
                <w:b w:val="0"/>
                <w:bCs/>
                <w:i w:val="0"/>
                <w:iCs/>
                <w:strike w:val="0"/>
                <w:shadow/>
              </w:rPr>
            </w:pPr>
            <w:r>
              <w:rPr>
                <w:b w:val="0"/>
                <w:i w:val="0"/>
                <w:strike w:val="0"/>
                <w:shadow/>
              </w:rPr>
              <w:t>7.1</w:t>
            </w:r>
          </w:p>
        </w:tc>
        <w:tc>
          <w:tcPr>
            <w:tcW w:w="1988" w:type="dxa"/>
            <w:vMerge w:val="restart"/>
          </w:tcPr>
          <w:p w:rsidR="00E420FC" w:rsidRPr="00311F1D" w:rsidRDefault="00E420FC" w:rsidP="00720D1D">
            <w:pPr>
              <w:rPr>
                <w:b w:val="0"/>
                <w:bCs/>
                <w:i w:val="0"/>
                <w:iCs/>
                <w:strike w:val="0"/>
                <w:shadow/>
              </w:rPr>
            </w:pPr>
            <w:r w:rsidRPr="005946AB">
              <w:rPr>
                <w:b w:val="0"/>
                <w:bCs/>
                <w:i w:val="0"/>
                <w:iCs/>
                <w:strike w:val="0"/>
                <w:shadow/>
              </w:rPr>
              <w:t>Благоустройство сельских территорий</w:t>
            </w:r>
          </w:p>
        </w:tc>
        <w:tc>
          <w:tcPr>
            <w:tcW w:w="3082" w:type="dxa"/>
          </w:tcPr>
          <w:p w:rsidR="00E420FC" w:rsidRPr="00311F1D" w:rsidRDefault="00E420FC" w:rsidP="00720D1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1F1D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851" w:type="dxa"/>
          </w:tcPr>
          <w:p w:rsidR="00E420FC" w:rsidRPr="00311F1D" w:rsidRDefault="006E76E7" w:rsidP="00720D1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550,</w:t>
            </w:r>
            <w:r w:rsidR="00B33F6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E420FC" w:rsidRPr="00311F1D" w:rsidRDefault="00E420FC" w:rsidP="00720D1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3" w:type="dxa"/>
          </w:tcPr>
          <w:p w:rsidR="00E420FC" w:rsidRPr="003E3CF7" w:rsidRDefault="00E420FC" w:rsidP="00720D1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E420FC" w:rsidRPr="001D0515" w:rsidRDefault="00E420FC" w:rsidP="00720D1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E420FC" w:rsidRPr="001D0515" w:rsidRDefault="006E76E7" w:rsidP="00720D1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E420FC" w:rsidRPr="001D0515" w:rsidRDefault="00E420FC" w:rsidP="00720D1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3" w:type="dxa"/>
          </w:tcPr>
          <w:p w:rsidR="00E420FC" w:rsidRPr="001D0515" w:rsidRDefault="00E420FC" w:rsidP="00720D1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420FC" w:rsidRPr="001D0515" w:rsidTr="006E76E7">
        <w:tc>
          <w:tcPr>
            <w:tcW w:w="644" w:type="dxa"/>
            <w:vMerge/>
          </w:tcPr>
          <w:p w:rsidR="00E420FC" w:rsidRPr="00311F1D" w:rsidRDefault="00E420FC" w:rsidP="00720D1D">
            <w:pPr>
              <w:rPr>
                <w:b w:val="0"/>
                <w:bCs/>
                <w:i w:val="0"/>
                <w:iCs/>
                <w:strike w:val="0"/>
                <w:shadow/>
              </w:rPr>
            </w:pPr>
          </w:p>
        </w:tc>
        <w:tc>
          <w:tcPr>
            <w:tcW w:w="1871" w:type="dxa"/>
            <w:vMerge/>
          </w:tcPr>
          <w:p w:rsidR="00E420FC" w:rsidRPr="00311F1D" w:rsidRDefault="00E420FC" w:rsidP="00720D1D">
            <w:pPr>
              <w:rPr>
                <w:b w:val="0"/>
                <w:bCs/>
                <w:i w:val="0"/>
                <w:iCs/>
                <w:strike w:val="0"/>
                <w:shadow/>
              </w:rPr>
            </w:pPr>
          </w:p>
        </w:tc>
        <w:tc>
          <w:tcPr>
            <w:tcW w:w="1988" w:type="dxa"/>
            <w:vMerge/>
          </w:tcPr>
          <w:p w:rsidR="00E420FC" w:rsidRPr="00311F1D" w:rsidRDefault="00E420FC" w:rsidP="00720D1D">
            <w:pPr>
              <w:rPr>
                <w:b w:val="0"/>
                <w:bCs/>
                <w:i w:val="0"/>
                <w:iCs/>
                <w:strike w:val="0"/>
                <w:shadow/>
              </w:rPr>
            </w:pPr>
          </w:p>
        </w:tc>
        <w:tc>
          <w:tcPr>
            <w:tcW w:w="3082" w:type="dxa"/>
          </w:tcPr>
          <w:p w:rsidR="00E420FC" w:rsidRPr="00311F1D" w:rsidRDefault="00E420FC" w:rsidP="00720D1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311F1D">
              <w:rPr>
                <w:rFonts w:ascii="Times New Roman" w:hAnsi="Times New Roman" w:cs="Times New Roman"/>
                <w:sz w:val="24"/>
                <w:szCs w:val="24"/>
              </w:rPr>
              <w:t>юджет муниципального образования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Ушинский сельсовет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Земетчинского</w:t>
            </w:r>
            <w:proofErr w:type="spellEnd"/>
            <w:r w:rsidRPr="00311F1D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11F1D">
              <w:rPr>
                <w:rFonts w:ascii="Times New Roman" w:hAnsi="Times New Roman" w:cs="Times New Roman"/>
                <w:sz w:val="24"/>
                <w:szCs w:val="24"/>
              </w:rPr>
              <w:t xml:space="preserve">   Пензенской области»          </w:t>
            </w:r>
          </w:p>
        </w:tc>
        <w:tc>
          <w:tcPr>
            <w:tcW w:w="851" w:type="dxa"/>
          </w:tcPr>
          <w:p w:rsidR="00E420FC" w:rsidRPr="00311F1D" w:rsidRDefault="006E76E7" w:rsidP="00720D1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550,</w:t>
            </w:r>
            <w:r w:rsidR="00B33F6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E420FC" w:rsidRPr="00311F1D" w:rsidRDefault="00E420FC" w:rsidP="00720D1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3" w:type="dxa"/>
          </w:tcPr>
          <w:p w:rsidR="00E420FC" w:rsidRDefault="00E420FC" w:rsidP="00720D1D">
            <w:pPr>
              <w:pStyle w:val="ConsPlusNormal"/>
              <w:ind w:firstLine="0"/>
            </w:pPr>
            <w:r>
              <w:t>0,0</w:t>
            </w:r>
          </w:p>
        </w:tc>
        <w:tc>
          <w:tcPr>
            <w:tcW w:w="992" w:type="dxa"/>
          </w:tcPr>
          <w:p w:rsidR="00E420FC" w:rsidRPr="001D0515" w:rsidRDefault="00E420FC" w:rsidP="00720D1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E420FC" w:rsidRPr="001D0515" w:rsidRDefault="006E76E7" w:rsidP="006E76E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E420FC" w:rsidRPr="001D0515" w:rsidRDefault="00E420FC" w:rsidP="00720D1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3" w:type="dxa"/>
          </w:tcPr>
          <w:p w:rsidR="00E420FC" w:rsidRPr="001D0515" w:rsidRDefault="00E420FC" w:rsidP="00720D1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</w:tbl>
    <w:p w:rsidR="003B345C" w:rsidRDefault="003B345C">
      <w:pPr>
        <w:jc w:val="center"/>
        <w:rPr>
          <w:rFonts w:eastAsia="Arial"/>
          <w:b w:val="0"/>
          <w:i w:val="0"/>
          <w:strike w:val="0"/>
        </w:rPr>
      </w:pPr>
    </w:p>
    <w:p w:rsidR="003B345C" w:rsidRDefault="003B345C">
      <w:pPr>
        <w:jc w:val="center"/>
        <w:rPr>
          <w:rFonts w:eastAsia="Arial"/>
          <w:b w:val="0"/>
          <w:i w:val="0"/>
          <w:strike w:val="0"/>
        </w:rPr>
      </w:pPr>
    </w:p>
    <w:p w:rsidR="003B345C" w:rsidRDefault="003B345C">
      <w:pPr>
        <w:jc w:val="center"/>
        <w:rPr>
          <w:rFonts w:eastAsia="Arial"/>
          <w:b w:val="0"/>
          <w:i w:val="0"/>
          <w:strike w:val="0"/>
        </w:rPr>
      </w:pPr>
    </w:p>
    <w:p w:rsidR="00BD49B2" w:rsidRDefault="00BD49B2">
      <w:pPr>
        <w:jc w:val="center"/>
        <w:rPr>
          <w:rFonts w:eastAsia="Arial"/>
          <w:b w:val="0"/>
          <w:i w:val="0"/>
          <w:strike w:val="0"/>
        </w:rPr>
      </w:pPr>
    </w:p>
    <w:p w:rsidR="00B11CC8" w:rsidRDefault="00B11CC8" w:rsidP="00B11CC8">
      <w:pPr>
        <w:autoSpaceDE w:val="0"/>
        <w:autoSpaceDN w:val="0"/>
        <w:adjustRightInd w:val="0"/>
        <w:jc w:val="right"/>
        <w:outlineLvl w:val="1"/>
        <w:rPr>
          <w:b w:val="0"/>
          <w:i w:val="0"/>
          <w:strike w:val="0"/>
          <w:shadow/>
        </w:rPr>
      </w:pPr>
    </w:p>
    <w:p w:rsidR="00B11CC8" w:rsidRDefault="00B11CC8" w:rsidP="00B11CC8">
      <w:pPr>
        <w:autoSpaceDE w:val="0"/>
        <w:autoSpaceDN w:val="0"/>
        <w:adjustRightInd w:val="0"/>
        <w:jc w:val="right"/>
        <w:outlineLvl w:val="1"/>
        <w:rPr>
          <w:b w:val="0"/>
          <w:i w:val="0"/>
          <w:strike w:val="0"/>
          <w:shadow/>
        </w:rPr>
      </w:pPr>
      <w:r>
        <w:rPr>
          <w:b w:val="0"/>
          <w:i w:val="0"/>
          <w:strike w:val="0"/>
          <w:shadow/>
        </w:rPr>
        <w:lastRenderedPageBreak/>
        <w:t>Приложение №2</w:t>
      </w:r>
    </w:p>
    <w:p w:rsidR="00B11CC8" w:rsidRDefault="00B11CC8" w:rsidP="00B11CC8">
      <w:pPr>
        <w:autoSpaceDE w:val="0"/>
        <w:autoSpaceDN w:val="0"/>
        <w:adjustRightInd w:val="0"/>
        <w:jc w:val="right"/>
        <w:outlineLvl w:val="1"/>
        <w:rPr>
          <w:b w:val="0"/>
          <w:i w:val="0"/>
          <w:strike w:val="0"/>
          <w:shadow/>
        </w:rPr>
      </w:pPr>
      <w:r>
        <w:rPr>
          <w:b w:val="0"/>
          <w:i w:val="0"/>
          <w:strike w:val="0"/>
          <w:shadow/>
        </w:rPr>
        <w:t>к постановлению администрации</w:t>
      </w:r>
    </w:p>
    <w:p w:rsidR="00B11CC8" w:rsidRDefault="00B11CC8" w:rsidP="00B11CC8">
      <w:pPr>
        <w:autoSpaceDE w:val="0"/>
        <w:autoSpaceDN w:val="0"/>
        <w:adjustRightInd w:val="0"/>
        <w:jc w:val="right"/>
        <w:outlineLvl w:val="1"/>
        <w:rPr>
          <w:b w:val="0"/>
          <w:i w:val="0"/>
          <w:strike w:val="0"/>
          <w:shadow/>
        </w:rPr>
      </w:pPr>
      <w:r>
        <w:rPr>
          <w:b w:val="0"/>
          <w:i w:val="0"/>
          <w:strike w:val="0"/>
          <w:shadow/>
        </w:rPr>
        <w:t>Ушинского сельсовета</w:t>
      </w:r>
    </w:p>
    <w:p w:rsidR="00B11CC8" w:rsidRDefault="00B11CC8" w:rsidP="00B11CC8">
      <w:pPr>
        <w:autoSpaceDE w:val="0"/>
        <w:autoSpaceDN w:val="0"/>
        <w:adjustRightInd w:val="0"/>
        <w:jc w:val="right"/>
        <w:outlineLvl w:val="1"/>
        <w:rPr>
          <w:b w:val="0"/>
          <w:i w:val="0"/>
          <w:strike w:val="0"/>
          <w:shadow/>
        </w:rPr>
      </w:pPr>
      <w:r>
        <w:rPr>
          <w:b w:val="0"/>
          <w:i w:val="0"/>
          <w:strike w:val="0"/>
          <w:shadow/>
        </w:rPr>
        <w:t>от    25.12.2020 № 63</w:t>
      </w:r>
    </w:p>
    <w:p w:rsidR="00FF30DE" w:rsidRDefault="00FF30DE">
      <w:pPr>
        <w:jc w:val="center"/>
        <w:rPr>
          <w:rFonts w:eastAsia="Arial"/>
          <w:b w:val="0"/>
          <w:i w:val="0"/>
          <w:strike w:val="0"/>
        </w:rPr>
      </w:pPr>
    </w:p>
    <w:p w:rsidR="00FF30DE" w:rsidRPr="00311F1D" w:rsidRDefault="00FF30DE" w:rsidP="00FF30DE">
      <w:pPr>
        <w:autoSpaceDE w:val="0"/>
        <w:autoSpaceDN w:val="0"/>
        <w:adjustRightInd w:val="0"/>
        <w:jc w:val="right"/>
        <w:outlineLvl w:val="1"/>
        <w:rPr>
          <w:b w:val="0"/>
          <w:bCs/>
          <w:i w:val="0"/>
          <w:strike w:val="0"/>
          <w:shadow/>
        </w:rPr>
      </w:pPr>
      <w:r w:rsidRPr="00311F1D">
        <w:rPr>
          <w:b w:val="0"/>
          <w:bCs/>
          <w:i w:val="0"/>
          <w:strike w:val="0"/>
          <w:shadow/>
        </w:rPr>
        <w:t>Приложение №</w:t>
      </w:r>
      <w:r>
        <w:rPr>
          <w:b w:val="0"/>
          <w:bCs/>
          <w:i w:val="0"/>
          <w:strike w:val="0"/>
          <w:shadow/>
        </w:rPr>
        <w:t>3</w:t>
      </w:r>
      <w:r w:rsidR="001F6183">
        <w:rPr>
          <w:b w:val="0"/>
          <w:bCs/>
          <w:i w:val="0"/>
          <w:strike w:val="0"/>
          <w:shadow/>
        </w:rPr>
        <w:t>.2</w:t>
      </w:r>
      <w:r w:rsidRPr="00311F1D">
        <w:rPr>
          <w:b w:val="0"/>
          <w:bCs/>
          <w:i w:val="0"/>
          <w:strike w:val="0"/>
          <w:shadow/>
        </w:rPr>
        <w:t xml:space="preserve"> </w:t>
      </w:r>
    </w:p>
    <w:p w:rsidR="00FF30DE" w:rsidRDefault="00FF30DE" w:rsidP="00FF30DE">
      <w:pPr>
        <w:autoSpaceDE w:val="0"/>
        <w:autoSpaceDN w:val="0"/>
        <w:adjustRightInd w:val="0"/>
        <w:jc w:val="right"/>
        <w:outlineLvl w:val="1"/>
        <w:rPr>
          <w:b w:val="0"/>
          <w:bCs/>
          <w:i w:val="0"/>
          <w:strike w:val="0"/>
          <w:shadow/>
        </w:rPr>
      </w:pPr>
      <w:r w:rsidRPr="00311F1D">
        <w:rPr>
          <w:b w:val="0"/>
          <w:bCs/>
          <w:i w:val="0"/>
          <w:strike w:val="0"/>
          <w:shadow/>
        </w:rPr>
        <w:t xml:space="preserve">к </w:t>
      </w:r>
      <w:r>
        <w:rPr>
          <w:b w:val="0"/>
          <w:bCs/>
          <w:i w:val="0"/>
          <w:strike w:val="0"/>
          <w:shadow/>
        </w:rPr>
        <w:t xml:space="preserve">муниципальной программе Ушинского сельсовета </w:t>
      </w:r>
    </w:p>
    <w:p w:rsidR="00FF30DE" w:rsidRDefault="00FF30DE" w:rsidP="00FF30DE">
      <w:pPr>
        <w:autoSpaceDE w:val="0"/>
        <w:autoSpaceDN w:val="0"/>
        <w:adjustRightInd w:val="0"/>
        <w:jc w:val="right"/>
        <w:outlineLvl w:val="1"/>
        <w:rPr>
          <w:b w:val="0"/>
          <w:bCs/>
          <w:i w:val="0"/>
          <w:strike w:val="0"/>
          <w:shadow/>
        </w:rPr>
      </w:pPr>
      <w:proofErr w:type="spellStart"/>
      <w:r>
        <w:rPr>
          <w:b w:val="0"/>
          <w:bCs/>
          <w:i w:val="0"/>
          <w:strike w:val="0"/>
          <w:shadow/>
        </w:rPr>
        <w:t>Земетчинского</w:t>
      </w:r>
      <w:proofErr w:type="spellEnd"/>
      <w:r>
        <w:rPr>
          <w:b w:val="0"/>
          <w:bCs/>
          <w:i w:val="0"/>
          <w:strike w:val="0"/>
          <w:shadow/>
        </w:rPr>
        <w:t xml:space="preserve"> района Пензенской области</w:t>
      </w:r>
    </w:p>
    <w:p w:rsidR="00FF30DE" w:rsidRPr="00EC7234" w:rsidRDefault="00FF30DE" w:rsidP="00FF30DE">
      <w:pPr>
        <w:autoSpaceDE w:val="0"/>
        <w:autoSpaceDN w:val="0"/>
        <w:adjustRightInd w:val="0"/>
        <w:jc w:val="right"/>
        <w:outlineLvl w:val="1"/>
        <w:rPr>
          <w:b w:val="0"/>
          <w:bCs/>
          <w:i w:val="0"/>
          <w:strike w:val="0"/>
          <w:shadow/>
        </w:rPr>
      </w:pPr>
      <w:r w:rsidRPr="00EC7234">
        <w:rPr>
          <w:b w:val="0"/>
          <w:bCs/>
          <w:i w:val="0"/>
          <w:strike w:val="0"/>
          <w:shadow/>
        </w:rPr>
        <w:t xml:space="preserve">«Развитие муниципального управления </w:t>
      </w:r>
    </w:p>
    <w:p w:rsidR="00FF30DE" w:rsidRPr="00EC7234" w:rsidRDefault="00FF30DE" w:rsidP="00FF30DE">
      <w:pPr>
        <w:autoSpaceDE w:val="0"/>
        <w:autoSpaceDN w:val="0"/>
        <w:adjustRightInd w:val="0"/>
        <w:jc w:val="right"/>
        <w:outlineLvl w:val="1"/>
        <w:rPr>
          <w:b w:val="0"/>
          <w:bCs/>
          <w:i w:val="0"/>
          <w:strike w:val="0"/>
          <w:shadow/>
        </w:rPr>
      </w:pPr>
      <w:r w:rsidRPr="00EC7234">
        <w:rPr>
          <w:b w:val="0"/>
          <w:bCs/>
          <w:i w:val="0"/>
          <w:strike w:val="0"/>
          <w:shadow/>
        </w:rPr>
        <w:t xml:space="preserve">в </w:t>
      </w:r>
      <w:r>
        <w:rPr>
          <w:b w:val="0"/>
          <w:bCs/>
          <w:i w:val="0"/>
          <w:strike w:val="0"/>
          <w:shadow/>
        </w:rPr>
        <w:t>Ушинском</w:t>
      </w:r>
      <w:r w:rsidRPr="00EC7234">
        <w:rPr>
          <w:b w:val="0"/>
          <w:bCs/>
          <w:i w:val="0"/>
          <w:strike w:val="0"/>
          <w:shadow/>
        </w:rPr>
        <w:t xml:space="preserve"> сельсовете </w:t>
      </w:r>
      <w:proofErr w:type="spellStart"/>
      <w:r w:rsidRPr="00EC7234">
        <w:rPr>
          <w:b w:val="0"/>
          <w:bCs/>
          <w:i w:val="0"/>
          <w:strike w:val="0"/>
          <w:shadow/>
        </w:rPr>
        <w:t>Земетчинском</w:t>
      </w:r>
      <w:proofErr w:type="spellEnd"/>
      <w:r w:rsidRPr="00EC7234">
        <w:rPr>
          <w:b w:val="0"/>
          <w:bCs/>
          <w:i w:val="0"/>
          <w:strike w:val="0"/>
          <w:shadow/>
        </w:rPr>
        <w:t xml:space="preserve"> районе </w:t>
      </w:r>
    </w:p>
    <w:p w:rsidR="00FF30DE" w:rsidRPr="00EC7234" w:rsidRDefault="00FF30DE" w:rsidP="00FF30DE">
      <w:pPr>
        <w:autoSpaceDE w:val="0"/>
        <w:autoSpaceDN w:val="0"/>
        <w:adjustRightInd w:val="0"/>
        <w:jc w:val="right"/>
        <w:outlineLvl w:val="1"/>
        <w:rPr>
          <w:b w:val="0"/>
          <w:bCs/>
          <w:i w:val="0"/>
          <w:strike w:val="0"/>
          <w:shadow/>
        </w:rPr>
      </w:pPr>
      <w:r w:rsidRPr="00EC7234">
        <w:rPr>
          <w:b w:val="0"/>
          <w:bCs/>
          <w:i w:val="0"/>
          <w:strike w:val="0"/>
          <w:shadow/>
        </w:rPr>
        <w:t>Пензенской области на 2014-202</w:t>
      </w:r>
      <w:r>
        <w:rPr>
          <w:b w:val="0"/>
          <w:bCs/>
          <w:i w:val="0"/>
          <w:strike w:val="0"/>
          <w:shadow/>
        </w:rPr>
        <w:t>5</w:t>
      </w:r>
      <w:r w:rsidRPr="00EC7234">
        <w:rPr>
          <w:b w:val="0"/>
          <w:bCs/>
          <w:i w:val="0"/>
          <w:strike w:val="0"/>
          <w:shadow/>
        </w:rPr>
        <w:t xml:space="preserve"> годы»</w:t>
      </w:r>
    </w:p>
    <w:p w:rsidR="00D06EBD" w:rsidRPr="00E53210" w:rsidRDefault="00D06EBD" w:rsidP="00D06EBD">
      <w:pPr>
        <w:jc w:val="right"/>
        <w:rPr>
          <w:rFonts w:eastAsia="Arial"/>
          <w:b w:val="0"/>
          <w:i w:val="0"/>
          <w:strike w:val="0"/>
        </w:rPr>
      </w:pPr>
    </w:p>
    <w:p w:rsidR="00D06EBD" w:rsidRPr="00E53210" w:rsidRDefault="00D06EBD" w:rsidP="00D06EBD">
      <w:pPr>
        <w:suppressAutoHyphens w:val="0"/>
        <w:jc w:val="center"/>
        <w:rPr>
          <w:rFonts w:eastAsia="Arial"/>
          <w:b w:val="0"/>
          <w:i w:val="0"/>
          <w:strike w:val="0"/>
        </w:rPr>
      </w:pPr>
      <w:r w:rsidRPr="00E53210">
        <w:rPr>
          <w:rFonts w:eastAsia="Arial"/>
          <w:b w:val="0"/>
          <w:i w:val="0"/>
          <w:strike w:val="0"/>
        </w:rPr>
        <w:t>РЕСУРСНОЕ ОБЕСПЕЧЕНИЕ</w:t>
      </w:r>
    </w:p>
    <w:p w:rsidR="00D06EBD" w:rsidRPr="00E53210" w:rsidRDefault="00D06EBD" w:rsidP="00D06EBD">
      <w:pPr>
        <w:suppressAutoHyphens w:val="0"/>
        <w:jc w:val="center"/>
        <w:rPr>
          <w:rFonts w:eastAsia="Arial"/>
          <w:b w:val="0"/>
          <w:i w:val="0"/>
          <w:strike w:val="0"/>
        </w:rPr>
      </w:pPr>
      <w:r w:rsidRPr="00E53210">
        <w:rPr>
          <w:rFonts w:eastAsia="Arial"/>
          <w:b w:val="0"/>
          <w:i w:val="0"/>
          <w:strike w:val="0"/>
        </w:rPr>
        <w:t xml:space="preserve">реализации  муниципальной программы  «Развитие муниципального управления в Ушинском сельсовете </w:t>
      </w:r>
      <w:proofErr w:type="spellStart"/>
      <w:r w:rsidRPr="00E53210">
        <w:rPr>
          <w:rFonts w:eastAsia="Arial"/>
          <w:b w:val="0"/>
          <w:i w:val="0"/>
          <w:strike w:val="0"/>
        </w:rPr>
        <w:t>Земетчинского</w:t>
      </w:r>
      <w:proofErr w:type="spellEnd"/>
      <w:r w:rsidRPr="00E53210">
        <w:rPr>
          <w:rFonts w:eastAsia="Arial"/>
          <w:b w:val="0"/>
          <w:i w:val="0"/>
          <w:strike w:val="0"/>
        </w:rPr>
        <w:t xml:space="preserve"> района</w:t>
      </w:r>
    </w:p>
    <w:p w:rsidR="00D06EBD" w:rsidRPr="00E53210" w:rsidRDefault="00D06EBD" w:rsidP="00D06EBD">
      <w:pPr>
        <w:suppressAutoHyphens w:val="0"/>
        <w:jc w:val="center"/>
        <w:rPr>
          <w:rFonts w:eastAsia="Arial"/>
          <w:b w:val="0"/>
          <w:i w:val="0"/>
          <w:strike w:val="0"/>
        </w:rPr>
      </w:pPr>
      <w:r w:rsidRPr="00E53210">
        <w:rPr>
          <w:rFonts w:eastAsia="Arial"/>
          <w:b w:val="0"/>
          <w:i w:val="0"/>
          <w:strike w:val="0"/>
        </w:rPr>
        <w:t xml:space="preserve"> Пензенской области на 2014-2025годы» за счет средств бюджета муниципального образования  « Ушинский сельсовет </w:t>
      </w:r>
      <w:proofErr w:type="spellStart"/>
      <w:r w:rsidRPr="00E53210">
        <w:rPr>
          <w:rFonts w:eastAsia="Arial"/>
          <w:b w:val="0"/>
          <w:i w:val="0"/>
          <w:strike w:val="0"/>
        </w:rPr>
        <w:t>Земетчинского</w:t>
      </w:r>
      <w:proofErr w:type="spellEnd"/>
      <w:r w:rsidRPr="00E53210">
        <w:rPr>
          <w:rFonts w:eastAsia="Arial"/>
          <w:b w:val="0"/>
          <w:i w:val="0"/>
          <w:strike w:val="0"/>
        </w:rPr>
        <w:t xml:space="preserve">  района Пензенской области» на 2020-2025 годы</w:t>
      </w:r>
    </w:p>
    <w:tbl>
      <w:tblPr>
        <w:tblW w:w="15945" w:type="dxa"/>
        <w:tblInd w:w="108" w:type="dxa"/>
        <w:tblLayout w:type="fixed"/>
        <w:tblLook w:val="0000"/>
      </w:tblPr>
      <w:tblGrid>
        <w:gridCol w:w="942"/>
        <w:gridCol w:w="1873"/>
        <w:gridCol w:w="2169"/>
        <w:gridCol w:w="1933"/>
        <w:gridCol w:w="787"/>
        <w:gridCol w:w="456"/>
        <w:gridCol w:w="510"/>
        <w:gridCol w:w="1443"/>
        <w:gridCol w:w="576"/>
        <w:gridCol w:w="876"/>
        <w:gridCol w:w="876"/>
        <w:gridCol w:w="876"/>
        <w:gridCol w:w="696"/>
        <w:gridCol w:w="855"/>
        <w:gridCol w:w="725"/>
        <w:gridCol w:w="352"/>
      </w:tblGrid>
      <w:tr w:rsidR="001B57A4" w:rsidRPr="00E53210" w:rsidTr="00B11CC8">
        <w:trPr>
          <w:gridAfter w:val="1"/>
          <w:wAfter w:w="352" w:type="dxa"/>
        </w:trPr>
        <w:tc>
          <w:tcPr>
            <w:tcW w:w="49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57A4" w:rsidRDefault="001B57A4">
            <w:pPr>
              <w:pStyle w:val="ConsPlusNormal"/>
              <w:ind w:firstLine="1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 муниципальной  программы</w:t>
            </w:r>
          </w:p>
        </w:tc>
        <w:tc>
          <w:tcPr>
            <w:tcW w:w="10609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7A4" w:rsidRDefault="001B57A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r w:rsidR="009F1C40">
              <w:rPr>
                <w:rFonts w:ascii="Times New Roman" w:hAnsi="Times New Roman" w:cs="Times New Roman"/>
                <w:sz w:val="24"/>
                <w:szCs w:val="24"/>
              </w:rPr>
              <w:t>Ушинского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Земетчинского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района Пензенской области </w:t>
            </w:r>
          </w:p>
          <w:p w:rsidR="001B57A4" w:rsidRDefault="001B57A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57A4" w:rsidRPr="00E53210" w:rsidTr="00B11CC8">
        <w:trPr>
          <w:gridAfter w:val="1"/>
          <w:wAfter w:w="352" w:type="dxa"/>
        </w:trPr>
        <w:tc>
          <w:tcPr>
            <w:tcW w:w="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57A4" w:rsidRDefault="001B57A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</w:t>
            </w:r>
          </w:p>
          <w:p w:rsidR="001B57A4" w:rsidRDefault="001B57A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№п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8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57A4" w:rsidRDefault="001B57A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Статус</w:t>
            </w:r>
          </w:p>
        </w:tc>
        <w:tc>
          <w:tcPr>
            <w:tcW w:w="21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57A4" w:rsidRDefault="001B57A4">
            <w:pPr>
              <w:pStyle w:val="ConsPlusNormal"/>
              <w:ind w:firstLine="2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муниципальной программы, подпрограммы, основного мероприятия</w:t>
            </w:r>
          </w:p>
        </w:tc>
        <w:tc>
          <w:tcPr>
            <w:tcW w:w="19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57A4" w:rsidRDefault="001B57A4">
            <w:pPr>
              <w:pStyle w:val="ConsPlusNormal"/>
              <w:ind w:firstLine="4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исполнитель, соисполнитель</w:t>
            </w:r>
          </w:p>
        </w:tc>
        <w:tc>
          <w:tcPr>
            <w:tcW w:w="377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57A4" w:rsidRDefault="001B57A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Код бюджетной классификации </w:t>
            </w:r>
            <w:hyperlink w:anchor="P1691" w:history="1">
              <w:r w:rsidRPr="00E53210">
                <w:rPr>
                  <w:rFonts w:ascii="Times New Roman" w:hAnsi="Times New Roman" w:cs="Times New Roman"/>
                  <w:sz w:val="24"/>
                  <w:szCs w:val="24"/>
                </w:rPr>
                <w:t>&lt;1&gt;</w:t>
              </w:r>
            </w:hyperlink>
          </w:p>
        </w:tc>
        <w:tc>
          <w:tcPr>
            <w:tcW w:w="490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7A4" w:rsidRDefault="001B57A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Расходы бюджета  муниципального образования   « </w:t>
            </w:r>
            <w:r w:rsidR="001D3091">
              <w:rPr>
                <w:rFonts w:ascii="Times New Roman" w:hAnsi="Times New Roman" w:cs="Times New Roman"/>
                <w:sz w:val="24"/>
                <w:szCs w:val="24"/>
              </w:rPr>
              <w:t>Ушинский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Земетчинского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района  Пензенской области»,  тыс. рублей по годам</w:t>
            </w:r>
          </w:p>
        </w:tc>
      </w:tr>
      <w:tr w:rsidR="001B57A4" w:rsidRPr="00E53210" w:rsidTr="00B11CC8">
        <w:tc>
          <w:tcPr>
            <w:tcW w:w="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57A4" w:rsidRPr="00E53210" w:rsidRDefault="001B57A4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8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57A4" w:rsidRPr="00E53210" w:rsidRDefault="001B57A4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21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57A4" w:rsidRPr="00E53210" w:rsidRDefault="001B57A4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9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57A4" w:rsidRPr="00E53210" w:rsidRDefault="001B57A4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57A4" w:rsidRDefault="001B57A4">
            <w:pPr>
              <w:pStyle w:val="ConsPlusNormal"/>
              <w:ind w:firstLine="1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ГРБС</w:t>
            </w: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57A4" w:rsidRDefault="001B57A4">
            <w:pPr>
              <w:pStyle w:val="ConsPlusNormal"/>
              <w:ind w:firstLine="1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Рз</w:t>
            </w:r>
            <w:proofErr w:type="spellEnd"/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57A4" w:rsidRDefault="001B57A4">
            <w:pPr>
              <w:pStyle w:val="ConsPlusNormal"/>
              <w:ind w:firstLine="1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spellEnd"/>
            <w:proofErr w:type="gramEnd"/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57A4" w:rsidRDefault="001B57A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ЦСР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57A4" w:rsidRDefault="001B57A4">
            <w:pPr>
              <w:pStyle w:val="ConsPlusNormal"/>
              <w:ind w:firstLine="1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ВР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57A4" w:rsidRDefault="001B57A4">
            <w:pPr>
              <w:pStyle w:val="ConsPlusNormal"/>
              <w:ind w:lef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 г.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57A4" w:rsidRDefault="001B57A4">
            <w:pPr>
              <w:pStyle w:val="ConsPlusNormal"/>
              <w:ind w:lef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2021г.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7A4" w:rsidRDefault="001B57A4">
            <w:pPr>
              <w:pStyle w:val="ConsPlusNormal"/>
              <w:ind w:lef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2022г.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57A4" w:rsidRPr="00E53210" w:rsidRDefault="001B57A4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>2023 г.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57A4" w:rsidRPr="00E53210" w:rsidRDefault="001B57A4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>2024г.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57A4" w:rsidRPr="00E53210" w:rsidRDefault="001B57A4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>2025г.</w:t>
            </w:r>
          </w:p>
        </w:tc>
        <w:tc>
          <w:tcPr>
            <w:tcW w:w="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7A4" w:rsidRPr="00E53210" w:rsidRDefault="001B57A4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</w:tr>
      <w:tr w:rsidR="001B57A4" w:rsidRPr="00E53210" w:rsidTr="00B11CC8"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57A4" w:rsidRPr="00E53210" w:rsidRDefault="001B57A4">
            <w:pPr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>1</w:t>
            </w: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57A4" w:rsidRPr="00E53210" w:rsidRDefault="001B57A4">
            <w:pPr>
              <w:jc w:val="center"/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>2</w:t>
            </w:r>
          </w:p>
        </w:tc>
        <w:tc>
          <w:tcPr>
            <w:tcW w:w="2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57A4" w:rsidRPr="00E53210" w:rsidRDefault="001B57A4">
            <w:pPr>
              <w:jc w:val="center"/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>3</w:t>
            </w:r>
          </w:p>
        </w:tc>
        <w:tc>
          <w:tcPr>
            <w:tcW w:w="1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57A4" w:rsidRPr="00E53210" w:rsidRDefault="001B57A4">
            <w:pPr>
              <w:jc w:val="center"/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>4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57A4" w:rsidRDefault="001B57A4">
            <w:pPr>
              <w:pStyle w:val="ConsPlusNormal"/>
              <w:ind w:firstLine="1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57A4" w:rsidRDefault="001B57A4">
            <w:pPr>
              <w:pStyle w:val="ConsPlusNormal"/>
              <w:ind w:firstLine="1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57A4" w:rsidRDefault="001B57A4">
            <w:pPr>
              <w:pStyle w:val="ConsPlusNormal"/>
              <w:ind w:firstLine="1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57A4" w:rsidRDefault="001B57A4">
            <w:pPr>
              <w:pStyle w:val="ConsPlusNormal"/>
              <w:ind w:firstLine="1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57A4" w:rsidRDefault="001B57A4">
            <w:pPr>
              <w:pStyle w:val="ConsPlusNormal"/>
              <w:ind w:firstLine="1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57A4" w:rsidRDefault="00E53210">
            <w:pPr>
              <w:pStyle w:val="ConsPlusNormal"/>
              <w:ind w:firstLine="1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57A4" w:rsidRDefault="00E53210">
            <w:pPr>
              <w:pStyle w:val="ConsPlusNormal"/>
              <w:ind w:firstLine="1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7A4" w:rsidRDefault="00E53210">
            <w:pPr>
              <w:pStyle w:val="ConsPlusNormal"/>
              <w:ind w:firstLine="1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57A4" w:rsidRPr="00E53210" w:rsidRDefault="00E53210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  <w:r>
              <w:rPr>
                <w:rFonts w:eastAsia="Arial"/>
                <w:b w:val="0"/>
                <w:i w:val="0"/>
                <w:strike w:val="0"/>
              </w:rPr>
              <w:t>13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57A4" w:rsidRPr="00E53210" w:rsidRDefault="00E53210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  <w:r>
              <w:rPr>
                <w:rFonts w:eastAsia="Arial"/>
                <w:b w:val="0"/>
                <w:i w:val="0"/>
                <w:strike w:val="0"/>
              </w:rPr>
              <w:t>14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57A4" w:rsidRPr="00E53210" w:rsidRDefault="00E53210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  <w:r>
              <w:rPr>
                <w:rFonts w:eastAsia="Arial"/>
                <w:b w:val="0"/>
                <w:i w:val="0"/>
                <w:strike w:val="0"/>
              </w:rPr>
              <w:t>15</w:t>
            </w:r>
          </w:p>
        </w:tc>
        <w:tc>
          <w:tcPr>
            <w:tcW w:w="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7A4" w:rsidRPr="00E53210" w:rsidRDefault="001B57A4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</w:tr>
      <w:tr w:rsidR="001B57A4" w:rsidRPr="00E53210" w:rsidTr="00B11CC8">
        <w:trPr>
          <w:trHeight w:val="273"/>
        </w:trPr>
        <w:tc>
          <w:tcPr>
            <w:tcW w:w="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57A4" w:rsidRDefault="001B57A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57A4" w:rsidRPr="00E53210" w:rsidRDefault="001B57A4">
            <w:pPr>
              <w:rPr>
                <w:rFonts w:eastAsia="Arial"/>
                <w:b w:val="0"/>
                <w:i w:val="0"/>
                <w:strike w:val="0"/>
              </w:rPr>
            </w:pPr>
          </w:p>
          <w:p w:rsidR="001B57A4" w:rsidRPr="00E53210" w:rsidRDefault="001B57A4">
            <w:pPr>
              <w:jc w:val="center"/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>1</w:t>
            </w:r>
          </w:p>
        </w:tc>
        <w:tc>
          <w:tcPr>
            <w:tcW w:w="18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57A4" w:rsidRDefault="001B57A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</w:t>
            </w:r>
            <w:r w:rsidR="009F1C40">
              <w:rPr>
                <w:rFonts w:ascii="Times New Roman" w:hAnsi="Times New Roman" w:cs="Times New Roman"/>
                <w:sz w:val="24"/>
                <w:szCs w:val="24"/>
              </w:rPr>
              <w:t>Ушинского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Земетчинского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района Пензенской области</w:t>
            </w:r>
          </w:p>
        </w:tc>
        <w:tc>
          <w:tcPr>
            <w:tcW w:w="21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57A4" w:rsidRDefault="001B57A4" w:rsidP="00E5321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муниципального управления в </w:t>
            </w:r>
            <w:r w:rsidR="009F1C40">
              <w:rPr>
                <w:rFonts w:ascii="Times New Roman" w:hAnsi="Times New Roman" w:cs="Times New Roman"/>
                <w:sz w:val="24"/>
                <w:szCs w:val="24"/>
              </w:rPr>
              <w:t>Ушинском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Земетчинского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района Пензенской области на 2014-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202</w:t>
            </w:r>
            <w:r w:rsidR="00E5321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годы</w:t>
            </w:r>
          </w:p>
        </w:tc>
        <w:tc>
          <w:tcPr>
            <w:tcW w:w="1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57A4" w:rsidRDefault="00B320A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</w:t>
            </w:r>
            <w:r w:rsidR="001B57A4">
              <w:rPr>
                <w:rFonts w:ascii="Times New Roman" w:hAnsi="Times New Roman" w:cs="Times New Roman"/>
                <w:sz w:val="24"/>
                <w:szCs w:val="24"/>
              </w:rPr>
              <w:t>сего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57A4" w:rsidRDefault="001B57A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57A4" w:rsidRPr="00E53210" w:rsidRDefault="001B57A4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57A4" w:rsidRPr="00E53210" w:rsidRDefault="001B57A4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57A4" w:rsidRPr="00E53210" w:rsidRDefault="001B57A4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57A4" w:rsidRPr="00E53210" w:rsidRDefault="001B57A4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B57A4" w:rsidRPr="00E53210" w:rsidRDefault="00E53210" w:rsidP="00D23A14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  <w:r>
              <w:rPr>
                <w:rFonts w:eastAsia="Arial"/>
                <w:b w:val="0"/>
                <w:i w:val="0"/>
                <w:strike w:val="0"/>
              </w:rPr>
              <w:t>50</w:t>
            </w:r>
            <w:r w:rsidR="00B33F6E">
              <w:rPr>
                <w:rFonts w:eastAsia="Arial"/>
                <w:b w:val="0"/>
                <w:i w:val="0"/>
                <w:strike w:val="0"/>
              </w:rPr>
              <w:t>2</w:t>
            </w:r>
            <w:r w:rsidR="00D23A14">
              <w:rPr>
                <w:rFonts w:eastAsia="Arial"/>
                <w:b w:val="0"/>
                <w:i w:val="0"/>
                <w:strike w:val="0"/>
              </w:rPr>
              <w:t>3,0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57A4" w:rsidRPr="00E53210" w:rsidRDefault="00B33F6E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  <w:r>
              <w:rPr>
                <w:rFonts w:eastAsia="Arial"/>
                <w:b w:val="0"/>
                <w:i w:val="0"/>
                <w:strike w:val="0"/>
              </w:rPr>
              <w:t>3518,2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7A4" w:rsidRPr="00E53210" w:rsidRDefault="00B33F6E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  <w:r>
              <w:rPr>
                <w:rFonts w:eastAsia="Arial"/>
                <w:b w:val="0"/>
                <w:i w:val="0"/>
                <w:strike w:val="0"/>
              </w:rPr>
              <w:t>3721,2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B57A4" w:rsidRPr="00E53210" w:rsidRDefault="00B33F6E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  <w:r>
              <w:rPr>
                <w:rFonts w:eastAsia="Arial"/>
                <w:b w:val="0"/>
                <w:i w:val="0"/>
                <w:strike w:val="0"/>
              </w:rPr>
              <w:t>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B57A4" w:rsidRPr="00E53210" w:rsidRDefault="00B320A3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  <w:r>
              <w:rPr>
                <w:rFonts w:eastAsia="Arial"/>
                <w:b w:val="0"/>
                <w:i w:val="0"/>
                <w:strike w:val="0"/>
              </w:rPr>
              <w:t>0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57A4" w:rsidRPr="00E53210" w:rsidRDefault="00B320A3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  <w:r>
              <w:rPr>
                <w:rFonts w:eastAsia="Arial"/>
                <w:b w:val="0"/>
                <w:i w:val="0"/>
                <w:strike w:val="0"/>
              </w:rPr>
              <w:t>0</w:t>
            </w:r>
          </w:p>
        </w:tc>
        <w:tc>
          <w:tcPr>
            <w:tcW w:w="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7A4" w:rsidRPr="00E53210" w:rsidRDefault="001B57A4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</w:tr>
      <w:tr w:rsidR="00B33F6E" w:rsidRPr="00E53210" w:rsidTr="00B11CC8">
        <w:trPr>
          <w:trHeight w:val="703"/>
        </w:trPr>
        <w:tc>
          <w:tcPr>
            <w:tcW w:w="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33F6E" w:rsidRPr="00E53210" w:rsidRDefault="00B33F6E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8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33F6E" w:rsidRPr="00E53210" w:rsidRDefault="00B33F6E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21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33F6E" w:rsidRPr="00E53210" w:rsidRDefault="00B33F6E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933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B33F6E" w:rsidRDefault="00B33F6E" w:rsidP="0093018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ответственный  исполнитель – администрация Ушинского сельсовета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33F6E" w:rsidRDefault="00B33F6E" w:rsidP="005F7DE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33F6E" w:rsidRPr="00E53210" w:rsidRDefault="00B33F6E" w:rsidP="005F7DE9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33F6E" w:rsidRPr="00E53210" w:rsidRDefault="00B33F6E" w:rsidP="005F7DE9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33F6E" w:rsidRPr="00E53210" w:rsidRDefault="00B33F6E" w:rsidP="005F7DE9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33F6E" w:rsidRPr="00E53210" w:rsidRDefault="00B33F6E" w:rsidP="005F7DE9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33F6E" w:rsidRPr="00E53210" w:rsidRDefault="00D23A14" w:rsidP="00B320A3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  <w:r>
              <w:rPr>
                <w:rFonts w:eastAsia="Arial"/>
                <w:b w:val="0"/>
                <w:i w:val="0"/>
                <w:strike w:val="0"/>
              </w:rPr>
              <w:t>5023,0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33F6E" w:rsidRPr="00E53210" w:rsidRDefault="00B33F6E" w:rsidP="004F6AB9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  <w:r>
              <w:rPr>
                <w:rFonts w:eastAsia="Arial"/>
                <w:b w:val="0"/>
                <w:i w:val="0"/>
                <w:strike w:val="0"/>
              </w:rPr>
              <w:t>3518,2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3F6E" w:rsidRPr="00E53210" w:rsidRDefault="00B33F6E" w:rsidP="004F6AB9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  <w:r>
              <w:rPr>
                <w:rFonts w:eastAsia="Arial"/>
                <w:b w:val="0"/>
                <w:i w:val="0"/>
                <w:strike w:val="0"/>
              </w:rPr>
              <w:t>3721,2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33F6E" w:rsidRPr="00E53210" w:rsidRDefault="00B33F6E" w:rsidP="004F6AB9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  <w:r>
              <w:rPr>
                <w:rFonts w:eastAsia="Arial"/>
                <w:b w:val="0"/>
                <w:i w:val="0"/>
                <w:strike w:val="0"/>
              </w:rPr>
              <w:t>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33F6E" w:rsidRPr="00E53210" w:rsidRDefault="00B33F6E" w:rsidP="00B320A3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  <w:r>
              <w:rPr>
                <w:rFonts w:eastAsia="Arial"/>
                <w:b w:val="0"/>
                <w:i w:val="0"/>
                <w:strike w:val="0"/>
              </w:rPr>
              <w:t>0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33F6E" w:rsidRDefault="00B33F6E" w:rsidP="00B320A3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  <w:r>
              <w:rPr>
                <w:rFonts w:eastAsia="Arial"/>
                <w:b w:val="0"/>
                <w:i w:val="0"/>
                <w:strike w:val="0"/>
              </w:rPr>
              <w:t>0</w:t>
            </w:r>
          </w:p>
          <w:p w:rsidR="00B33F6E" w:rsidRPr="00B320A3" w:rsidRDefault="00B33F6E" w:rsidP="00B320A3">
            <w:pPr>
              <w:rPr>
                <w:rFonts w:eastAsia="Arial"/>
              </w:rPr>
            </w:pPr>
          </w:p>
          <w:p w:rsidR="00B33F6E" w:rsidRPr="00B320A3" w:rsidRDefault="00B33F6E" w:rsidP="00B320A3">
            <w:pPr>
              <w:rPr>
                <w:rFonts w:eastAsia="Arial"/>
              </w:rPr>
            </w:pPr>
          </w:p>
          <w:p w:rsidR="00B33F6E" w:rsidRDefault="00B33F6E" w:rsidP="00B320A3">
            <w:pPr>
              <w:rPr>
                <w:rFonts w:eastAsia="Arial"/>
              </w:rPr>
            </w:pPr>
          </w:p>
          <w:p w:rsidR="00B33F6E" w:rsidRPr="00B320A3" w:rsidRDefault="00B33F6E" w:rsidP="00B320A3">
            <w:pPr>
              <w:rPr>
                <w:rFonts w:eastAsia="Arial"/>
              </w:rPr>
            </w:pPr>
          </w:p>
        </w:tc>
        <w:tc>
          <w:tcPr>
            <w:tcW w:w="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3F6E" w:rsidRPr="00E53210" w:rsidRDefault="00B33F6E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</w:tr>
      <w:tr w:rsidR="00930189" w:rsidRPr="00E53210" w:rsidTr="00B11CC8">
        <w:tc>
          <w:tcPr>
            <w:tcW w:w="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30189" w:rsidRPr="00E53210" w:rsidRDefault="00930189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8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30189" w:rsidRPr="00E53210" w:rsidRDefault="00930189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21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30189" w:rsidRPr="00E53210" w:rsidRDefault="00930189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933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930189" w:rsidRDefault="0093018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30189" w:rsidRPr="00E53210" w:rsidRDefault="00930189">
            <w:pPr>
              <w:widowControl w:val="0"/>
              <w:jc w:val="center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30189" w:rsidRPr="00E53210" w:rsidRDefault="00930189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30189" w:rsidRPr="00E53210" w:rsidRDefault="00930189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30189" w:rsidRPr="00E53210" w:rsidRDefault="00930189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30189" w:rsidRPr="00E53210" w:rsidRDefault="00930189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30189" w:rsidRPr="00E53210" w:rsidRDefault="00930189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30189" w:rsidRPr="00E53210" w:rsidRDefault="00930189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189" w:rsidRPr="00E53210" w:rsidRDefault="00930189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30189" w:rsidRPr="00E53210" w:rsidRDefault="00930189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30189" w:rsidRPr="00E53210" w:rsidRDefault="00930189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30189" w:rsidRPr="00E53210" w:rsidRDefault="00930189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189" w:rsidRPr="00E53210" w:rsidRDefault="00930189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</w:tr>
      <w:tr w:rsidR="001B57A4" w:rsidRPr="00E53210" w:rsidTr="00B11CC8">
        <w:tc>
          <w:tcPr>
            <w:tcW w:w="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57A4" w:rsidRDefault="001B57A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11.1.</w:t>
            </w:r>
          </w:p>
        </w:tc>
        <w:tc>
          <w:tcPr>
            <w:tcW w:w="18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57A4" w:rsidRPr="00E53210" w:rsidRDefault="001B57A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53210">
              <w:rPr>
                <w:rFonts w:ascii="Times New Roman" w:hAnsi="Times New Roman" w:cs="Times New Roman"/>
                <w:sz w:val="24"/>
                <w:szCs w:val="24"/>
              </w:rPr>
              <w:t>Подпрограмма 1</w:t>
            </w:r>
          </w:p>
        </w:tc>
        <w:tc>
          <w:tcPr>
            <w:tcW w:w="21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57A4" w:rsidRPr="00E53210" w:rsidRDefault="001B57A4">
            <w:pPr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 xml:space="preserve">Обеспечение деятельности  Администрации </w:t>
            </w:r>
            <w:r w:rsidR="009F1C40" w:rsidRPr="00E53210">
              <w:rPr>
                <w:rFonts w:eastAsia="Arial"/>
                <w:b w:val="0"/>
                <w:i w:val="0"/>
                <w:strike w:val="0"/>
              </w:rPr>
              <w:t>Ушинского</w:t>
            </w:r>
            <w:r w:rsidRPr="00E53210">
              <w:rPr>
                <w:rFonts w:eastAsia="Arial"/>
                <w:b w:val="0"/>
                <w:i w:val="0"/>
                <w:strike w:val="0"/>
              </w:rPr>
              <w:t xml:space="preserve"> сельсовета </w:t>
            </w:r>
            <w:proofErr w:type="spellStart"/>
            <w:r w:rsidRPr="00E53210">
              <w:rPr>
                <w:rFonts w:eastAsia="Arial"/>
                <w:b w:val="0"/>
                <w:i w:val="0"/>
                <w:strike w:val="0"/>
              </w:rPr>
              <w:t>Земетчинского</w:t>
            </w:r>
            <w:proofErr w:type="spellEnd"/>
            <w:r w:rsidRPr="00E53210">
              <w:rPr>
                <w:rFonts w:eastAsia="Arial"/>
                <w:b w:val="0"/>
                <w:i w:val="0"/>
                <w:strike w:val="0"/>
              </w:rPr>
              <w:t xml:space="preserve"> района Пензенской области</w:t>
            </w:r>
          </w:p>
        </w:tc>
        <w:tc>
          <w:tcPr>
            <w:tcW w:w="1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57A4" w:rsidRDefault="001B57A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Всего: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B57A4" w:rsidRPr="00E53210" w:rsidRDefault="001B57A4">
            <w:pPr>
              <w:widowControl w:val="0"/>
              <w:jc w:val="center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57A4" w:rsidRPr="00E53210" w:rsidRDefault="001B57A4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57A4" w:rsidRPr="00E53210" w:rsidRDefault="001B57A4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57A4" w:rsidRPr="00E53210" w:rsidRDefault="001B57A4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57A4" w:rsidRPr="00E53210" w:rsidRDefault="001B57A4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B57A4" w:rsidRPr="00E53210" w:rsidRDefault="00B320A3" w:rsidP="00D23A14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  <w:r>
              <w:rPr>
                <w:rFonts w:eastAsia="Arial"/>
                <w:b w:val="0"/>
                <w:i w:val="0"/>
                <w:strike w:val="0"/>
              </w:rPr>
              <w:t>2</w:t>
            </w:r>
            <w:r w:rsidR="00D23A14">
              <w:rPr>
                <w:rFonts w:eastAsia="Arial"/>
                <w:b w:val="0"/>
                <w:i w:val="0"/>
                <w:strike w:val="0"/>
              </w:rPr>
              <w:t>154</w:t>
            </w:r>
            <w:r>
              <w:rPr>
                <w:rFonts w:eastAsia="Arial"/>
                <w:b w:val="0"/>
                <w:i w:val="0"/>
                <w:strike w:val="0"/>
              </w:rPr>
              <w:t>,</w:t>
            </w:r>
            <w:r w:rsidR="00D23A14">
              <w:rPr>
                <w:rFonts w:eastAsia="Arial"/>
                <w:b w:val="0"/>
                <w:i w:val="0"/>
                <w:strike w:val="0"/>
              </w:rPr>
              <w:t>2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57A4" w:rsidRPr="00E53210" w:rsidRDefault="00B320A3" w:rsidP="00B33F6E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  <w:r>
              <w:rPr>
                <w:rFonts w:eastAsia="Arial"/>
                <w:b w:val="0"/>
                <w:i w:val="0"/>
                <w:strike w:val="0"/>
              </w:rPr>
              <w:t>1</w:t>
            </w:r>
            <w:r w:rsidR="00B33F6E">
              <w:rPr>
                <w:rFonts w:eastAsia="Arial"/>
                <w:b w:val="0"/>
                <w:i w:val="0"/>
                <w:strike w:val="0"/>
              </w:rPr>
              <w:t>587</w:t>
            </w:r>
            <w:r>
              <w:rPr>
                <w:rFonts w:eastAsia="Arial"/>
                <w:b w:val="0"/>
                <w:i w:val="0"/>
                <w:strike w:val="0"/>
              </w:rPr>
              <w:t>,</w:t>
            </w:r>
            <w:r w:rsidR="00B33F6E">
              <w:rPr>
                <w:rFonts w:eastAsia="Arial"/>
                <w:b w:val="0"/>
                <w:i w:val="0"/>
                <w:strike w:val="0"/>
              </w:rPr>
              <w:t>3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7A4" w:rsidRPr="00E53210" w:rsidRDefault="00B320A3" w:rsidP="00B33F6E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  <w:r>
              <w:rPr>
                <w:rFonts w:eastAsia="Arial"/>
                <w:b w:val="0"/>
                <w:i w:val="0"/>
                <w:strike w:val="0"/>
              </w:rPr>
              <w:t>160</w:t>
            </w:r>
            <w:r w:rsidR="00B33F6E">
              <w:rPr>
                <w:rFonts w:eastAsia="Arial"/>
                <w:b w:val="0"/>
                <w:i w:val="0"/>
                <w:strike w:val="0"/>
              </w:rPr>
              <w:t>7</w:t>
            </w:r>
            <w:r>
              <w:rPr>
                <w:rFonts w:eastAsia="Arial"/>
                <w:b w:val="0"/>
                <w:i w:val="0"/>
                <w:strike w:val="0"/>
              </w:rPr>
              <w:t>,</w:t>
            </w:r>
            <w:r w:rsidR="00B33F6E">
              <w:rPr>
                <w:rFonts w:eastAsia="Arial"/>
                <w:b w:val="0"/>
                <w:i w:val="0"/>
                <w:strike w:val="0"/>
              </w:rPr>
              <w:t>5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B57A4" w:rsidRPr="00E53210" w:rsidRDefault="00B33F6E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  <w:r>
              <w:rPr>
                <w:rFonts w:eastAsia="Arial"/>
                <w:b w:val="0"/>
                <w:i w:val="0"/>
                <w:strike w:val="0"/>
              </w:rPr>
              <w:t>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B57A4" w:rsidRPr="00E53210" w:rsidRDefault="00B320A3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  <w:r>
              <w:rPr>
                <w:rFonts w:eastAsia="Arial"/>
                <w:b w:val="0"/>
                <w:i w:val="0"/>
                <w:strike w:val="0"/>
              </w:rPr>
              <w:t>0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57A4" w:rsidRPr="00E53210" w:rsidRDefault="00B320A3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  <w:r>
              <w:rPr>
                <w:rFonts w:eastAsia="Arial"/>
                <w:b w:val="0"/>
                <w:i w:val="0"/>
                <w:strike w:val="0"/>
              </w:rPr>
              <w:t>0</w:t>
            </w:r>
          </w:p>
        </w:tc>
        <w:tc>
          <w:tcPr>
            <w:tcW w:w="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7A4" w:rsidRPr="00E53210" w:rsidRDefault="001B57A4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</w:tr>
      <w:tr w:rsidR="00B33F6E" w:rsidRPr="00E53210" w:rsidTr="00B11CC8">
        <w:tc>
          <w:tcPr>
            <w:tcW w:w="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33F6E" w:rsidRPr="00E53210" w:rsidRDefault="00B33F6E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8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33F6E" w:rsidRPr="00E53210" w:rsidRDefault="00B33F6E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21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33F6E" w:rsidRPr="00E53210" w:rsidRDefault="00B33F6E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933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B33F6E" w:rsidRDefault="00B33F6E" w:rsidP="0093018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ответственный  исполнитель – администрация Ушинского сельсовета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33F6E" w:rsidRPr="00E53210" w:rsidRDefault="00B33F6E">
            <w:pPr>
              <w:widowControl w:val="0"/>
              <w:jc w:val="center"/>
              <w:rPr>
                <w:rFonts w:eastAsia="Arial"/>
                <w:b w:val="0"/>
                <w:i w:val="0"/>
                <w:strike w:val="0"/>
              </w:rPr>
            </w:pPr>
            <w:r>
              <w:rPr>
                <w:rFonts w:eastAsia="Arial"/>
                <w:b w:val="0"/>
                <w:i w:val="0"/>
                <w:strike w:val="0"/>
              </w:rPr>
              <w:t>901</w:t>
            </w: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33F6E" w:rsidRPr="00E53210" w:rsidRDefault="00B33F6E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  <w:r>
              <w:rPr>
                <w:rFonts w:eastAsia="Arial"/>
                <w:b w:val="0"/>
                <w:i w:val="0"/>
                <w:strike w:val="0"/>
              </w:rPr>
              <w:t>х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33F6E" w:rsidRPr="00E53210" w:rsidRDefault="00B33F6E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  <w:r>
              <w:rPr>
                <w:rFonts w:eastAsia="Arial"/>
                <w:b w:val="0"/>
                <w:i w:val="0"/>
                <w:strike w:val="0"/>
              </w:rPr>
              <w:t>х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33F6E" w:rsidRPr="00E53210" w:rsidRDefault="00B33F6E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  <w:r>
              <w:rPr>
                <w:rFonts w:eastAsia="Arial"/>
                <w:b w:val="0"/>
                <w:i w:val="0"/>
                <w:strike w:val="0"/>
              </w:rPr>
              <w:t>х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33F6E" w:rsidRPr="00E53210" w:rsidRDefault="00B33F6E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  <w:r>
              <w:rPr>
                <w:rFonts w:eastAsia="Arial"/>
                <w:b w:val="0"/>
                <w:i w:val="0"/>
                <w:strike w:val="0"/>
              </w:rPr>
              <w:t>х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33F6E" w:rsidRPr="00E53210" w:rsidRDefault="00B33F6E" w:rsidP="00D23A14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  <w:r>
              <w:rPr>
                <w:rFonts w:eastAsia="Arial"/>
                <w:b w:val="0"/>
                <w:i w:val="0"/>
                <w:strike w:val="0"/>
              </w:rPr>
              <w:t>2</w:t>
            </w:r>
            <w:r w:rsidR="00D23A14">
              <w:rPr>
                <w:rFonts w:eastAsia="Arial"/>
                <w:b w:val="0"/>
                <w:i w:val="0"/>
                <w:strike w:val="0"/>
              </w:rPr>
              <w:t>154,2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33F6E" w:rsidRPr="00E53210" w:rsidRDefault="00B33F6E" w:rsidP="004F6AB9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  <w:r>
              <w:rPr>
                <w:rFonts w:eastAsia="Arial"/>
                <w:b w:val="0"/>
                <w:i w:val="0"/>
                <w:strike w:val="0"/>
              </w:rPr>
              <w:t>1587,3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3F6E" w:rsidRPr="00E53210" w:rsidRDefault="00B33F6E" w:rsidP="004F6AB9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  <w:r>
              <w:rPr>
                <w:rFonts w:eastAsia="Arial"/>
                <w:b w:val="0"/>
                <w:i w:val="0"/>
                <w:strike w:val="0"/>
              </w:rPr>
              <w:t>1607,5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33F6E" w:rsidRPr="00E53210" w:rsidRDefault="00B33F6E" w:rsidP="00B320A3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  <w:r>
              <w:rPr>
                <w:rFonts w:eastAsia="Arial"/>
                <w:b w:val="0"/>
                <w:i w:val="0"/>
                <w:strike w:val="0"/>
              </w:rPr>
              <w:t>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33F6E" w:rsidRPr="00E53210" w:rsidRDefault="00B33F6E" w:rsidP="00B320A3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  <w:r>
              <w:rPr>
                <w:rFonts w:eastAsia="Arial"/>
                <w:b w:val="0"/>
                <w:i w:val="0"/>
                <w:strike w:val="0"/>
              </w:rPr>
              <w:t>0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33F6E" w:rsidRPr="00E53210" w:rsidRDefault="00B33F6E" w:rsidP="005F7DE9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  <w:r>
              <w:rPr>
                <w:rFonts w:eastAsia="Arial"/>
                <w:b w:val="0"/>
                <w:i w:val="0"/>
                <w:strike w:val="0"/>
              </w:rPr>
              <w:t>0</w:t>
            </w:r>
          </w:p>
        </w:tc>
        <w:tc>
          <w:tcPr>
            <w:tcW w:w="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3F6E" w:rsidRPr="00E53210" w:rsidRDefault="00B33F6E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</w:tr>
      <w:tr w:rsidR="00876B01" w:rsidRPr="00E53210" w:rsidTr="00B11CC8">
        <w:tc>
          <w:tcPr>
            <w:tcW w:w="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76B01" w:rsidRPr="00E53210" w:rsidRDefault="00876B01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8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76B01" w:rsidRPr="00E53210" w:rsidRDefault="00876B01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21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76B01" w:rsidRPr="00E53210" w:rsidRDefault="00876B01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933" w:type="dxa"/>
            <w:vMerge/>
            <w:tcBorders>
              <w:left w:val="single" w:sz="4" w:space="0" w:color="000000"/>
            </w:tcBorders>
          </w:tcPr>
          <w:p w:rsidR="00876B01" w:rsidRDefault="00876B0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76B01" w:rsidRPr="002612BA" w:rsidRDefault="00876B01" w:rsidP="0073434F">
            <w:pPr>
              <w:widowControl w:val="0"/>
              <w:autoSpaceDE w:val="0"/>
              <w:autoSpaceDN w:val="0"/>
              <w:adjustRightInd w:val="0"/>
              <w:jc w:val="center"/>
              <w:rPr>
                <w:b w:val="0"/>
                <w:bCs/>
                <w:i w:val="0"/>
                <w:iCs/>
                <w:strike w:val="0"/>
              </w:rPr>
            </w:pPr>
            <w:r w:rsidRPr="002612BA">
              <w:rPr>
                <w:b w:val="0"/>
                <w:i w:val="0"/>
                <w:strike w:val="0"/>
                <w:sz w:val="22"/>
                <w:szCs w:val="22"/>
              </w:rPr>
              <w:t>901</w:t>
            </w: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76B01" w:rsidRPr="002612BA" w:rsidRDefault="00876B01" w:rsidP="0073434F">
            <w:pPr>
              <w:widowControl w:val="0"/>
              <w:autoSpaceDE w:val="0"/>
              <w:autoSpaceDN w:val="0"/>
              <w:adjustRightInd w:val="0"/>
              <w:jc w:val="center"/>
              <w:rPr>
                <w:b w:val="0"/>
                <w:bCs/>
                <w:i w:val="0"/>
                <w:iCs/>
                <w:strike w:val="0"/>
              </w:rPr>
            </w:pPr>
            <w:r w:rsidRPr="002612BA">
              <w:rPr>
                <w:b w:val="0"/>
                <w:i w:val="0"/>
                <w:strike w:val="0"/>
                <w:sz w:val="22"/>
                <w:szCs w:val="22"/>
              </w:rPr>
              <w:t>01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76B01" w:rsidRPr="002612BA" w:rsidRDefault="00876B01" w:rsidP="0073434F">
            <w:pPr>
              <w:widowControl w:val="0"/>
              <w:autoSpaceDE w:val="0"/>
              <w:autoSpaceDN w:val="0"/>
              <w:adjustRightInd w:val="0"/>
              <w:jc w:val="center"/>
              <w:rPr>
                <w:b w:val="0"/>
                <w:bCs/>
                <w:i w:val="0"/>
                <w:iCs/>
                <w:strike w:val="0"/>
              </w:rPr>
            </w:pPr>
            <w:r w:rsidRPr="002612BA">
              <w:rPr>
                <w:b w:val="0"/>
                <w:i w:val="0"/>
                <w:strike w:val="0"/>
                <w:sz w:val="22"/>
                <w:szCs w:val="22"/>
              </w:rPr>
              <w:t>04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76B01" w:rsidRPr="002612BA" w:rsidRDefault="00876B01" w:rsidP="0073434F">
            <w:pPr>
              <w:widowControl w:val="0"/>
              <w:autoSpaceDE w:val="0"/>
              <w:autoSpaceDN w:val="0"/>
              <w:adjustRightInd w:val="0"/>
              <w:jc w:val="center"/>
              <w:rPr>
                <w:b w:val="0"/>
                <w:bCs/>
                <w:i w:val="0"/>
                <w:iCs/>
                <w:strike w:val="0"/>
              </w:rPr>
            </w:pPr>
            <w:r w:rsidRPr="002612BA">
              <w:rPr>
                <w:b w:val="0"/>
                <w:i w:val="0"/>
                <w:strike w:val="0"/>
                <w:sz w:val="22"/>
                <w:szCs w:val="22"/>
              </w:rPr>
              <w:t>0110102100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76B01" w:rsidRPr="002612BA" w:rsidRDefault="00876B01" w:rsidP="0073434F">
            <w:pPr>
              <w:widowControl w:val="0"/>
              <w:autoSpaceDE w:val="0"/>
              <w:autoSpaceDN w:val="0"/>
              <w:adjustRightInd w:val="0"/>
              <w:jc w:val="center"/>
              <w:rPr>
                <w:b w:val="0"/>
                <w:bCs/>
                <w:i w:val="0"/>
                <w:iCs/>
                <w:strike w:val="0"/>
              </w:rPr>
            </w:pPr>
            <w:r w:rsidRPr="002612BA">
              <w:rPr>
                <w:b w:val="0"/>
                <w:i w:val="0"/>
                <w:strike w:val="0"/>
                <w:sz w:val="22"/>
                <w:szCs w:val="22"/>
              </w:rPr>
              <w:t>121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76B01" w:rsidRPr="000B34B3" w:rsidRDefault="00876B01" w:rsidP="000B34B3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  <w:r w:rsidRPr="000B34B3">
              <w:rPr>
                <w:rFonts w:eastAsia="Arial"/>
                <w:b w:val="0"/>
                <w:i w:val="0"/>
                <w:strike w:val="0"/>
              </w:rPr>
              <w:t>708,1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76B01" w:rsidRPr="000B34B3" w:rsidRDefault="00B33F6E" w:rsidP="00B33F6E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  <w:r>
              <w:rPr>
                <w:rFonts w:eastAsia="Arial"/>
                <w:b w:val="0"/>
                <w:i w:val="0"/>
                <w:strike w:val="0"/>
              </w:rPr>
              <w:t>560,9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6B01" w:rsidRPr="000B34B3" w:rsidRDefault="00B57F83" w:rsidP="000B34B3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  <w:r>
              <w:rPr>
                <w:rFonts w:eastAsia="Arial"/>
                <w:b w:val="0"/>
                <w:i w:val="0"/>
                <w:strike w:val="0"/>
              </w:rPr>
              <w:t>560,9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76B01" w:rsidRPr="000B34B3" w:rsidRDefault="000B34B3" w:rsidP="00B57F83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  <w:r w:rsidRPr="000B34B3">
              <w:rPr>
                <w:rFonts w:eastAsia="Arial"/>
                <w:b w:val="0"/>
                <w:i w:val="0"/>
                <w:strike w:val="0"/>
              </w:rPr>
              <w:t>0,</w:t>
            </w:r>
            <w:r w:rsidR="00B57F83">
              <w:rPr>
                <w:rFonts w:eastAsia="Arial"/>
                <w:b w:val="0"/>
                <w:i w:val="0"/>
                <w:strike w:val="0"/>
              </w:rPr>
              <w:t>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76B01" w:rsidRPr="00E53210" w:rsidRDefault="00876B01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76B01" w:rsidRPr="00E53210" w:rsidRDefault="00876B01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6B01" w:rsidRPr="00E53210" w:rsidRDefault="00876B01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</w:tr>
      <w:tr w:rsidR="00876B01" w:rsidRPr="00E53210" w:rsidTr="00B11CC8">
        <w:trPr>
          <w:trHeight w:val="285"/>
        </w:trPr>
        <w:tc>
          <w:tcPr>
            <w:tcW w:w="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76B01" w:rsidRPr="00E53210" w:rsidRDefault="00876B01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8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76B01" w:rsidRPr="00E53210" w:rsidRDefault="00876B01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21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76B01" w:rsidRPr="00E53210" w:rsidRDefault="00876B01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933" w:type="dxa"/>
            <w:vMerge/>
            <w:tcBorders>
              <w:left w:val="single" w:sz="4" w:space="0" w:color="000000"/>
            </w:tcBorders>
          </w:tcPr>
          <w:p w:rsidR="00876B01" w:rsidRPr="00E53210" w:rsidRDefault="00876B01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76B01" w:rsidRPr="002612BA" w:rsidRDefault="00876B01" w:rsidP="0073434F">
            <w:pPr>
              <w:widowControl w:val="0"/>
              <w:autoSpaceDE w:val="0"/>
              <w:autoSpaceDN w:val="0"/>
              <w:adjustRightInd w:val="0"/>
              <w:jc w:val="center"/>
              <w:rPr>
                <w:b w:val="0"/>
                <w:bCs/>
                <w:i w:val="0"/>
                <w:iCs/>
                <w:strike w:val="0"/>
              </w:rPr>
            </w:pPr>
            <w:r w:rsidRPr="002612BA">
              <w:rPr>
                <w:b w:val="0"/>
                <w:i w:val="0"/>
                <w:strike w:val="0"/>
                <w:sz w:val="22"/>
                <w:szCs w:val="22"/>
              </w:rPr>
              <w:t>901</w:t>
            </w: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76B01" w:rsidRPr="002612BA" w:rsidRDefault="00876B01" w:rsidP="0073434F">
            <w:pPr>
              <w:widowControl w:val="0"/>
              <w:autoSpaceDE w:val="0"/>
              <w:autoSpaceDN w:val="0"/>
              <w:adjustRightInd w:val="0"/>
              <w:jc w:val="center"/>
              <w:rPr>
                <w:b w:val="0"/>
                <w:bCs/>
                <w:i w:val="0"/>
                <w:iCs/>
                <w:strike w:val="0"/>
              </w:rPr>
            </w:pPr>
            <w:r w:rsidRPr="002612BA">
              <w:rPr>
                <w:b w:val="0"/>
                <w:i w:val="0"/>
                <w:strike w:val="0"/>
                <w:sz w:val="22"/>
                <w:szCs w:val="22"/>
              </w:rPr>
              <w:t>01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76B01" w:rsidRPr="002612BA" w:rsidRDefault="00876B01" w:rsidP="0073434F">
            <w:pPr>
              <w:widowControl w:val="0"/>
              <w:autoSpaceDE w:val="0"/>
              <w:autoSpaceDN w:val="0"/>
              <w:adjustRightInd w:val="0"/>
              <w:jc w:val="center"/>
              <w:rPr>
                <w:b w:val="0"/>
                <w:bCs/>
                <w:i w:val="0"/>
                <w:iCs/>
                <w:strike w:val="0"/>
              </w:rPr>
            </w:pPr>
            <w:r w:rsidRPr="002612BA">
              <w:rPr>
                <w:b w:val="0"/>
                <w:i w:val="0"/>
                <w:strike w:val="0"/>
                <w:sz w:val="22"/>
                <w:szCs w:val="22"/>
              </w:rPr>
              <w:t>04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76B01" w:rsidRPr="002612BA" w:rsidRDefault="00876B01" w:rsidP="0073434F">
            <w:pPr>
              <w:widowControl w:val="0"/>
              <w:autoSpaceDE w:val="0"/>
              <w:autoSpaceDN w:val="0"/>
              <w:adjustRightInd w:val="0"/>
              <w:jc w:val="center"/>
              <w:rPr>
                <w:b w:val="0"/>
                <w:bCs/>
                <w:i w:val="0"/>
                <w:iCs/>
                <w:strike w:val="0"/>
              </w:rPr>
            </w:pPr>
            <w:r w:rsidRPr="002612BA">
              <w:rPr>
                <w:b w:val="0"/>
                <w:i w:val="0"/>
                <w:strike w:val="0"/>
                <w:sz w:val="22"/>
                <w:szCs w:val="22"/>
              </w:rPr>
              <w:t>0110102100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76B01" w:rsidRPr="002612BA" w:rsidRDefault="00876B01" w:rsidP="0073434F">
            <w:pPr>
              <w:widowControl w:val="0"/>
              <w:autoSpaceDE w:val="0"/>
              <w:autoSpaceDN w:val="0"/>
              <w:adjustRightInd w:val="0"/>
              <w:jc w:val="center"/>
              <w:rPr>
                <w:b w:val="0"/>
                <w:bCs/>
                <w:i w:val="0"/>
                <w:iCs/>
                <w:strike w:val="0"/>
              </w:rPr>
            </w:pPr>
            <w:r w:rsidRPr="002612BA">
              <w:rPr>
                <w:b w:val="0"/>
                <w:i w:val="0"/>
                <w:strike w:val="0"/>
                <w:sz w:val="22"/>
                <w:szCs w:val="22"/>
              </w:rPr>
              <w:t>122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76B01" w:rsidRPr="000B34B3" w:rsidRDefault="00876B01" w:rsidP="000B34B3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  <w:r w:rsidRPr="000B34B3">
              <w:rPr>
                <w:rFonts w:eastAsia="Arial"/>
                <w:b w:val="0"/>
                <w:i w:val="0"/>
                <w:strike w:val="0"/>
              </w:rPr>
              <w:t>88,0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76B01" w:rsidRPr="000B34B3" w:rsidRDefault="000B34B3" w:rsidP="000B34B3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  <w:r w:rsidRPr="000B34B3">
              <w:rPr>
                <w:rFonts w:eastAsia="Arial"/>
                <w:b w:val="0"/>
                <w:i w:val="0"/>
                <w:strike w:val="0"/>
              </w:rPr>
              <w:t>90,7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6B01" w:rsidRPr="000B34B3" w:rsidRDefault="000B34B3" w:rsidP="00B57F83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  <w:r w:rsidRPr="000B34B3">
              <w:rPr>
                <w:rFonts w:eastAsia="Arial"/>
                <w:b w:val="0"/>
                <w:i w:val="0"/>
                <w:strike w:val="0"/>
              </w:rPr>
              <w:t>9</w:t>
            </w:r>
            <w:r w:rsidR="00B57F83">
              <w:rPr>
                <w:rFonts w:eastAsia="Arial"/>
                <w:b w:val="0"/>
                <w:i w:val="0"/>
                <w:strike w:val="0"/>
              </w:rPr>
              <w:t>4,1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76B01" w:rsidRPr="000B34B3" w:rsidRDefault="00876B01" w:rsidP="000B34B3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76B01" w:rsidRPr="00E53210" w:rsidRDefault="00876B01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76B01" w:rsidRPr="00E53210" w:rsidRDefault="00876B01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6B01" w:rsidRPr="00E53210" w:rsidRDefault="00876B01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</w:tr>
      <w:tr w:rsidR="00876B01" w:rsidRPr="00E53210" w:rsidTr="00B11CC8">
        <w:trPr>
          <w:trHeight w:val="285"/>
        </w:trPr>
        <w:tc>
          <w:tcPr>
            <w:tcW w:w="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76B01" w:rsidRPr="00E53210" w:rsidRDefault="00876B01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8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76B01" w:rsidRPr="00E53210" w:rsidRDefault="00876B01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21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76B01" w:rsidRPr="00E53210" w:rsidRDefault="00876B01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933" w:type="dxa"/>
            <w:vMerge/>
            <w:tcBorders>
              <w:left w:val="single" w:sz="4" w:space="0" w:color="000000"/>
            </w:tcBorders>
          </w:tcPr>
          <w:p w:rsidR="00876B01" w:rsidRPr="00E53210" w:rsidRDefault="00876B01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76B01" w:rsidRPr="002612BA" w:rsidRDefault="00876B01" w:rsidP="0073434F">
            <w:pPr>
              <w:widowControl w:val="0"/>
              <w:autoSpaceDE w:val="0"/>
              <w:autoSpaceDN w:val="0"/>
              <w:adjustRightInd w:val="0"/>
              <w:jc w:val="center"/>
              <w:rPr>
                <w:b w:val="0"/>
                <w:bCs/>
                <w:i w:val="0"/>
                <w:iCs/>
                <w:strike w:val="0"/>
              </w:rPr>
            </w:pPr>
            <w:r w:rsidRPr="002612BA">
              <w:rPr>
                <w:b w:val="0"/>
                <w:i w:val="0"/>
                <w:strike w:val="0"/>
                <w:sz w:val="22"/>
                <w:szCs w:val="22"/>
              </w:rPr>
              <w:t>901</w:t>
            </w: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76B01" w:rsidRPr="002612BA" w:rsidRDefault="00876B01" w:rsidP="0073434F">
            <w:pPr>
              <w:widowControl w:val="0"/>
              <w:autoSpaceDE w:val="0"/>
              <w:autoSpaceDN w:val="0"/>
              <w:adjustRightInd w:val="0"/>
              <w:jc w:val="center"/>
              <w:rPr>
                <w:b w:val="0"/>
                <w:bCs/>
                <w:i w:val="0"/>
                <w:iCs/>
                <w:strike w:val="0"/>
              </w:rPr>
            </w:pPr>
            <w:r w:rsidRPr="002612BA">
              <w:rPr>
                <w:b w:val="0"/>
                <w:i w:val="0"/>
                <w:strike w:val="0"/>
                <w:sz w:val="22"/>
                <w:szCs w:val="22"/>
              </w:rPr>
              <w:t>01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76B01" w:rsidRPr="002612BA" w:rsidRDefault="00876B01" w:rsidP="0073434F">
            <w:pPr>
              <w:widowControl w:val="0"/>
              <w:autoSpaceDE w:val="0"/>
              <w:autoSpaceDN w:val="0"/>
              <w:adjustRightInd w:val="0"/>
              <w:jc w:val="center"/>
              <w:rPr>
                <w:b w:val="0"/>
                <w:bCs/>
                <w:i w:val="0"/>
                <w:iCs/>
                <w:strike w:val="0"/>
              </w:rPr>
            </w:pPr>
            <w:r w:rsidRPr="002612BA">
              <w:rPr>
                <w:b w:val="0"/>
                <w:i w:val="0"/>
                <w:strike w:val="0"/>
                <w:sz w:val="22"/>
                <w:szCs w:val="22"/>
              </w:rPr>
              <w:t>04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76B01" w:rsidRPr="002612BA" w:rsidRDefault="00876B01" w:rsidP="0073434F">
            <w:pPr>
              <w:widowControl w:val="0"/>
              <w:autoSpaceDE w:val="0"/>
              <w:autoSpaceDN w:val="0"/>
              <w:adjustRightInd w:val="0"/>
              <w:jc w:val="center"/>
              <w:rPr>
                <w:b w:val="0"/>
                <w:bCs/>
                <w:i w:val="0"/>
                <w:iCs/>
                <w:strike w:val="0"/>
              </w:rPr>
            </w:pPr>
            <w:r w:rsidRPr="002612BA">
              <w:rPr>
                <w:b w:val="0"/>
                <w:i w:val="0"/>
                <w:strike w:val="0"/>
                <w:sz w:val="22"/>
                <w:szCs w:val="22"/>
              </w:rPr>
              <w:t>0110102100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76B01" w:rsidRPr="002612BA" w:rsidRDefault="00876B01" w:rsidP="0073434F">
            <w:pPr>
              <w:widowControl w:val="0"/>
              <w:autoSpaceDE w:val="0"/>
              <w:autoSpaceDN w:val="0"/>
              <w:adjustRightInd w:val="0"/>
              <w:jc w:val="center"/>
              <w:rPr>
                <w:b w:val="0"/>
                <w:bCs/>
                <w:i w:val="0"/>
                <w:iCs/>
                <w:strike w:val="0"/>
              </w:rPr>
            </w:pPr>
            <w:r w:rsidRPr="002612BA">
              <w:rPr>
                <w:b w:val="0"/>
                <w:i w:val="0"/>
                <w:strike w:val="0"/>
                <w:sz w:val="22"/>
                <w:szCs w:val="22"/>
              </w:rPr>
              <w:t>129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76B01" w:rsidRPr="000B34B3" w:rsidRDefault="00876B01" w:rsidP="00D23A14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  <w:r w:rsidRPr="000B34B3">
              <w:rPr>
                <w:rFonts w:eastAsia="Arial"/>
                <w:b w:val="0"/>
                <w:i w:val="0"/>
                <w:strike w:val="0"/>
              </w:rPr>
              <w:t>2</w:t>
            </w:r>
            <w:r w:rsidR="00D23A14">
              <w:rPr>
                <w:rFonts w:eastAsia="Arial"/>
                <w:b w:val="0"/>
                <w:i w:val="0"/>
                <w:strike w:val="0"/>
              </w:rPr>
              <w:t>35</w:t>
            </w:r>
            <w:r w:rsidRPr="000B34B3">
              <w:rPr>
                <w:rFonts w:eastAsia="Arial"/>
                <w:b w:val="0"/>
                <w:i w:val="0"/>
                <w:strike w:val="0"/>
              </w:rPr>
              <w:t>,4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76B01" w:rsidRPr="000B34B3" w:rsidRDefault="000B34B3" w:rsidP="00B57F83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  <w:r w:rsidRPr="000B34B3">
              <w:rPr>
                <w:rFonts w:eastAsia="Arial"/>
                <w:b w:val="0"/>
                <w:i w:val="0"/>
                <w:strike w:val="0"/>
              </w:rPr>
              <w:t>24</w:t>
            </w:r>
            <w:r w:rsidR="00B57F83">
              <w:rPr>
                <w:rFonts w:eastAsia="Arial"/>
                <w:b w:val="0"/>
                <w:i w:val="0"/>
                <w:strike w:val="0"/>
              </w:rPr>
              <w:t>1</w:t>
            </w:r>
            <w:r w:rsidRPr="000B34B3">
              <w:rPr>
                <w:rFonts w:eastAsia="Arial"/>
                <w:b w:val="0"/>
                <w:i w:val="0"/>
                <w:strike w:val="0"/>
              </w:rPr>
              <w:t>,</w:t>
            </w:r>
            <w:r w:rsidR="00B57F83">
              <w:rPr>
                <w:rFonts w:eastAsia="Arial"/>
                <w:b w:val="0"/>
                <w:i w:val="0"/>
                <w:strike w:val="0"/>
              </w:rPr>
              <w:t>8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6B01" w:rsidRPr="000B34B3" w:rsidRDefault="000B34B3" w:rsidP="00B57F83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  <w:r w:rsidRPr="000B34B3">
              <w:rPr>
                <w:rFonts w:eastAsia="Arial"/>
                <w:b w:val="0"/>
                <w:i w:val="0"/>
                <w:strike w:val="0"/>
              </w:rPr>
              <w:t>248</w:t>
            </w:r>
            <w:r w:rsidR="00B57F83">
              <w:rPr>
                <w:rFonts w:eastAsia="Arial"/>
                <w:b w:val="0"/>
                <w:i w:val="0"/>
                <w:strike w:val="0"/>
              </w:rPr>
              <w:t>,6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76B01" w:rsidRPr="000B34B3" w:rsidRDefault="00876B01" w:rsidP="000B34B3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76B01" w:rsidRPr="00E53210" w:rsidRDefault="00876B01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76B01" w:rsidRPr="00E53210" w:rsidRDefault="00876B01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6B01" w:rsidRPr="00E53210" w:rsidRDefault="00876B01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</w:tr>
      <w:tr w:rsidR="00876B01" w:rsidRPr="00E53210" w:rsidTr="00B11CC8">
        <w:trPr>
          <w:trHeight w:val="285"/>
        </w:trPr>
        <w:tc>
          <w:tcPr>
            <w:tcW w:w="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76B01" w:rsidRPr="00E53210" w:rsidRDefault="00876B01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8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76B01" w:rsidRPr="00E53210" w:rsidRDefault="00876B01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21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76B01" w:rsidRPr="00E53210" w:rsidRDefault="00876B01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933" w:type="dxa"/>
            <w:vMerge/>
            <w:tcBorders>
              <w:left w:val="single" w:sz="4" w:space="0" w:color="000000"/>
            </w:tcBorders>
          </w:tcPr>
          <w:p w:rsidR="00876B01" w:rsidRPr="00E53210" w:rsidRDefault="00876B01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76B01" w:rsidRPr="002612BA" w:rsidRDefault="00876B01" w:rsidP="0073434F">
            <w:pPr>
              <w:widowControl w:val="0"/>
              <w:autoSpaceDE w:val="0"/>
              <w:autoSpaceDN w:val="0"/>
              <w:adjustRightInd w:val="0"/>
              <w:jc w:val="center"/>
              <w:rPr>
                <w:b w:val="0"/>
                <w:bCs/>
                <w:i w:val="0"/>
                <w:iCs/>
                <w:strike w:val="0"/>
              </w:rPr>
            </w:pPr>
            <w:r w:rsidRPr="002612BA">
              <w:rPr>
                <w:b w:val="0"/>
                <w:i w:val="0"/>
                <w:strike w:val="0"/>
                <w:sz w:val="22"/>
                <w:szCs w:val="22"/>
              </w:rPr>
              <w:t>901</w:t>
            </w: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76B01" w:rsidRPr="002612BA" w:rsidRDefault="00876B01" w:rsidP="0073434F">
            <w:pPr>
              <w:widowControl w:val="0"/>
              <w:autoSpaceDE w:val="0"/>
              <w:autoSpaceDN w:val="0"/>
              <w:adjustRightInd w:val="0"/>
              <w:jc w:val="center"/>
              <w:rPr>
                <w:b w:val="0"/>
                <w:bCs/>
                <w:i w:val="0"/>
                <w:iCs/>
                <w:strike w:val="0"/>
              </w:rPr>
            </w:pPr>
            <w:r w:rsidRPr="002612BA">
              <w:rPr>
                <w:b w:val="0"/>
                <w:i w:val="0"/>
                <w:strike w:val="0"/>
                <w:sz w:val="22"/>
                <w:szCs w:val="22"/>
              </w:rPr>
              <w:t>01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76B01" w:rsidRPr="002612BA" w:rsidRDefault="00876B01" w:rsidP="0073434F">
            <w:pPr>
              <w:widowControl w:val="0"/>
              <w:autoSpaceDE w:val="0"/>
              <w:autoSpaceDN w:val="0"/>
              <w:adjustRightInd w:val="0"/>
              <w:jc w:val="center"/>
              <w:rPr>
                <w:b w:val="0"/>
                <w:bCs/>
                <w:i w:val="0"/>
                <w:iCs/>
                <w:strike w:val="0"/>
              </w:rPr>
            </w:pPr>
            <w:r w:rsidRPr="002612BA">
              <w:rPr>
                <w:b w:val="0"/>
                <w:i w:val="0"/>
                <w:strike w:val="0"/>
                <w:sz w:val="22"/>
                <w:szCs w:val="22"/>
              </w:rPr>
              <w:t>04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76B01" w:rsidRPr="002612BA" w:rsidRDefault="00876B01" w:rsidP="0073434F">
            <w:pPr>
              <w:widowControl w:val="0"/>
              <w:autoSpaceDE w:val="0"/>
              <w:autoSpaceDN w:val="0"/>
              <w:adjustRightInd w:val="0"/>
              <w:jc w:val="center"/>
              <w:rPr>
                <w:b w:val="0"/>
                <w:bCs/>
                <w:i w:val="0"/>
                <w:iCs/>
                <w:strike w:val="0"/>
              </w:rPr>
            </w:pPr>
            <w:r w:rsidRPr="002612BA">
              <w:rPr>
                <w:b w:val="0"/>
                <w:i w:val="0"/>
                <w:strike w:val="0"/>
                <w:sz w:val="22"/>
                <w:szCs w:val="22"/>
              </w:rPr>
              <w:t>0110102200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76B01" w:rsidRPr="002612BA" w:rsidRDefault="00876B01" w:rsidP="0073434F">
            <w:pPr>
              <w:widowControl w:val="0"/>
              <w:autoSpaceDE w:val="0"/>
              <w:autoSpaceDN w:val="0"/>
              <w:adjustRightInd w:val="0"/>
              <w:jc w:val="center"/>
              <w:rPr>
                <w:b w:val="0"/>
                <w:bCs/>
                <w:i w:val="0"/>
                <w:iCs/>
                <w:strike w:val="0"/>
              </w:rPr>
            </w:pPr>
            <w:r w:rsidRPr="002612BA">
              <w:rPr>
                <w:b w:val="0"/>
                <w:i w:val="0"/>
                <w:strike w:val="0"/>
                <w:sz w:val="22"/>
                <w:szCs w:val="22"/>
              </w:rPr>
              <w:t>244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76B01" w:rsidRPr="000B34B3" w:rsidRDefault="00876B01" w:rsidP="00D23A14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  <w:r w:rsidRPr="000B34B3">
              <w:rPr>
                <w:rFonts w:eastAsia="Arial"/>
                <w:b w:val="0"/>
                <w:i w:val="0"/>
                <w:strike w:val="0"/>
              </w:rPr>
              <w:t>2</w:t>
            </w:r>
            <w:r w:rsidR="00D23A14">
              <w:rPr>
                <w:rFonts w:eastAsia="Arial"/>
                <w:b w:val="0"/>
                <w:i w:val="0"/>
                <w:strike w:val="0"/>
              </w:rPr>
              <w:t>35</w:t>
            </w:r>
            <w:r w:rsidR="00B57F83">
              <w:rPr>
                <w:rFonts w:eastAsia="Arial"/>
                <w:b w:val="0"/>
                <w:i w:val="0"/>
                <w:strike w:val="0"/>
              </w:rPr>
              <w:t>,</w:t>
            </w:r>
            <w:r w:rsidRPr="000B34B3">
              <w:rPr>
                <w:rFonts w:eastAsia="Arial"/>
                <w:b w:val="0"/>
                <w:i w:val="0"/>
                <w:strike w:val="0"/>
              </w:rPr>
              <w:t>8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76B01" w:rsidRPr="000B34B3" w:rsidRDefault="00B57F83" w:rsidP="000B34B3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  <w:r>
              <w:rPr>
                <w:rFonts w:eastAsia="Arial"/>
                <w:b w:val="0"/>
                <w:i w:val="0"/>
                <w:strike w:val="0"/>
              </w:rPr>
              <w:t>0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6B01" w:rsidRPr="000B34B3" w:rsidRDefault="00876B01" w:rsidP="000B34B3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76B01" w:rsidRPr="00712BA0" w:rsidRDefault="00876B01" w:rsidP="0073434F">
            <w:pPr>
              <w:widowControl w:val="0"/>
              <w:jc w:val="center"/>
              <w:rPr>
                <w:b w:val="0"/>
                <w:i w:val="0"/>
                <w:strike w:val="0"/>
                <w:sz w:val="20"/>
                <w:szCs w:val="20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76B01" w:rsidRPr="00E53210" w:rsidRDefault="00876B01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76B01" w:rsidRPr="00E53210" w:rsidRDefault="00876B01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6B01" w:rsidRPr="00E53210" w:rsidRDefault="00876B01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</w:tr>
      <w:tr w:rsidR="00876B01" w:rsidRPr="00E53210" w:rsidTr="00B11CC8">
        <w:trPr>
          <w:trHeight w:val="202"/>
        </w:trPr>
        <w:tc>
          <w:tcPr>
            <w:tcW w:w="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76B01" w:rsidRPr="00E53210" w:rsidRDefault="00876B01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8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76B01" w:rsidRPr="00E53210" w:rsidRDefault="00876B01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21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76B01" w:rsidRPr="00E53210" w:rsidRDefault="00876B01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933" w:type="dxa"/>
            <w:vMerge/>
            <w:tcBorders>
              <w:left w:val="single" w:sz="4" w:space="0" w:color="000000"/>
            </w:tcBorders>
          </w:tcPr>
          <w:p w:rsidR="00876B01" w:rsidRPr="00E53210" w:rsidRDefault="00876B01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76B01" w:rsidRPr="002612BA" w:rsidRDefault="00876B01" w:rsidP="0073434F">
            <w:pPr>
              <w:widowControl w:val="0"/>
              <w:autoSpaceDE w:val="0"/>
              <w:autoSpaceDN w:val="0"/>
              <w:adjustRightInd w:val="0"/>
              <w:jc w:val="center"/>
              <w:rPr>
                <w:b w:val="0"/>
                <w:bCs/>
                <w:i w:val="0"/>
                <w:iCs/>
                <w:strike w:val="0"/>
              </w:rPr>
            </w:pPr>
            <w:r w:rsidRPr="002612BA">
              <w:rPr>
                <w:b w:val="0"/>
                <w:i w:val="0"/>
                <w:strike w:val="0"/>
                <w:sz w:val="22"/>
                <w:szCs w:val="22"/>
              </w:rPr>
              <w:t>901</w:t>
            </w: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76B01" w:rsidRPr="002612BA" w:rsidRDefault="00876B01" w:rsidP="0073434F">
            <w:pPr>
              <w:widowControl w:val="0"/>
              <w:autoSpaceDE w:val="0"/>
              <w:autoSpaceDN w:val="0"/>
              <w:adjustRightInd w:val="0"/>
              <w:jc w:val="center"/>
              <w:rPr>
                <w:b w:val="0"/>
                <w:bCs/>
                <w:i w:val="0"/>
                <w:iCs/>
                <w:strike w:val="0"/>
              </w:rPr>
            </w:pPr>
            <w:r w:rsidRPr="002612BA">
              <w:rPr>
                <w:b w:val="0"/>
                <w:i w:val="0"/>
                <w:strike w:val="0"/>
                <w:sz w:val="22"/>
                <w:szCs w:val="22"/>
              </w:rPr>
              <w:t>01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76B01" w:rsidRPr="002612BA" w:rsidRDefault="00876B01" w:rsidP="0073434F">
            <w:pPr>
              <w:widowControl w:val="0"/>
              <w:autoSpaceDE w:val="0"/>
              <w:autoSpaceDN w:val="0"/>
              <w:adjustRightInd w:val="0"/>
              <w:jc w:val="center"/>
              <w:rPr>
                <w:b w:val="0"/>
                <w:bCs/>
                <w:i w:val="0"/>
                <w:iCs/>
                <w:strike w:val="0"/>
              </w:rPr>
            </w:pPr>
            <w:r w:rsidRPr="002612BA">
              <w:rPr>
                <w:b w:val="0"/>
                <w:i w:val="0"/>
                <w:strike w:val="0"/>
                <w:sz w:val="22"/>
                <w:szCs w:val="22"/>
              </w:rPr>
              <w:t>04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76B01" w:rsidRPr="002612BA" w:rsidRDefault="00876B01" w:rsidP="0073434F">
            <w:pPr>
              <w:widowControl w:val="0"/>
              <w:autoSpaceDE w:val="0"/>
              <w:autoSpaceDN w:val="0"/>
              <w:adjustRightInd w:val="0"/>
              <w:jc w:val="center"/>
              <w:rPr>
                <w:b w:val="0"/>
                <w:bCs/>
                <w:i w:val="0"/>
                <w:iCs/>
                <w:strike w:val="0"/>
              </w:rPr>
            </w:pPr>
            <w:r w:rsidRPr="002612BA">
              <w:rPr>
                <w:b w:val="0"/>
                <w:i w:val="0"/>
                <w:strike w:val="0"/>
                <w:sz w:val="22"/>
                <w:szCs w:val="22"/>
              </w:rPr>
              <w:t>0110102200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76B01" w:rsidRPr="002612BA" w:rsidRDefault="00876B01" w:rsidP="0073434F">
            <w:pPr>
              <w:widowControl w:val="0"/>
              <w:autoSpaceDE w:val="0"/>
              <w:autoSpaceDN w:val="0"/>
              <w:adjustRightInd w:val="0"/>
              <w:jc w:val="center"/>
              <w:rPr>
                <w:b w:val="0"/>
                <w:bCs/>
                <w:i w:val="0"/>
                <w:iCs/>
                <w:strike w:val="0"/>
              </w:rPr>
            </w:pPr>
            <w:r w:rsidRPr="002612BA">
              <w:rPr>
                <w:b w:val="0"/>
                <w:i w:val="0"/>
                <w:strike w:val="0"/>
                <w:sz w:val="22"/>
                <w:szCs w:val="22"/>
              </w:rPr>
              <w:t>851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76B01" w:rsidRPr="000B34B3" w:rsidRDefault="00D23A14" w:rsidP="000B34B3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  <w:r>
              <w:rPr>
                <w:rFonts w:eastAsia="Arial"/>
                <w:b w:val="0"/>
                <w:i w:val="0"/>
                <w:strike w:val="0"/>
              </w:rPr>
              <w:t>1,2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76B01" w:rsidRPr="000B34B3" w:rsidRDefault="000B34B3" w:rsidP="00B57F83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  <w:r w:rsidRPr="000B34B3">
              <w:rPr>
                <w:rFonts w:eastAsia="Arial"/>
                <w:b w:val="0"/>
                <w:i w:val="0"/>
                <w:strike w:val="0"/>
              </w:rPr>
              <w:t>0,</w:t>
            </w:r>
            <w:r w:rsidR="00B57F83">
              <w:rPr>
                <w:rFonts w:eastAsia="Arial"/>
                <w:b w:val="0"/>
                <w:i w:val="0"/>
                <w:strike w:val="0"/>
              </w:rPr>
              <w:t>0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6B01" w:rsidRPr="000B34B3" w:rsidRDefault="00876B01" w:rsidP="000B34B3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76B01" w:rsidRPr="00712BA0" w:rsidRDefault="00876B01" w:rsidP="0073434F">
            <w:pPr>
              <w:widowControl w:val="0"/>
              <w:jc w:val="center"/>
              <w:rPr>
                <w:b w:val="0"/>
                <w:i w:val="0"/>
                <w:strike w:val="0"/>
                <w:sz w:val="20"/>
                <w:szCs w:val="20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76B01" w:rsidRPr="00E53210" w:rsidRDefault="00876B01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76B01" w:rsidRPr="00E53210" w:rsidRDefault="00876B01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6B01" w:rsidRPr="00E53210" w:rsidRDefault="00876B01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</w:tr>
      <w:tr w:rsidR="00876B01" w:rsidRPr="00E53210" w:rsidTr="00B11CC8">
        <w:trPr>
          <w:trHeight w:val="255"/>
        </w:trPr>
        <w:tc>
          <w:tcPr>
            <w:tcW w:w="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76B01" w:rsidRPr="00E53210" w:rsidRDefault="00876B01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8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76B01" w:rsidRPr="00E53210" w:rsidRDefault="00876B01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21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76B01" w:rsidRPr="00E53210" w:rsidRDefault="00876B01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933" w:type="dxa"/>
            <w:vMerge/>
            <w:tcBorders>
              <w:left w:val="single" w:sz="4" w:space="0" w:color="000000"/>
            </w:tcBorders>
          </w:tcPr>
          <w:p w:rsidR="00876B01" w:rsidRPr="00E53210" w:rsidRDefault="00876B01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76B01" w:rsidRPr="002612BA" w:rsidRDefault="00876B01" w:rsidP="0073434F">
            <w:pPr>
              <w:widowControl w:val="0"/>
              <w:autoSpaceDE w:val="0"/>
              <w:autoSpaceDN w:val="0"/>
              <w:adjustRightInd w:val="0"/>
              <w:jc w:val="center"/>
              <w:rPr>
                <w:b w:val="0"/>
                <w:bCs/>
                <w:i w:val="0"/>
                <w:iCs/>
                <w:strike w:val="0"/>
              </w:rPr>
            </w:pPr>
            <w:r w:rsidRPr="002612BA">
              <w:rPr>
                <w:b w:val="0"/>
                <w:i w:val="0"/>
                <w:strike w:val="0"/>
                <w:sz w:val="22"/>
                <w:szCs w:val="22"/>
              </w:rPr>
              <w:t>901</w:t>
            </w: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76B01" w:rsidRPr="002612BA" w:rsidRDefault="00876B01" w:rsidP="0073434F">
            <w:pPr>
              <w:widowControl w:val="0"/>
              <w:autoSpaceDE w:val="0"/>
              <w:autoSpaceDN w:val="0"/>
              <w:adjustRightInd w:val="0"/>
              <w:jc w:val="center"/>
              <w:rPr>
                <w:b w:val="0"/>
                <w:bCs/>
                <w:i w:val="0"/>
                <w:iCs/>
                <w:strike w:val="0"/>
              </w:rPr>
            </w:pPr>
            <w:r w:rsidRPr="002612BA">
              <w:rPr>
                <w:b w:val="0"/>
                <w:i w:val="0"/>
                <w:strike w:val="0"/>
                <w:sz w:val="22"/>
                <w:szCs w:val="22"/>
              </w:rPr>
              <w:t>01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76B01" w:rsidRPr="002612BA" w:rsidRDefault="00876B01" w:rsidP="0073434F">
            <w:pPr>
              <w:widowControl w:val="0"/>
              <w:autoSpaceDE w:val="0"/>
              <w:autoSpaceDN w:val="0"/>
              <w:adjustRightInd w:val="0"/>
              <w:jc w:val="center"/>
              <w:rPr>
                <w:b w:val="0"/>
                <w:bCs/>
                <w:i w:val="0"/>
                <w:iCs/>
                <w:strike w:val="0"/>
              </w:rPr>
            </w:pPr>
            <w:r w:rsidRPr="002612BA">
              <w:rPr>
                <w:b w:val="0"/>
                <w:i w:val="0"/>
                <w:strike w:val="0"/>
                <w:sz w:val="22"/>
                <w:szCs w:val="22"/>
              </w:rPr>
              <w:t>04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76B01" w:rsidRPr="002612BA" w:rsidRDefault="00876B01" w:rsidP="0073434F">
            <w:pPr>
              <w:widowControl w:val="0"/>
              <w:autoSpaceDE w:val="0"/>
              <w:autoSpaceDN w:val="0"/>
              <w:adjustRightInd w:val="0"/>
              <w:jc w:val="center"/>
              <w:rPr>
                <w:b w:val="0"/>
                <w:bCs/>
                <w:i w:val="0"/>
                <w:iCs/>
                <w:strike w:val="0"/>
              </w:rPr>
            </w:pPr>
            <w:r w:rsidRPr="002612BA">
              <w:rPr>
                <w:b w:val="0"/>
                <w:i w:val="0"/>
                <w:strike w:val="0"/>
                <w:sz w:val="22"/>
                <w:szCs w:val="22"/>
              </w:rPr>
              <w:t>0110102200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76B01" w:rsidRPr="002612BA" w:rsidRDefault="00876B01" w:rsidP="0073434F">
            <w:pPr>
              <w:widowControl w:val="0"/>
              <w:autoSpaceDE w:val="0"/>
              <w:autoSpaceDN w:val="0"/>
              <w:adjustRightInd w:val="0"/>
              <w:jc w:val="center"/>
              <w:rPr>
                <w:b w:val="0"/>
                <w:bCs/>
                <w:i w:val="0"/>
                <w:iCs/>
                <w:strike w:val="0"/>
              </w:rPr>
            </w:pPr>
            <w:r w:rsidRPr="002612BA">
              <w:rPr>
                <w:b w:val="0"/>
                <w:i w:val="0"/>
                <w:strike w:val="0"/>
                <w:sz w:val="22"/>
                <w:szCs w:val="22"/>
              </w:rPr>
              <w:t>852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76B01" w:rsidRPr="000B34B3" w:rsidRDefault="00B71735" w:rsidP="00D23A14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  <w:r>
              <w:rPr>
                <w:rFonts w:eastAsia="Arial"/>
                <w:b w:val="0"/>
                <w:i w:val="0"/>
                <w:strike w:val="0"/>
              </w:rPr>
              <w:t>1,7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76B01" w:rsidRPr="00E53210" w:rsidRDefault="00B57F83" w:rsidP="000B34B3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  <w:r>
              <w:rPr>
                <w:rFonts w:eastAsia="Arial"/>
                <w:b w:val="0"/>
                <w:i w:val="0"/>
                <w:strike w:val="0"/>
              </w:rPr>
              <w:t>0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6B01" w:rsidRPr="00E53210" w:rsidRDefault="00876B01" w:rsidP="000B34B3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76B01" w:rsidRPr="00E53210" w:rsidRDefault="00876B01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76B01" w:rsidRPr="00E53210" w:rsidRDefault="00876B01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76B01" w:rsidRPr="00E53210" w:rsidRDefault="00876B01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6B01" w:rsidRPr="00E53210" w:rsidRDefault="00876B01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</w:tr>
      <w:tr w:rsidR="00876B01" w:rsidRPr="00E53210" w:rsidTr="00B11CC8">
        <w:trPr>
          <w:trHeight w:val="255"/>
        </w:trPr>
        <w:tc>
          <w:tcPr>
            <w:tcW w:w="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76B01" w:rsidRPr="00E53210" w:rsidRDefault="00876B01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8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76B01" w:rsidRPr="00E53210" w:rsidRDefault="00876B01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21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76B01" w:rsidRPr="00E53210" w:rsidRDefault="00876B01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933" w:type="dxa"/>
            <w:vMerge/>
            <w:tcBorders>
              <w:left w:val="single" w:sz="4" w:space="0" w:color="000000"/>
            </w:tcBorders>
          </w:tcPr>
          <w:p w:rsidR="00876B01" w:rsidRPr="00E53210" w:rsidRDefault="00876B01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76B01" w:rsidRPr="002612BA" w:rsidRDefault="00876B01" w:rsidP="0073434F">
            <w:pPr>
              <w:widowControl w:val="0"/>
              <w:autoSpaceDE w:val="0"/>
              <w:autoSpaceDN w:val="0"/>
              <w:adjustRightInd w:val="0"/>
              <w:jc w:val="center"/>
              <w:rPr>
                <w:b w:val="0"/>
                <w:bCs/>
                <w:i w:val="0"/>
                <w:iCs/>
                <w:strike w:val="0"/>
              </w:rPr>
            </w:pPr>
            <w:r w:rsidRPr="002612BA">
              <w:rPr>
                <w:b w:val="0"/>
                <w:i w:val="0"/>
                <w:strike w:val="0"/>
                <w:sz w:val="22"/>
                <w:szCs w:val="22"/>
              </w:rPr>
              <w:t>901</w:t>
            </w: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76B01" w:rsidRPr="002612BA" w:rsidRDefault="00876B01" w:rsidP="0073434F">
            <w:pPr>
              <w:widowControl w:val="0"/>
              <w:autoSpaceDE w:val="0"/>
              <w:autoSpaceDN w:val="0"/>
              <w:adjustRightInd w:val="0"/>
              <w:jc w:val="center"/>
              <w:rPr>
                <w:b w:val="0"/>
                <w:bCs/>
                <w:i w:val="0"/>
                <w:iCs/>
                <w:strike w:val="0"/>
              </w:rPr>
            </w:pPr>
            <w:r w:rsidRPr="002612BA">
              <w:rPr>
                <w:b w:val="0"/>
                <w:i w:val="0"/>
                <w:strike w:val="0"/>
                <w:sz w:val="22"/>
                <w:szCs w:val="22"/>
              </w:rPr>
              <w:t>01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76B01" w:rsidRPr="002612BA" w:rsidRDefault="00876B01" w:rsidP="0073434F">
            <w:pPr>
              <w:widowControl w:val="0"/>
              <w:autoSpaceDE w:val="0"/>
              <w:autoSpaceDN w:val="0"/>
              <w:adjustRightInd w:val="0"/>
              <w:jc w:val="center"/>
              <w:rPr>
                <w:b w:val="0"/>
                <w:bCs/>
                <w:i w:val="0"/>
                <w:iCs/>
                <w:strike w:val="0"/>
              </w:rPr>
            </w:pPr>
            <w:r w:rsidRPr="002612BA">
              <w:rPr>
                <w:b w:val="0"/>
                <w:i w:val="0"/>
                <w:strike w:val="0"/>
                <w:sz w:val="22"/>
                <w:szCs w:val="22"/>
              </w:rPr>
              <w:t>04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76B01" w:rsidRPr="002612BA" w:rsidRDefault="00876B01" w:rsidP="0073434F">
            <w:pPr>
              <w:widowControl w:val="0"/>
              <w:autoSpaceDE w:val="0"/>
              <w:autoSpaceDN w:val="0"/>
              <w:adjustRightInd w:val="0"/>
              <w:jc w:val="center"/>
              <w:rPr>
                <w:b w:val="0"/>
                <w:bCs/>
                <w:i w:val="0"/>
                <w:iCs/>
                <w:strike w:val="0"/>
              </w:rPr>
            </w:pPr>
            <w:r w:rsidRPr="002612BA">
              <w:rPr>
                <w:b w:val="0"/>
                <w:i w:val="0"/>
                <w:strike w:val="0"/>
                <w:sz w:val="22"/>
                <w:szCs w:val="22"/>
              </w:rPr>
              <w:t>0110102200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76B01" w:rsidRPr="002612BA" w:rsidRDefault="00876B01" w:rsidP="0073434F">
            <w:pPr>
              <w:widowControl w:val="0"/>
              <w:autoSpaceDE w:val="0"/>
              <w:autoSpaceDN w:val="0"/>
              <w:adjustRightInd w:val="0"/>
              <w:jc w:val="center"/>
              <w:rPr>
                <w:b w:val="0"/>
                <w:bCs/>
                <w:i w:val="0"/>
                <w:iCs/>
                <w:strike w:val="0"/>
              </w:rPr>
            </w:pPr>
            <w:r w:rsidRPr="002612BA">
              <w:rPr>
                <w:b w:val="0"/>
                <w:i w:val="0"/>
                <w:strike w:val="0"/>
                <w:sz w:val="22"/>
                <w:szCs w:val="22"/>
              </w:rPr>
              <w:t>853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76B01" w:rsidRPr="00E53210" w:rsidRDefault="00876B01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76B01" w:rsidRPr="00E53210" w:rsidRDefault="00876B01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6B01" w:rsidRPr="00E53210" w:rsidRDefault="00876B01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76B01" w:rsidRPr="00E53210" w:rsidRDefault="00876B01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76B01" w:rsidRPr="00E53210" w:rsidRDefault="00876B01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76B01" w:rsidRPr="00E53210" w:rsidRDefault="00876B01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6B01" w:rsidRPr="00E53210" w:rsidRDefault="00876B01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</w:tr>
      <w:tr w:rsidR="00876B01" w:rsidRPr="00E53210" w:rsidTr="00B11CC8">
        <w:trPr>
          <w:trHeight w:val="255"/>
        </w:trPr>
        <w:tc>
          <w:tcPr>
            <w:tcW w:w="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76B01" w:rsidRPr="00E53210" w:rsidRDefault="00876B01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8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76B01" w:rsidRPr="00E53210" w:rsidRDefault="00876B01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21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76B01" w:rsidRPr="00E53210" w:rsidRDefault="00876B01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933" w:type="dxa"/>
            <w:vMerge/>
            <w:tcBorders>
              <w:left w:val="single" w:sz="4" w:space="0" w:color="000000"/>
            </w:tcBorders>
          </w:tcPr>
          <w:p w:rsidR="00876B01" w:rsidRPr="00E53210" w:rsidRDefault="00876B01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76B01" w:rsidRPr="002612BA" w:rsidRDefault="00876B01" w:rsidP="0073434F">
            <w:pPr>
              <w:widowControl w:val="0"/>
              <w:autoSpaceDE w:val="0"/>
              <w:autoSpaceDN w:val="0"/>
              <w:adjustRightInd w:val="0"/>
              <w:jc w:val="center"/>
              <w:rPr>
                <w:b w:val="0"/>
                <w:bCs/>
                <w:i w:val="0"/>
                <w:iCs/>
                <w:strike w:val="0"/>
              </w:rPr>
            </w:pPr>
            <w:r w:rsidRPr="002612BA">
              <w:rPr>
                <w:b w:val="0"/>
                <w:i w:val="0"/>
                <w:strike w:val="0"/>
                <w:sz w:val="22"/>
                <w:szCs w:val="22"/>
              </w:rPr>
              <w:t>901</w:t>
            </w: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76B01" w:rsidRPr="002612BA" w:rsidRDefault="00876B01" w:rsidP="0073434F">
            <w:pPr>
              <w:widowControl w:val="0"/>
              <w:autoSpaceDE w:val="0"/>
              <w:autoSpaceDN w:val="0"/>
              <w:adjustRightInd w:val="0"/>
              <w:jc w:val="center"/>
              <w:rPr>
                <w:b w:val="0"/>
                <w:bCs/>
                <w:i w:val="0"/>
                <w:iCs/>
                <w:strike w:val="0"/>
              </w:rPr>
            </w:pPr>
            <w:r w:rsidRPr="002612BA">
              <w:rPr>
                <w:b w:val="0"/>
                <w:i w:val="0"/>
                <w:strike w:val="0"/>
                <w:sz w:val="22"/>
                <w:szCs w:val="22"/>
              </w:rPr>
              <w:t>01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76B01" w:rsidRPr="002612BA" w:rsidRDefault="00876B01" w:rsidP="0073434F">
            <w:pPr>
              <w:widowControl w:val="0"/>
              <w:autoSpaceDE w:val="0"/>
              <w:autoSpaceDN w:val="0"/>
              <w:adjustRightInd w:val="0"/>
              <w:jc w:val="center"/>
              <w:rPr>
                <w:b w:val="0"/>
                <w:bCs/>
                <w:i w:val="0"/>
                <w:iCs/>
                <w:strike w:val="0"/>
              </w:rPr>
            </w:pPr>
            <w:r w:rsidRPr="002612BA">
              <w:rPr>
                <w:b w:val="0"/>
                <w:i w:val="0"/>
                <w:strike w:val="0"/>
                <w:sz w:val="22"/>
                <w:szCs w:val="22"/>
              </w:rPr>
              <w:t>04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76B01" w:rsidRPr="002612BA" w:rsidRDefault="000B34B3" w:rsidP="000B34B3">
            <w:pPr>
              <w:widowControl w:val="0"/>
              <w:autoSpaceDE w:val="0"/>
              <w:autoSpaceDN w:val="0"/>
              <w:adjustRightInd w:val="0"/>
              <w:jc w:val="center"/>
              <w:rPr>
                <w:b w:val="0"/>
                <w:bCs/>
                <w:i w:val="0"/>
                <w:iCs/>
                <w:strike w:val="0"/>
              </w:rPr>
            </w:pPr>
            <w:r>
              <w:rPr>
                <w:b w:val="0"/>
                <w:i w:val="0"/>
                <w:strike w:val="0"/>
                <w:sz w:val="22"/>
                <w:szCs w:val="22"/>
              </w:rPr>
              <w:t>0</w:t>
            </w:r>
            <w:r w:rsidR="00876B01" w:rsidRPr="002612BA">
              <w:rPr>
                <w:b w:val="0"/>
                <w:i w:val="0"/>
                <w:strike w:val="0"/>
                <w:sz w:val="22"/>
                <w:szCs w:val="22"/>
              </w:rPr>
              <w:t>101021</w:t>
            </w:r>
            <w:r>
              <w:rPr>
                <w:b w:val="0"/>
                <w:i w:val="0"/>
                <w:strike w:val="0"/>
                <w:sz w:val="22"/>
                <w:szCs w:val="22"/>
              </w:rPr>
              <w:t>1</w:t>
            </w:r>
            <w:r w:rsidR="00876B01" w:rsidRPr="002612BA">
              <w:rPr>
                <w:b w:val="0"/>
                <w:i w:val="0"/>
                <w:strike w:val="0"/>
                <w:sz w:val="22"/>
                <w:szCs w:val="22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76B01" w:rsidRPr="002612BA" w:rsidRDefault="00876B01" w:rsidP="0073434F">
            <w:pPr>
              <w:widowControl w:val="0"/>
              <w:autoSpaceDE w:val="0"/>
              <w:autoSpaceDN w:val="0"/>
              <w:adjustRightInd w:val="0"/>
              <w:jc w:val="center"/>
              <w:rPr>
                <w:b w:val="0"/>
                <w:bCs/>
                <w:i w:val="0"/>
                <w:iCs/>
                <w:strike w:val="0"/>
              </w:rPr>
            </w:pPr>
            <w:r w:rsidRPr="002612BA">
              <w:rPr>
                <w:b w:val="0"/>
                <w:i w:val="0"/>
                <w:strike w:val="0"/>
                <w:sz w:val="22"/>
                <w:szCs w:val="22"/>
              </w:rPr>
              <w:t>121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76B01" w:rsidRPr="00E53210" w:rsidRDefault="000B34B3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  <w:r>
              <w:rPr>
                <w:rFonts w:eastAsia="Arial"/>
                <w:b w:val="0"/>
                <w:i w:val="0"/>
                <w:strike w:val="0"/>
              </w:rPr>
              <w:t>469,</w:t>
            </w:r>
            <w:r w:rsidR="00B71735">
              <w:rPr>
                <w:rFonts w:eastAsia="Arial"/>
                <w:b w:val="0"/>
                <w:i w:val="0"/>
                <w:strike w:val="0"/>
              </w:rPr>
              <w:t>0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76B01" w:rsidRPr="00E53210" w:rsidRDefault="000B34B3" w:rsidP="00B57F83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  <w:r>
              <w:rPr>
                <w:rFonts w:eastAsia="Arial"/>
                <w:b w:val="0"/>
                <w:i w:val="0"/>
                <w:strike w:val="0"/>
              </w:rPr>
              <w:t>4</w:t>
            </w:r>
            <w:r w:rsidR="00B57F83">
              <w:rPr>
                <w:rFonts w:eastAsia="Arial"/>
                <w:b w:val="0"/>
                <w:i w:val="0"/>
                <w:strike w:val="0"/>
              </w:rPr>
              <w:t>3</w:t>
            </w:r>
            <w:r>
              <w:rPr>
                <w:rFonts w:eastAsia="Arial"/>
                <w:b w:val="0"/>
                <w:i w:val="0"/>
                <w:strike w:val="0"/>
              </w:rPr>
              <w:t>9,6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6B01" w:rsidRPr="00E53210" w:rsidRDefault="00B57F83" w:rsidP="00B57F83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  <w:r>
              <w:rPr>
                <w:rFonts w:eastAsia="Arial"/>
                <w:b w:val="0"/>
                <w:i w:val="0"/>
                <w:strike w:val="0"/>
              </w:rPr>
              <w:t>445,5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76B01" w:rsidRPr="00E53210" w:rsidRDefault="00876B01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76B01" w:rsidRPr="00E53210" w:rsidRDefault="00876B01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76B01" w:rsidRPr="00E53210" w:rsidRDefault="00876B01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6B01" w:rsidRPr="00E53210" w:rsidRDefault="00876B01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</w:tr>
      <w:tr w:rsidR="00AB4D05" w:rsidRPr="00E53210" w:rsidTr="00B11CC8">
        <w:trPr>
          <w:trHeight w:val="118"/>
        </w:trPr>
        <w:tc>
          <w:tcPr>
            <w:tcW w:w="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B4D05" w:rsidRPr="00E53210" w:rsidRDefault="00AB4D05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8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B4D05" w:rsidRPr="00E53210" w:rsidRDefault="00AB4D05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21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B4D05" w:rsidRPr="00E53210" w:rsidRDefault="00AB4D05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933" w:type="dxa"/>
            <w:vMerge/>
            <w:tcBorders>
              <w:left w:val="single" w:sz="4" w:space="0" w:color="000000"/>
            </w:tcBorders>
          </w:tcPr>
          <w:p w:rsidR="00AB4D05" w:rsidRPr="00E53210" w:rsidRDefault="00AB4D05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B4D05" w:rsidRPr="002612BA" w:rsidRDefault="00AB4D05" w:rsidP="0073434F">
            <w:pPr>
              <w:widowControl w:val="0"/>
              <w:autoSpaceDE w:val="0"/>
              <w:autoSpaceDN w:val="0"/>
              <w:adjustRightInd w:val="0"/>
              <w:jc w:val="center"/>
              <w:rPr>
                <w:b w:val="0"/>
                <w:bCs/>
                <w:i w:val="0"/>
                <w:iCs/>
                <w:strike w:val="0"/>
              </w:rPr>
            </w:pPr>
            <w:r w:rsidRPr="002612BA">
              <w:rPr>
                <w:b w:val="0"/>
                <w:i w:val="0"/>
                <w:strike w:val="0"/>
                <w:sz w:val="22"/>
                <w:szCs w:val="22"/>
              </w:rPr>
              <w:t>901</w:t>
            </w: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B4D05" w:rsidRPr="002612BA" w:rsidRDefault="00AB4D05" w:rsidP="0073434F">
            <w:pPr>
              <w:widowControl w:val="0"/>
              <w:autoSpaceDE w:val="0"/>
              <w:autoSpaceDN w:val="0"/>
              <w:adjustRightInd w:val="0"/>
              <w:jc w:val="center"/>
              <w:rPr>
                <w:b w:val="0"/>
                <w:bCs/>
                <w:i w:val="0"/>
                <w:iCs/>
                <w:strike w:val="0"/>
              </w:rPr>
            </w:pPr>
            <w:r w:rsidRPr="002612BA">
              <w:rPr>
                <w:b w:val="0"/>
                <w:i w:val="0"/>
                <w:strike w:val="0"/>
                <w:sz w:val="22"/>
                <w:szCs w:val="22"/>
              </w:rPr>
              <w:t>01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B4D05" w:rsidRPr="002612BA" w:rsidRDefault="00AB4D05" w:rsidP="0073434F">
            <w:pPr>
              <w:widowControl w:val="0"/>
              <w:autoSpaceDE w:val="0"/>
              <w:autoSpaceDN w:val="0"/>
              <w:adjustRightInd w:val="0"/>
              <w:jc w:val="center"/>
              <w:rPr>
                <w:b w:val="0"/>
                <w:bCs/>
                <w:i w:val="0"/>
                <w:iCs/>
                <w:strike w:val="0"/>
              </w:rPr>
            </w:pPr>
            <w:r w:rsidRPr="002612BA">
              <w:rPr>
                <w:b w:val="0"/>
                <w:i w:val="0"/>
                <w:strike w:val="0"/>
                <w:sz w:val="22"/>
                <w:szCs w:val="22"/>
              </w:rPr>
              <w:t>04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B4D05" w:rsidRPr="002612BA" w:rsidRDefault="00AB4D05" w:rsidP="006207F2">
            <w:pPr>
              <w:widowControl w:val="0"/>
              <w:autoSpaceDE w:val="0"/>
              <w:autoSpaceDN w:val="0"/>
              <w:adjustRightInd w:val="0"/>
              <w:jc w:val="center"/>
              <w:rPr>
                <w:b w:val="0"/>
                <w:bCs/>
                <w:i w:val="0"/>
                <w:iCs/>
                <w:strike w:val="0"/>
              </w:rPr>
            </w:pPr>
            <w:r w:rsidRPr="002612BA">
              <w:rPr>
                <w:b w:val="0"/>
                <w:i w:val="0"/>
                <w:strike w:val="0"/>
                <w:sz w:val="22"/>
                <w:szCs w:val="22"/>
              </w:rPr>
              <w:t>01101021</w:t>
            </w:r>
            <w:r w:rsidR="006207F2">
              <w:rPr>
                <w:b w:val="0"/>
                <w:i w:val="0"/>
                <w:strike w:val="0"/>
                <w:sz w:val="22"/>
                <w:szCs w:val="22"/>
              </w:rPr>
              <w:t>1</w:t>
            </w:r>
            <w:r w:rsidRPr="002612BA">
              <w:rPr>
                <w:b w:val="0"/>
                <w:i w:val="0"/>
                <w:strike w:val="0"/>
                <w:sz w:val="22"/>
                <w:szCs w:val="22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B4D05" w:rsidRPr="002612BA" w:rsidRDefault="00AB4D05" w:rsidP="0073434F">
            <w:pPr>
              <w:widowControl w:val="0"/>
              <w:autoSpaceDE w:val="0"/>
              <w:autoSpaceDN w:val="0"/>
              <w:adjustRightInd w:val="0"/>
              <w:jc w:val="center"/>
              <w:rPr>
                <w:b w:val="0"/>
                <w:bCs/>
                <w:i w:val="0"/>
                <w:iCs/>
                <w:strike w:val="0"/>
              </w:rPr>
            </w:pPr>
            <w:r w:rsidRPr="002612BA">
              <w:rPr>
                <w:b w:val="0"/>
                <w:i w:val="0"/>
                <w:strike w:val="0"/>
                <w:sz w:val="22"/>
                <w:szCs w:val="22"/>
              </w:rPr>
              <w:t>122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B4D05" w:rsidRPr="00AB4D05" w:rsidRDefault="00AB4D05" w:rsidP="00AB4D05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  <w:r w:rsidRPr="00AB4D05">
              <w:rPr>
                <w:rFonts w:eastAsia="Arial"/>
                <w:b w:val="0"/>
                <w:i w:val="0"/>
                <w:strike w:val="0"/>
              </w:rPr>
              <w:t>99,9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B4D05" w:rsidRPr="00E53210" w:rsidRDefault="00AB4D05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  <w:r>
              <w:rPr>
                <w:rFonts w:eastAsia="Arial"/>
                <w:b w:val="0"/>
                <w:i w:val="0"/>
                <w:strike w:val="0"/>
              </w:rPr>
              <w:t>103,0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4D05" w:rsidRPr="00E53210" w:rsidRDefault="00AB4D05" w:rsidP="00B57F83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  <w:r>
              <w:rPr>
                <w:rFonts w:eastAsia="Arial"/>
                <w:b w:val="0"/>
                <w:i w:val="0"/>
                <w:strike w:val="0"/>
              </w:rPr>
              <w:t>10</w:t>
            </w:r>
            <w:r w:rsidR="00B57F83">
              <w:rPr>
                <w:rFonts w:eastAsia="Arial"/>
                <w:b w:val="0"/>
                <w:i w:val="0"/>
                <w:strike w:val="0"/>
              </w:rPr>
              <w:t>7</w:t>
            </w:r>
            <w:r>
              <w:rPr>
                <w:rFonts w:eastAsia="Arial"/>
                <w:b w:val="0"/>
                <w:i w:val="0"/>
                <w:strike w:val="0"/>
              </w:rPr>
              <w:t>,</w:t>
            </w:r>
            <w:r w:rsidR="00B57F83">
              <w:rPr>
                <w:rFonts w:eastAsia="Arial"/>
                <w:b w:val="0"/>
                <w:i w:val="0"/>
                <w:strike w:val="0"/>
              </w:rPr>
              <w:t>1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B4D05" w:rsidRPr="00E53210" w:rsidRDefault="00AB4D05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B4D05" w:rsidRPr="00E53210" w:rsidRDefault="00AB4D05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B4D05" w:rsidRPr="00E53210" w:rsidRDefault="00AB4D05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4D05" w:rsidRPr="00E53210" w:rsidRDefault="00AB4D05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</w:tr>
      <w:tr w:rsidR="00AB4D05" w:rsidRPr="00E53210" w:rsidTr="00B11CC8">
        <w:trPr>
          <w:trHeight w:val="255"/>
        </w:trPr>
        <w:tc>
          <w:tcPr>
            <w:tcW w:w="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B4D05" w:rsidRPr="00E53210" w:rsidRDefault="00AB4D05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8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B4D05" w:rsidRPr="00E53210" w:rsidRDefault="00AB4D05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21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B4D05" w:rsidRPr="00E53210" w:rsidRDefault="00AB4D05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933" w:type="dxa"/>
            <w:vMerge/>
            <w:tcBorders>
              <w:left w:val="single" w:sz="4" w:space="0" w:color="000000"/>
            </w:tcBorders>
          </w:tcPr>
          <w:p w:rsidR="00AB4D05" w:rsidRPr="00E53210" w:rsidRDefault="00AB4D05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B4D05" w:rsidRPr="002612BA" w:rsidRDefault="00AB4D05" w:rsidP="0073434F">
            <w:pPr>
              <w:widowControl w:val="0"/>
              <w:autoSpaceDE w:val="0"/>
              <w:autoSpaceDN w:val="0"/>
              <w:adjustRightInd w:val="0"/>
              <w:jc w:val="center"/>
              <w:rPr>
                <w:b w:val="0"/>
                <w:bCs/>
                <w:i w:val="0"/>
                <w:iCs/>
                <w:strike w:val="0"/>
              </w:rPr>
            </w:pPr>
            <w:r w:rsidRPr="002612BA">
              <w:rPr>
                <w:b w:val="0"/>
                <w:i w:val="0"/>
                <w:strike w:val="0"/>
                <w:sz w:val="22"/>
                <w:szCs w:val="22"/>
              </w:rPr>
              <w:t>901</w:t>
            </w: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B4D05" w:rsidRPr="002612BA" w:rsidRDefault="00AB4D05" w:rsidP="0073434F">
            <w:pPr>
              <w:widowControl w:val="0"/>
              <w:autoSpaceDE w:val="0"/>
              <w:autoSpaceDN w:val="0"/>
              <w:adjustRightInd w:val="0"/>
              <w:jc w:val="center"/>
              <w:rPr>
                <w:b w:val="0"/>
                <w:bCs/>
                <w:i w:val="0"/>
                <w:iCs/>
                <w:strike w:val="0"/>
              </w:rPr>
            </w:pPr>
            <w:r w:rsidRPr="002612BA">
              <w:rPr>
                <w:b w:val="0"/>
                <w:i w:val="0"/>
                <w:strike w:val="0"/>
                <w:sz w:val="22"/>
                <w:szCs w:val="22"/>
              </w:rPr>
              <w:t>01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B4D05" w:rsidRPr="002612BA" w:rsidRDefault="00AB4D05" w:rsidP="0073434F">
            <w:pPr>
              <w:widowControl w:val="0"/>
              <w:autoSpaceDE w:val="0"/>
              <w:autoSpaceDN w:val="0"/>
              <w:adjustRightInd w:val="0"/>
              <w:jc w:val="center"/>
              <w:rPr>
                <w:b w:val="0"/>
                <w:bCs/>
                <w:i w:val="0"/>
                <w:iCs/>
                <w:strike w:val="0"/>
              </w:rPr>
            </w:pPr>
            <w:r w:rsidRPr="002612BA">
              <w:rPr>
                <w:b w:val="0"/>
                <w:i w:val="0"/>
                <w:strike w:val="0"/>
                <w:sz w:val="22"/>
                <w:szCs w:val="22"/>
              </w:rPr>
              <w:t>04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B4D05" w:rsidRPr="002612BA" w:rsidRDefault="00AB4D05" w:rsidP="006207F2">
            <w:pPr>
              <w:widowControl w:val="0"/>
              <w:autoSpaceDE w:val="0"/>
              <w:autoSpaceDN w:val="0"/>
              <w:adjustRightInd w:val="0"/>
              <w:jc w:val="center"/>
              <w:rPr>
                <w:b w:val="0"/>
                <w:bCs/>
                <w:i w:val="0"/>
                <w:iCs/>
                <w:strike w:val="0"/>
              </w:rPr>
            </w:pPr>
            <w:r w:rsidRPr="002612BA">
              <w:rPr>
                <w:b w:val="0"/>
                <w:i w:val="0"/>
                <w:strike w:val="0"/>
                <w:sz w:val="22"/>
                <w:szCs w:val="22"/>
              </w:rPr>
              <w:t>01101021</w:t>
            </w:r>
            <w:r w:rsidR="006207F2">
              <w:rPr>
                <w:b w:val="0"/>
                <w:i w:val="0"/>
                <w:strike w:val="0"/>
                <w:sz w:val="22"/>
                <w:szCs w:val="22"/>
              </w:rPr>
              <w:t>1</w:t>
            </w:r>
            <w:r w:rsidRPr="002612BA">
              <w:rPr>
                <w:b w:val="0"/>
                <w:i w:val="0"/>
                <w:strike w:val="0"/>
                <w:sz w:val="22"/>
                <w:szCs w:val="22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B4D05" w:rsidRPr="002612BA" w:rsidRDefault="00AB4D05" w:rsidP="0073434F">
            <w:pPr>
              <w:widowControl w:val="0"/>
              <w:autoSpaceDE w:val="0"/>
              <w:autoSpaceDN w:val="0"/>
              <w:adjustRightInd w:val="0"/>
              <w:jc w:val="center"/>
              <w:rPr>
                <w:b w:val="0"/>
                <w:bCs/>
                <w:i w:val="0"/>
                <w:iCs/>
                <w:strike w:val="0"/>
              </w:rPr>
            </w:pPr>
            <w:r w:rsidRPr="002612BA">
              <w:rPr>
                <w:b w:val="0"/>
                <w:i w:val="0"/>
                <w:strike w:val="0"/>
                <w:sz w:val="22"/>
                <w:szCs w:val="22"/>
              </w:rPr>
              <w:t>129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B4D05" w:rsidRPr="00AB4D05" w:rsidRDefault="00AB4D05" w:rsidP="00AB4D05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  <w:r w:rsidRPr="00AB4D05">
              <w:rPr>
                <w:rFonts w:eastAsia="Arial"/>
                <w:b w:val="0"/>
                <w:i w:val="0"/>
                <w:strike w:val="0"/>
              </w:rPr>
              <w:t>171,9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B4D05" w:rsidRPr="00E53210" w:rsidRDefault="00B57F83" w:rsidP="00B57F83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  <w:r>
              <w:rPr>
                <w:rFonts w:eastAsia="Arial"/>
                <w:b w:val="0"/>
                <w:i w:val="0"/>
                <w:strike w:val="0"/>
              </w:rPr>
              <w:t>1</w:t>
            </w:r>
            <w:r w:rsidR="00AB4D05">
              <w:rPr>
                <w:rFonts w:eastAsia="Arial"/>
                <w:b w:val="0"/>
                <w:i w:val="0"/>
                <w:strike w:val="0"/>
              </w:rPr>
              <w:t>5</w:t>
            </w:r>
            <w:r>
              <w:rPr>
                <w:rFonts w:eastAsia="Arial"/>
                <w:b w:val="0"/>
                <w:i w:val="0"/>
                <w:strike w:val="0"/>
              </w:rPr>
              <w:t>0</w:t>
            </w:r>
            <w:r w:rsidR="00AB4D05">
              <w:rPr>
                <w:rFonts w:eastAsia="Arial"/>
                <w:b w:val="0"/>
                <w:i w:val="0"/>
                <w:strike w:val="0"/>
              </w:rPr>
              <w:t>,</w:t>
            </w:r>
            <w:r>
              <w:rPr>
                <w:rFonts w:eastAsia="Arial"/>
                <w:b w:val="0"/>
                <w:i w:val="0"/>
                <w:strike w:val="0"/>
              </w:rPr>
              <w:t>4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4D05" w:rsidRPr="00E53210" w:rsidRDefault="00AB4D05" w:rsidP="00B57F83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  <w:r>
              <w:rPr>
                <w:rFonts w:eastAsia="Arial"/>
                <w:b w:val="0"/>
                <w:i w:val="0"/>
                <w:strike w:val="0"/>
              </w:rPr>
              <w:t>1</w:t>
            </w:r>
            <w:r w:rsidR="00B57F83">
              <w:rPr>
                <w:rFonts w:eastAsia="Arial"/>
                <w:b w:val="0"/>
                <w:i w:val="0"/>
                <w:strike w:val="0"/>
              </w:rPr>
              <w:t>50</w:t>
            </w:r>
            <w:r>
              <w:rPr>
                <w:rFonts w:eastAsia="Arial"/>
                <w:b w:val="0"/>
                <w:i w:val="0"/>
                <w:strike w:val="0"/>
              </w:rPr>
              <w:t>,</w:t>
            </w:r>
            <w:r w:rsidR="00B57F83">
              <w:rPr>
                <w:rFonts w:eastAsia="Arial"/>
                <w:b w:val="0"/>
                <w:i w:val="0"/>
                <w:strike w:val="0"/>
              </w:rPr>
              <w:t>4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B4D05" w:rsidRPr="00E53210" w:rsidRDefault="00AB4D05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B4D05" w:rsidRPr="00E53210" w:rsidRDefault="00AB4D05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B4D05" w:rsidRPr="00E53210" w:rsidRDefault="00AB4D05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4D05" w:rsidRPr="00E53210" w:rsidRDefault="00AB4D05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</w:tr>
      <w:tr w:rsidR="003F78D7" w:rsidRPr="00E53210" w:rsidTr="00B11CC8">
        <w:trPr>
          <w:trHeight w:val="255"/>
        </w:trPr>
        <w:tc>
          <w:tcPr>
            <w:tcW w:w="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F78D7" w:rsidRPr="00E53210" w:rsidRDefault="003F78D7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8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F78D7" w:rsidRPr="00E53210" w:rsidRDefault="003F78D7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21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F78D7" w:rsidRPr="00E53210" w:rsidRDefault="003F78D7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933" w:type="dxa"/>
            <w:vMerge/>
            <w:tcBorders>
              <w:left w:val="single" w:sz="4" w:space="0" w:color="000000"/>
            </w:tcBorders>
          </w:tcPr>
          <w:p w:rsidR="003F78D7" w:rsidRPr="00E53210" w:rsidRDefault="003F78D7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F78D7" w:rsidRDefault="003F78D7" w:rsidP="00151D67">
            <w:pPr>
              <w:tabs>
                <w:tab w:val="left" w:pos="300"/>
                <w:tab w:val="center" w:pos="530"/>
              </w:tabs>
            </w:pPr>
            <w:r>
              <w:rPr>
                <w:b w:val="0"/>
                <w:i w:val="0"/>
                <w:strike w:val="0"/>
                <w:sz w:val="22"/>
                <w:szCs w:val="22"/>
              </w:rPr>
              <w:tab/>
            </w:r>
            <w:r>
              <w:rPr>
                <w:b w:val="0"/>
                <w:i w:val="0"/>
                <w:strike w:val="0"/>
                <w:sz w:val="22"/>
                <w:szCs w:val="22"/>
              </w:rPr>
              <w:tab/>
            </w:r>
            <w:r w:rsidRPr="00B544F3">
              <w:rPr>
                <w:b w:val="0"/>
                <w:i w:val="0"/>
                <w:strike w:val="0"/>
                <w:sz w:val="22"/>
                <w:szCs w:val="22"/>
              </w:rPr>
              <w:t>901</w:t>
            </w: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F78D7" w:rsidRPr="002612BA" w:rsidRDefault="003F78D7" w:rsidP="00151D67">
            <w:pPr>
              <w:widowControl w:val="0"/>
              <w:autoSpaceDE w:val="0"/>
              <w:autoSpaceDN w:val="0"/>
              <w:adjustRightInd w:val="0"/>
              <w:jc w:val="center"/>
              <w:rPr>
                <w:b w:val="0"/>
                <w:bCs/>
                <w:i w:val="0"/>
                <w:iCs/>
                <w:strike w:val="0"/>
              </w:rPr>
            </w:pPr>
            <w:r w:rsidRPr="002612BA">
              <w:rPr>
                <w:b w:val="0"/>
                <w:i w:val="0"/>
                <w:strike w:val="0"/>
                <w:sz w:val="22"/>
                <w:szCs w:val="22"/>
              </w:rPr>
              <w:t>01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F78D7" w:rsidRPr="002612BA" w:rsidRDefault="003F78D7" w:rsidP="00151D67">
            <w:pPr>
              <w:widowControl w:val="0"/>
              <w:autoSpaceDE w:val="0"/>
              <w:autoSpaceDN w:val="0"/>
              <w:adjustRightInd w:val="0"/>
              <w:jc w:val="center"/>
              <w:rPr>
                <w:b w:val="0"/>
                <w:bCs/>
                <w:i w:val="0"/>
                <w:iCs/>
                <w:strike w:val="0"/>
              </w:rPr>
            </w:pPr>
            <w:r w:rsidRPr="002612BA">
              <w:rPr>
                <w:b w:val="0"/>
                <w:i w:val="0"/>
                <w:strike w:val="0"/>
                <w:sz w:val="22"/>
                <w:szCs w:val="22"/>
              </w:rPr>
              <w:t>04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F78D7" w:rsidRPr="002612BA" w:rsidRDefault="003F78D7" w:rsidP="00151D67">
            <w:pPr>
              <w:widowControl w:val="0"/>
              <w:autoSpaceDE w:val="0"/>
              <w:autoSpaceDN w:val="0"/>
              <w:adjustRightInd w:val="0"/>
              <w:jc w:val="center"/>
              <w:rPr>
                <w:b w:val="0"/>
                <w:i w:val="0"/>
                <w:strike w:val="0"/>
                <w:sz w:val="22"/>
                <w:szCs w:val="22"/>
              </w:rPr>
            </w:pPr>
            <w:r w:rsidRPr="002612BA">
              <w:rPr>
                <w:b w:val="0"/>
                <w:i w:val="0"/>
                <w:strike w:val="0"/>
                <w:sz w:val="22"/>
                <w:szCs w:val="22"/>
              </w:rPr>
              <w:t>01101</w:t>
            </w:r>
            <w:r>
              <w:rPr>
                <w:b w:val="0"/>
                <w:i w:val="0"/>
                <w:strike w:val="0"/>
                <w:sz w:val="22"/>
                <w:szCs w:val="22"/>
              </w:rPr>
              <w:t>5550</w:t>
            </w:r>
            <w:r w:rsidRPr="002612BA">
              <w:rPr>
                <w:b w:val="0"/>
                <w:i w:val="0"/>
                <w:strike w:val="0"/>
                <w:sz w:val="22"/>
                <w:szCs w:val="22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F78D7" w:rsidRPr="002612BA" w:rsidRDefault="003F78D7" w:rsidP="00151D67">
            <w:pPr>
              <w:widowControl w:val="0"/>
              <w:autoSpaceDE w:val="0"/>
              <w:autoSpaceDN w:val="0"/>
              <w:adjustRightInd w:val="0"/>
              <w:jc w:val="center"/>
              <w:rPr>
                <w:b w:val="0"/>
                <w:bCs/>
                <w:i w:val="0"/>
                <w:iCs/>
                <w:strike w:val="0"/>
              </w:rPr>
            </w:pPr>
            <w:r w:rsidRPr="002612BA">
              <w:rPr>
                <w:b w:val="0"/>
                <w:i w:val="0"/>
                <w:strike w:val="0"/>
                <w:sz w:val="22"/>
                <w:szCs w:val="22"/>
              </w:rPr>
              <w:t>121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F78D7" w:rsidRPr="003F78D7" w:rsidRDefault="005D742F" w:rsidP="00151D67">
            <w:pPr>
              <w:jc w:val="center"/>
              <w:rPr>
                <w:rFonts w:eastAsia="Arial"/>
                <w:b w:val="0"/>
                <w:i w:val="0"/>
                <w:strike w:val="0"/>
              </w:rPr>
            </w:pPr>
            <w:r>
              <w:rPr>
                <w:rFonts w:eastAsia="Arial"/>
                <w:b w:val="0"/>
                <w:i w:val="0"/>
                <w:strike w:val="0"/>
              </w:rPr>
              <w:t>0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F78D7" w:rsidRPr="00E53210" w:rsidRDefault="005D742F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  <w:r>
              <w:rPr>
                <w:rFonts w:eastAsia="Arial"/>
                <w:b w:val="0"/>
                <w:i w:val="0"/>
                <w:strike w:val="0"/>
              </w:rPr>
              <w:t>0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78D7" w:rsidRPr="00E53210" w:rsidRDefault="005D742F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  <w:r>
              <w:rPr>
                <w:rFonts w:eastAsia="Arial"/>
                <w:b w:val="0"/>
                <w:i w:val="0"/>
                <w:strike w:val="0"/>
              </w:rPr>
              <w:t>0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F78D7" w:rsidRPr="00E53210" w:rsidRDefault="003F78D7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F78D7" w:rsidRPr="00E53210" w:rsidRDefault="003F78D7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F78D7" w:rsidRPr="00E53210" w:rsidRDefault="003F78D7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78D7" w:rsidRPr="00E53210" w:rsidRDefault="003F78D7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</w:tr>
      <w:tr w:rsidR="003F78D7" w:rsidRPr="00E53210" w:rsidTr="00B11CC8">
        <w:trPr>
          <w:trHeight w:val="865"/>
        </w:trPr>
        <w:tc>
          <w:tcPr>
            <w:tcW w:w="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F78D7" w:rsidRPr="00E53210" w:rsidRDefault="003F78D7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8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F78D7" w:rsidRPr="00E53210" w:rsidRDefault="003F78D7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21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F78D7" w:rsidRPr="00E53210" w:rsidRDefault="003F78D7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933" w:type="dxa"/>
            <w:vMerge/>
            <w:tcBorders>
              <w:left w:val="single" w:sz="4" w:space="0" w:color="000000"/>
            </w:tcBorders>
          </w:tcPr>
          <w:p w:rsidR="003F78D7" w:rsidRPr="00E53210" w:rsidRDefault="003F78D7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863D3" w:rsidRDefault="00B863D3" w:rsidP="00151D67">
            <w:pPr>
              <w:jc w:val="center"/>
              <w:rPr>
                <w:b w:val="0"/>
                <w:i w:val="0"/>
                <w:strike w:val="0"/>
                <w:sz w:val="22"/>
                <w:szCs w:val="22"/>
                <w:lang w:val="en-US"/>
              </w:rPr>
            </w:pPr>
          </w:p>
          <w:p w:rsidR="003F78D7" w:rsidRDefault="003F78D7" w:rsidP="00151D67">
            <w:pPr>
              <w:jc w:val="center"/>
            </w:pPr>
            <w:r w:rsidRPr="00B544F3">
              <w:rPr>
                <w:b w:val="0"/>
                <w:i w:val="0"/>
                <w:strike w:val="0"/>
                <w:sz w:val="22"/>
                <w:szCs w:val="22"/>
              </w:rPr>
              <w:t>901</w:t>
            </w: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F78D7" w:rsidRPr="002612BA" w:rsidRDefault="003F78D7" w:rsidP="00151D67">
            <w:pPr>
              <w:widowControl w:val="0"/>
              <w:autoSpaceDE w:val="0"/>
              <w:autoSpaceDN w:val="0"/>
              <w:adjustRightInd w:val="0"/>
              <w:jc w:val="center"/>
              <w:rPr>
                <w:b w:val="0"/>
                <w:bCs/>
                <w:i w:val="0"/>
                <w:iCs/>
                <w:strike w:val="0"/>
              </w:rPr>
            </w:pPr>
            <w:r w:rsidRPr="002612BA">
              <w:rPr>
                <w:b w:val="0"/>
                <w:i w:val="0"/>
                <w:strike w:val="0"/>
                <w:sz w:val="22"/>
                <w:szCs w:val="22"/>
              </w:rPr>
              <w:t>01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F78D7" w:rsidRPr="002612BA" w:rsidRDefault="003F78D7" w:rsidP="00151D67">
            <w:pPr>
              <w:widowControl w:val="0"/>
              <w:autoSpaceDE w:val="0"/>
              <w:autoSpaceDN w:val="0"/>
              <w:adjustRightInd w:val="0"/>
              <w:jc w:val="center"/>
              <w:rPr>
                <w:b w:val="0"/>
                <w:bCs/>
                <w:i w:val="0"/>
                <w:iCs/>
                <w:strike w:val="0"/>
              </w:rPr>
            </w:pPr>
            <w:r w:rsidRPr="002612BA">
              <w:rPr>
                <w:b w:val="0"/>
                <w:i w:val="0"/>
                <w:strike w:val="0"/>
                <w:sz w:val="22"/>
                <w:szCs w:val="22"/>
              </w:rPr>
              <w:t>04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F78D7" w:rsidRPr="002612BA" w:rsidRDefault="003F78D7" w:rsidP="00151D67">
            <w:pPr>
              <w:widowControl w:val="0"/>
              <w:autoSpaceDE w:val="0"/>
              <w:autoSpaceDN w:val="0"/>
              <w:adjustRightInd w:val="0"/>
              <w:jc w:val="center"/>
              <w:rPr>
                <w:b w:val="0"/>
                <w:i w:val="0"/>
                <w:strike w:val="0"/>
                <w:sz w:val="22"/>
                <w:szCs w:val="22"/>
              </w:rPr>
            </w:pPr>
            <w:r w:rsidRPr="002612BA">
              <w:rPr>
                <w:b w:val="0"/>
                <w:i w:val="0"/>
                <w:strike w:val="0"/>
                <w:sz w:val="22"/>
                <w:szCs w:val="22"/>
              </w:rPr>
              <w:t>01101</w:t>
            </w:r>
            <w:r>
              <w:rPr>
                <w:b w:val="0"/>
                <w:i w:val="0"/>
                <w:strike w:val="0"/>
                <w:sz w:val="22"/>
                <w:szCs w:val="22"/>
              </w:rPr>
              <w:t>5550</w:t>
            </w:r>
            <w:r w:rsidRPr="002612BA">
              <w:rPr>
                <w:b w:val="0"/>
                <w:i w:val="0"/>
                <w:strike w:val="0"/>
                <w:sz w:val="22"/>
                <w:szCs w:val="22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F78D7" w:rsidRPr="002612BA" w:rsidRDefault="003F78D7" w:rsidP="00151D67">
            <w:pPr>
              <w:widowControl w:val="0"/>
              <w:autoSpaceDE w:val="0"/>
              <w:autoSpaceDN w:val="0"/>
              <w:adjustRightInd w:val="0"/>
              <w:jc w:val="center"/>
              <w:rPr>
                <w:b w:val="0"/>
                <w:bCs/>
                <w:i w:val="0"/>
                <w:iCs/>
                <w:strike w:val="0"/>
              </w:rPr>
            </w:pPr>
            <w:r w:rsidRPr="002612BA">
              <w:rPr>
                <w:b w:val="0"/>
                <w:i w:val="0"/>
                <w:strike w:val="0"/>
                <w:sz w:val="22"/>
                <w:szCs w:val="22"/>
              </w:rPr>
              <w:t>12</w:t>
            </w:r>
            <w:r>
              <w:rPr>
                <w:b w:val="0"/>
                <w:i w:val="0"/>
                <w:strike w:val="0"/>
                <w:sz w:val="22"/>
                <w:szCs w:val="22"/>
              </w:rPr>
              <w:t>9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F78D7" w:rsidRPr="003F78D7" w:rsidRDefault="005D742F" w:rsidP="00151D67">
            <w:pPr>
              <w:jc w:val="center"/>
              <w:rPr>
                <w:rFonts w:eastAsia="Arial"/>
                <w:b w:val="0"/>
                <w:i w:val="0"/>
                <w:strike w:val="0"/>
              </w:rPr>
            </w:pPr>
            <w:r>
              <w:rPr>
                <w:rFonts w:eastAsia="Arial"/>
                <w:b w:val="0"/>
                <w:i w:val="0"/>
                <w:strike w:val="0"/>
              </w:rPr>
              <w:t>0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F78D7" w:rsidRPr="00E53210" w:rsidRDefault="005D742F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  <w:r>
              <w:rPr>
                <w:rFonts w:eastAsia="Arial"/>
                <w:b w:val="0"/>
                <w:i w:val="0"/>
                <w:strike w:val="0"/>
              </w:rPr>
              <w:t>0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78D7" w:rsidRPr="00E53210" w:rsidRDefault="005D742F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  <w:r>
              <w:rPr>
                <w:rFonts w:eastAsia="Arial"/>
                <w:b w:val="0"/>
                <w:i w:val="0"/>
                <w:strike w:val="0"/>
              </w:rPr>
              <w:t>0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F78D7" w:rsidRPr="00E53210" w:rsidRDefault="005D742F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  <w:r>
              <w:rPr>
                <w:rFonts w:eastAsia="Arial"/>
                <w:b w:val="0"/>
                <w:i w:val="0"/>
                <w:strike w:val="0"/>
              </w:rPr>
              <w:t>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F78D7" w:rsidRPr="00E53210" w:rsidRDefault="003F78D7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F78D7" w:rsidRPr="00E53210" w:rsidRDefault="003F78D7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78D7" w:rsidRPr="00E53210" w:rsidRDefault="003F78D7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</w:tr>
      <w:tr w:rsidR="00B71735" w:rsidRPr="00E53210" w:rsidTr="00B11CC8">
        <w:trPr>
          <w:trHeight w:val="255"/>
        </w:trPr>
        <w:tc>
          <w:tcPr>
            <w:tcW w:w="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71735" w:rsidRPr="00E53210" w:rsidRDefault="00B71735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8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71735" w:rsidRPr="00E53210" w:rsidRDefault="00B71735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21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71735" w:rsidRPr="00E53210" w:rsidRDefault="00B71735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933" w:type="dxa"/>
            <w:vMerge/>
            <w:tcBorders>
              <w:left w:val="single" w:sz="4" w:space="0" w:color="000000"/>
            </w:tcBorders>
          </w:tcPr>
          <w:p w:rsidR="00B71735" w:rsidRPr="00E53210" w:rsidRDefault="00B71735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71735" w:rsidRDefault="00B71735" w:rsidP="00417A55">
            <w:pPr>
              <w:jc w:val="center"/>
            </w:pPr>
            <w:r w:rsidRPr="00B544F3">
              <w:rPr>
                <w:b w:val="0"/>
                <w:i w:val="0"/>
                <w:strike w:val="0"/>
                <w:sz w:val="22"/>
                <w:szCs w:val="22"/>
              </w:rPr>
              <w:t>901</w:t>
            </w: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71735" w:rsidRPr="002612BA" w:rsidRDefault="00B71735" w:rsidP="00417A55">
            <w:pPr>
              <w:widowControl w:val="0"/>
              <w:autoSpaceDE w:val="0"/>
              <w:autoSpaceDN w:val="0"/>
              <w:adjustRightInd w:val="0"/>
              <w:jc w:val="center"/>
              <w:rPr>
                <w:b w:val="0"/>
                <w:bCs/>
                <w:i w:val="0"/>
                <w:iCs/>
                <w:strike w:val="0"/>
              </w:rPr>
            </w:pPr>
            <w:r w:rsidRPr="002612BA">
              <w:rPr>
                <w:b w:val="0"/>
                <w:i w:val="0"/>
                <w:strike w:val="0"/>
                <w:sz w:val="22"/>
                <w:szCs w:val="22"/>
              </w:rPr>
              <w:t>01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71735" w:rsidRPr="002612BA" w:rsidRDefault="00B71735" w:rsidP="00417A55">
            <w:pPr>
              <w:widowControl w:val="0"/>
              <w:autoSpaceDE w:val="0"/>
              <w:autoSpaceDN w:val="0"/>
              <w:adjustRightInd w:val="0"/>
              <w:jc w:val="center"/>
              <w:rPr>
                <w:b w:val="0"/>
                <w:bCs/>
                <w:i w:val="0"/>
                <w:iCs/>
                <w:strike w:val="0"/>
              </w:rPr>
            </w:pPr>
            <w:r w:rsidRPr="002612BA">
              <w:rPr>
                <w:b w:val="0"/>
                <w:i w:val="0"/>
                <w:strike w:val="0"/>
                <w:sz w:val="22"/>
                <w:szCs w:val="22"/>
              </w:rPr>
              <w:t>04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71735" w:rsidRPr="00B863D3" w:rsidRDefault="00B71735" w:rsidP="00151D67">
            <w:pPr>
              <w:widowControl w:val="0"/>
              <w:autoSpaceDE w:val="0"/>
              <w:autoSpaceDN w:val="0"/>
              <w:adjustRightInd w:val="0"/>
              <w:jc w:val="center"/>
              <w:rPr>
                <w:b w:val="0"/>
                <w:i w:val="0"/>
                <w:strike w:val="0"/>
                <w:sz w:val="22"/>
                <w:szCs w:val="22"/>
                <w:lang w:val="en-US"/>
              </w:rPr>
            </w:pPr>
            <w:r w:rsidRPr="002612BA">
              <w:rPr>
                <w:b w:val="0"/>
                <w:i w:val="0"/>
                <w:strike w:val="0"/>
                <w:sz w:val="22"/>
                <w:szCs w:val="22"/>
              </w:rPr>
              <w:t>01101</w:t>
            </w:r>
            <w:r w:rsidR="00B863D3">
              <w:rPr>
                <w:b w:val="0"/>
                <w:i w:val="0"/>
                <w:strike w:val="0"/>
                <w:sz w:val="22"/>
                <w:szCs w:val="22"/>
              </w:rPr>
              <w:t>5549</w:t>
            </w:r>
            <w:r w:rsidR="00B863D3">
              <w:rPr>
                <w:b w:val="0"/>
                <w:i w:val="0"/>
                <w:strike w:val="0"/>
                <w:sz w:val="22"/>
                <w:szCs w:val="22"/>
                <w:lang w:val="en-US"/>
              </w:rPr>
              <w:t>F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71735" w:rsidRPr="00B863D3" w:rsidRDefault="00B863D3" w:rsidP="00151D67">
            <w:pPr>
              <w:widowControl w:val="0"/>
              <w:autoSpaceDE w:val="0"/>
              <w:autoSpaceDN w:val="0"/>
              <w:adjustRightInd w:val="0"/>
              <w:jc w:val="center"/>
              <w:rPr>
                <w:b w:val="0"/>
                <w:i w:val="0"/>
                <w:strike w:val="0"/>
                <w:sz w:val="22"/>
                <w:szCs w:val="22"/>
                <w:lang w:val="en-US"/>
              </w:rPr>
            </w:pPr>
            <w:r>
              <w:rPr>
                <w:b w:val="0"/>
                <w:i w:val="0"/>
                <w:strike w:val="0"/>
                <w:sz w:val="22"/>
                <w:szCs w:val="22"/>
                <w:lang w:val="en-US"/>
              </w:rPr>
              <w:t>121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71735" w:rsidRPr="00B863D3" w:rsidRDefault="00B863D3" w:rsidP="00B863D3">
            <w:pPr>
              <w:jc w:val="center"/>
              <w:rPr>
                <w:rFonts w:eastAsia="Arial"/>
                <w:b w:val="0"/>
                <w:i w:val="0"/>
                <w:strike w:val="0"/>
                <w:lang w:val="en-US"/>
              </w:rPr>
            </w:pPr>
            <w:r>
              <w:rPr>
                <w:rFonts w:eastAsia="Arial"/>
                <w:b w:val="0"/>
                <w:i w:val="0"/>
                <w:strike w:val="0"/>
                <w:lang w:val="en-US"/>
              </w:rPr>
              <w:t>18</w:t>
            </w:r>
            <w:r>
              <w:rPr>
                <w:rFonts w:eastAsia="Arial"/>
                <w:b w:val="0"/>
                <w:i w:val="0"/>
                <w:strike w:val="0"/>
              </w:rPr>
              <w:t>,</w:t>
            </w:r>
            <w:r>
              <w:rPr>
                <w:rFonts w:eastAsia="Arial"/>
                <w:b w:val="0"/>
                <w:i w:val="0"/>
                <w:strike w:val="0"/>
                <w:lang w:val="en-US"/>
              </w:rPr>
              <w:t>7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71735" w:rsidRDefault="00B71735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1735" w:rsidRDefault="00B71735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71735" w:rsidRDefault="00B71735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71735" w:rsidRPr="00E53210" w:rsidRDefault="00B71735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71735" w:rsidRPr="00E53210" w:rsidRDefault="00B71735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1735" w:rsidRPr="00E53210" w:rsidRDefault="00B71735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</w:tr>
      <w:tr w:rsidR="00B71735" w:rsidRPr="00E53210" w:rsidTr="00B11CC8">
        <w:trPr>
          <w:trHeight w:val="255"/>
        </w:trPr>
        <w:tc>
          <w:tcPr>
            <w:tcW w:w="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71735" w:rsidRPr="00E53210" w:rsidRDefault="00B71735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8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71735" w:rsidRPr="00E53210" w:rsidRDefault="00B71735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21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71735" w:rsidRPr="00E53210" w:rsidRDefault="00B71735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933" w:type="dxa"/>
            <w:vMerge/>
            <w:tcBorders>
              <w:left w:val="single" w:sz="4" w:space="0" w:color="000000"/>
            </w:tcBorders>
          </w:tcPr>
          <w:p w:rsidR="00B71735" w:rsidRPr="00E53210" w:rsidRDefault="00B71735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71735" w:rsidRDefault="00B71735" w:rsidP="00417A55">
            <w:pPr>
              <w:jc w:val="center"/>
            </w:pPr>
            <w:r w:rsidRPr="00B544F3">
              <w:rPr>
                <w:b w:val="0"/>
                <w:i w:val="0"/>
                <w:strike w:val="0"/>
                <w:sz w:val="22"/>
                <w:szCs w:val="22"/>
              </w:rPr>
              <w:t>901</w:t>
            </w: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71735" w:rsidRPr="002612BA" w:rsidRDefault="00B71735" w:rsidP="00417A55">
            <w:pPr>
              <w:widowControl w:val="0"/>
              <w:autoSpaceDE w:val="0"/>
              <w:autoSpaceDN w:val="0"/>
              <w:adjustRightInd w:val="0"/>
              <w:jc w:val="center"/>
              <w:rPr>
                <w:b w:val="0"/>
                <w:bCs/>
                <w:i w:val="0"/>
                <w:iCs/>
                <w:strike w:val="0"/>
              </w:rPr>
            </w:pPr>
            <w:r w:rsidRPr="002612BA">
              <w:rPr>
                <w:b w:val="0"/>
                <w:i w:val="0"/>
                <w:strike w:val="0"/>
                <w:sz w:val="22"/>
                <w:szCs w:val="22"/>
              </w:rPr>
              <w:t>01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71735" w:rsidRPr="002612BA" w:rsidRDefault="00B71735" w:rsidP="00417A55">
            <w:pPr>
              <w:widowControl w:val="0"/>
              <w:autoSpaceDE w:val="0"/>
              <w:autoSpaceDN w:val="0"/>
              <w:adjustRightInd w:val="0"/>
              <w:jc w:val="center"/>
              <w:rPr>
                <w:b w:val="0"/>
                <w:bCs/>
                <w:i w:val="0"/>
                <w:iCs/>
                <w:strike w:val="0"/>
              </w:rPr>
            </w:pPr>
            <w:r w:rsidRPr="002612BA">
              <w:rPr>
                <w:b w:val="0"/>
                <w:i w:val="0"/>
                <w:strike w:val="0"/>
                <w:sz w:val="22"/>
                <w:szCs w:val="22"/>
              </w:rPr>
              <w:t>04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71735" w:rsidRPr="002612BA" w:rsidRDefault="00B863D3" w:rsidP="00151D67">
            <w:pPr>
              <w:widowControl w:val="0"/>
              <w:autoSpaceDE w:val="0"/>
              <w:autoSpaceDN w:val="0"/>
              <w:adjustRightInd w:val="0"/>
              <w:jc w:val="center"/>
              <w:rPr>
                <w:b w:val="0"/>
                <w:i w:val="0"/>
                <w:strike w:val="0"/>
                <w:sz w:val="22"/>
                <w:szCs w:val="22"/>
              </w:rPr>
            </w:pPr>
            <w:r w:rsidRPr="002612BA">
              <w:rPr>
                <w:b w:val="0"/>
                <w:i w:val="0"/>
                <w:strike w:val="0"/>
                <w:sz w:val="22"/>
                <w:szCs w:val="22"/>
              </w:rPr>
              <w:t>01101</w:t>
            </w:r>
            <w:r>
              <w:rPr>
                <w:b w:val="0"/>
                <w:i w:val="0"/>
                <w:strike w:val="0"/>
                <w:sz w:val="22"/>
                <w:szCs w:val="22"/>
              </w:rPr>
              <w:t>5549</w:t>
            </w:r>
            <w:r>
              <w:rPr>
                <w:b w:val="0"/>
                <w:i w:val="0"/>
                <w:strike w:val="0"/>
                <w:sz w:val="22"/>
                <w:szCs w:val="22"/>
                <w:lang w:val="en-US"/>
              </w:rPr>
              <w:t>F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71735" w:rsidRPr="00B863D3" w:rsidRDefault="00B863D3" w:rsidP="00151D67">
            <w:pPr>
              <w:widowControl w:val="0"/>
              <w:autoSpaceDE w:val="0"/>
              <w:autoSpaceDN w:val="0"/>
              <w:adjustRightInd w:val="0"/>
              <w:jc w:val="center"/>
              <w:rPr>
                <w:b w:val="0"/>
                <w:i w:val="0"/>
                <w:strike w:val="0"/>
                <w:sz w:val="22"/>
                <w:szCs w:val="22"/>
                <w:lang w:val="en-US"/>
              </w:rPr>
            </w:pPr>
            <w:r>
              <w:rPr>
                <w:b w:val="0"/>
                <w:i w:val="0"/>
                <w:strike w:val="0"/>
                <w:sz w:val="22"/>
                <w:szCs w:val="22"/>
                <w:lang w:val="en-US"/>
              </w:rPr>
              <w:t>129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71735" w:rsidRPr="00B863D3" w:rsidRDefault="00B863D3" w:rsidP="00B863D3">
            <w:pPr>
              <w:jc w:val="center"/>
              <w:rPr>
                <w:rFonts w:eastAsia="Arial"/>
                <w:b w:val="0"/>
                <w:i w:val="0"/>
                <w:strike w:val="0"/>
                <w:lang w:val="en-US"/>
              </w:rPr>
            </w:pPr>
            <w:r>
              <w:rPr>
                <w:rFonts w:eastAsia="Arial"/>
                <w:b w:val="0"/>
                <w:i w:val="0"/>
                <w:strike w:val="0"/>
                <w:lang w:val="en-US"/>
              </w:rPr>
              <w:t>5</w:t>
            </w:r>
            <w:r>
              <w:rPr>
                <w:rFonts w:eastAsia="Arial"/>
                <w:b w:val="0"/>
                <w:i w:val="0"/>
                <w:strike w:val="0"/>
              </w:rPr>
              <w:t>,</w:t>
            </w:r>
            <w:r>
              <w:rPr>
                <w:rFonts w:eastAsia="Arial"/>
                <w:b w:val="0"/>
                <w:i w:val="0"/>
                <w:strike w:val="0"/>
                <w:lang w:val="en-US"/>
              </w:rPr>
              <w:t>6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71735" w:rsidRDefault="00B71735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1735" w:rsidRDefault="00B71735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71735" w:rsidRDefault="00B71735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71735" w:rsidRPr="00E53210" w:rsidRDefault="00B71735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71735" w:rsidRPr="00E53210" w:rsidRDefault="00B71735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1735" w:rsidRPr="00E53210" w:rsidRDefault="00B71735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</w:tr>
      <w:tr w:rsidR="003F78D7" w:rsidRPr="00E53210" w:rsidTr="00B11CC8">
        <w:trPr>
          <w:trHeight w:val="255"/>
        </w:trPr>
        <w:tc>
          <w:tcPr>
            <w:tcW w:w="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F78D7" w:rsidRPr="00E53210" w:rsidRDefault="003F78D7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8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F78D7" w:rsidRPr="00E53210" w:rsidRDefault="003F78D7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21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F78D7" w:rsidRPr="00E53210" w:rsidRDefault="003F78D7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933" w:type="dxa"/>
            <w:vMerge/>
            <w:tcBorders>
              <w:left w:val="single" w:sz="4" w:space="0" w:color="000000"/>
            </w:tcBorders>
          </w:tcPr>
          <w:p w:rsidR="003F78D7" w:rsidRPr="00E53210" w:rsidRDefault="003F78D7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F78D7" w:rsidRPr="002612BA" w:rsidRDefault="003F78D7" w:rsidP="00151D67">
            <w:pPr>
              <w:widowControl w:val="0"/>
              <w:autoSpaceDE w:val="0"/>
              <w:autoSpaceDN w:val="0"/>
              <w:adjustRightInd w:val="0"/>
              <w:jc w:val="center"/>
              <w:rPr>
                <w:b w:val="0"/>
                <w:bCs/>
                <w:i w:val="0"/>
                <w:iCs/>
                <w:strike w:val="0"/>
              </w:rPr>
            </w:pPr>
            <w:r w:rsidRPr="002612BA">
              <w:rPr>
                <w:b w:val="0"/>
                <w:i w:val="0"/>
                <w:strike w:val="0"/>
                <w:sz w:val="22"/>
                <w:szCs w:val="22"/>
              </w:rPr>
              <w:t>901</w:t>
            </w: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F78D7" w:rsidRPr="002612BA" w:rsidRDefault="003F78D7" w:rsidP="00151D67">
            <w:pPr>
              <w:widowControl w:val="0"/>
              <w:autoSpaceDE w:val="0"/>
              <w:autoSpaceDN w:val="0"/>
              <w:adjustRightInd w:val="0"/>
              <w:jc w:val="center"/>
              <w:rPr>
                <w:b w:val="0"/>
                <w:bCs/>
                <w:i w:val="0"/>
                <w:iCs/>
                <w:strike w:val="0"/>
              </w:rPr>
            </w:pPr>
            <w:r w:rsidRPr="002612BA">
              <w:rPr>
                <w:b w:val="0"/>
                <w:i w:val="0"/>
                <w:strike w:val="0"/>
                <w:sz w:val="22"/>
                <w:szCs w:val="22"/>
              </w:rPr>
              <w:t>01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F78D7" w:rsidRPr="002612BA" w:rsidRDefault="003F78D7" w:rsidP="00151D67">
            <w:pPr>
              <w:widowControl w:val="0"/>
              <w:autoSpaceDE w:val="0"/>
              <w:autoSpaceDN w:val="0"/>
              <w:adjustRightInd w:val="0"/>
              <w:jc w:val="center"/>
              <w:rPr>
                <w:b w:val="0"/>
                <w:bCs/>
                <w:i w:val="0"/>
                <w:iCs/>
                <w:strike w:val="0"/>
              </w:rPr>
            </w:pPr>
            <w:r w:rsidRPr="002612BA">
              <w:rPr>
                <w:b w:val="0"/>
                <w:i w:val="0"/>
                <w:strike w:val="0"/>
                <w:sz w:val="22"/>
                <w:szCs w:val="22"/>
              </w:rPr>
              <w:t>06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F78D7" w:rsidRPr="002612BA" w:rsidRDefault="003F78D7" w:rsidP="00151D67">
            <w:pPr>
              <w:widowControl w:val="0"/>
              <w:autoSpaceDE w:val="0"/>
              <w:autoSpaceDN w:val="0"/>
              <w:adjustRightInd w:val="0"/>
              <w:jc w:val="center"/>
              <w:rPr>
                <w:b w:val="0"/>
                <w:bCs/>
                <w:i w:val="0"/>
                <w:iCs/>
                <w:strike w:val="0"/>
              </w:rPr>
            </w:pPr>
            <w:r w:rsidRPr="002612BA">
              <w:rPr>
                <w:b w:val="0"/>
                <w:i w:val="0"/>
                <w:strike w:val="0"/>
                <w:sz w:val="22"/>
                <w:szCs w:val="22"/>
              </w:rPr>
              <w:t>0110180040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F78D7" w:rsidRPr="002612BA" w:rsidRDefault="003F78D7" w:rsidP="00151D67">
            <w:pPr>
              <w:widowControl w:val="0"/>
              <w:autoSpaceDE w:val="0"/>
              <w:autoSpaceDN w:val="0"/>
              <w:adjustRightInd w:val="0"/>
              <w:jc w:val="center"/>
              <w:rPr>
                <w:b w:val="0"/>
                <w:bCs/>
                <w:i w:val="0"/>
                <w:iCs/>
                <w:strike w:val="0"/>
              </w:rPr>
            </w:pPr>
            <w:r w:rsidRPr="002612BA">
              <w:rPr>
                <w:b w:val="0"/>
                <w:i w:val="0"/>
                <w:strike w:val="0"/>
                <w:sz w:val="22"/>
                <w:szCs w:val="22"/>
              </w:rPr>
              <w:t>540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F78D7" w:rsidRPr="00712BA0" w:rsidRDefault="003F78D7" w:rsidP="00151D67">
            <w:pPr>
              <w:widowControl w:val="0"/>
              <w:jc w:val="center"/>
              <w:rPr>
                <w:b w:val="0"/>
                <w:i w:val="0"/>
                <w:strike w:val="0"/>
                <w:sz w:val="20"/>
                <w:szCs w:val="20"/>
              </w:rPr>
            </w:pPr>
            <w:r w:rsidRPr="00712BA0">
              <w:rPr>
                <w:b w:val="0"/>
                <w:i w:val="0"/>
                <w:strike w:val="0"/>
                <w:sz w:val="20"/>
                <w:szCs w:val="20"/>
              </w:rPr>
              <w:t>0,5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F78D7" w:rsidRPr="00712BA0" w:rsidRDefault="003F78D7" w:rsidP="00151D67">
            <w:pPr>
              <w:widowControl w:val="0"/>
              <w:jc w:val="center"/>
              <w:rPr>
                <w:b w:val="0"/>
                <w:i w:val="0"/>
                <w:strike w:val="0"/>
                <w:sz w:val="20"/>
                <w:szCs w:val="20"/>
              </w:rPr>
            </w:pPr>
            <w:r w:rsidRPr="00712BA0">
              <w:rPr>
                <w:b w:val="0"/>
                <w:i w:val="0"/>
                <w:strike w:val="0"/>
                <w:sz w:val="20"/>
                <w:szCs w:val="20"/>
              </w:rPr>
              <w:t>0,5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78D7" w:rsidRPr="00712BA0" w:rsidRDefault="003F78D7" w:rsidP="00151D67">
            <w:pPr>
              <w:widowControl w:val="0"/>
              <w:jc w:val="center"/>
              <w:rPr>
                <w:b w:val="0"/>
                <w:i w:val="0"/>
                <w:strike w:val="0"/>
                <w:sz w:val="20"/>
                <w:szCs w:val="20"/>
              </w:rPr>
            </w:pPr>
            <w:r w:rsidRPr="00712BA0">
              <w:rPr>
                <w:b w:val="0"/>
                <w:i w:val="0"/>
                <w:strike w:val="0"/>
                <w:sz w:val="20"/>
                <w:szCs w:val="20"/>
              </w:rPr>
              <w:t>0,5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F78D7" w:rsidRPr="00712BA0" w:rsidRDefault="003F78D7" w:rsidP="00B57F83">
            <w:pPr>
              <w:widowControl w:val="0"/>
              <w:jc w:val="center"/>
              <w:rPr>
                <w:b w:val="0"/>
                <w:i w:val="0"/>
                <w:strike w:val="0"/>
                <w:sz w:val="20"/>
                <w:szCs w:val="20"/>
              </w:rPr>
            </w:pPr>
            <w:r w:rsidRPr="00712BA0">
              <w:rPr>
                <w:b w:val="0"/>
                <w:i w:val="0"/>
                <w:strike w:val="0"/>
                <w:sz w:val="20"/>
                <w:szCs w:val="20"/>
              </w:rPr>
              <w:t>0,</w:t>
            </w:r>
            <w:r w:rsidR="00B57F83">
              <w:rPr>
                <w:b w:val="0"/>
                <w:i w:val="0"/>
                <w:strike w:val="0"/>
                <w:sz w:val="20"/>
                <w:szCs w:val="20"/>
              </w:rPr>
              <w:t>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F78D7" w:rsidRPr="00E53210" w:rsidRDefault="003F78D7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F78D7" w:rsidRPr="00E53210" w:rsidRDefault="003F78D7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78D7" w:rsidRPr="00E53210" w:rsidRDefault="003F78D7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</w:tr>
      <w:tr w:rsidR="003F78D7" w:rsidRPr="00E53210" w:rsidTr="00B11CC8">
        <w:trPr>
          <w:trHeight w:val="255"/>
        </w:trPr>
        <w:tc>
          <w:tcPr>
            <w:tcW w:w="942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3F78D7" w:rsidRPr="00E53210" w:rsidRDefault="003F78D7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873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3F78D7" w:rsidRPr="00E53210" w:rsidRDefault="003F78D7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2169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3F78D7" w:rsidRPr="00E53210" w:rsidRDefault="003F78D7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933" w:type="dxa"/>
            <w:vMerge/>
            <w:tcBorders>
              <w:left w:val="single" w:sz="4" w:space="0" w:color="000000"/>
            </w:tcBorders>
          </w:tcPr>
          <w:p w:rsidR="003F78D7" w:rsidRPr="00E53210" w:rsidRDefault="003F78D7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78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F78D7" w:rsidRPr="002612BA" w:rsidRDefault="003F78D7" w:rsidP="00151D67">
            <w:pPr>
              <w:widowControl w:val="0"/>
              <w:autoSpaceDE w:val="0"/>
              <w:autoSpaceDN w:val="0"/>
              <w:adjustRightInd w:val="0"/>
              <w:jc w:val="center"/>
              <w:rPr>
                <w:b w:val="0"/>
                <w:bCs/>
                <w:i w:val="0"/>
                <w:iCs/>
                <w:strike w:val="0"/>
              </w:rPr>
            </w:pPr>
            <w:r w:rsidRPr="002612BA">
              <w:rPr>
                <w:b w:val="0"/>
                <w:i w:val="0"/>
                <w:strike w:val="0"/>
                <w:sz w:val="22"/>
                <w:szCs w:val="22"/>
              </w:rPr>
              <w:t>901</w:t>
            </w:r>
          </w:p>
        </w:tc>
        <w:tc>
          <w:tcPr>
            <w:tcW w:w="456" w:type="dxa"/>
            <w:tcBorders>
              <w:left w:val="single" w:sz="4" w:space="0" w:color="000000"/>
              <w:bottom w:val="single" w:sz="4" w:space="0" w:color="000000"/>
            </w:tcBorders>
          </w:tcPr>
          <w:p w:rsidR="003F78D7" w:rsidRPr="002612BA" w:rsidRDefault="003F78D7" w:rsidP="00151D67">
            <w:pPr>
              <w:widowControl w:val="0"/>
              <w:autoSpaceDE w:val="0"/>
              <w:autoSpaceDN w:val="0"/>
              <w:adjustRightInd w:val="0"/>
              <w:jc w:val="center"/>
              <w:rPr>
                <w:b w:val="0"/>
                <w:bCs/>
                <w:i w:val="0"/>
                <w:iCs/>
                <w:strike w:val="0"/>
              </w:rPr>
            </w:pPr>
            <w:r w:rsidRPr="002612BA">
              <w:rPr>
                <w:b w:val="0"/>
                <w:i w:val="0"/>
                <w:strike w:val="0"/>
                <w:sz w:val="22"/>
                <w:szCs w:val="22"/>
              </w:rPr>
              <w:t>01</w:t>
            </w:r>
          </w:p>
        </w:tc>
        <w:tc>
          <w:tcPr>
            <w:tcW w:w="510" w:type="dxa"/>
            <w:tcBorders>
              <w:left w:val="single" w:sz="4" w:space="0" w:color="000000"/>
              <w:bottom w:val="single" w:sz="4" w:space="0" w:color="000000"/>
            </w:tcBorders>
          </w:tcPr>
          <w:p w:rsidR="003F78D7" w:rsidRPr="002612BA" w:rsidRDefault="003F78D7" w:rsidP="00151D67">
            <w:pPr>
              <w:widowControl w:val="0"/>
              <w:autoSpaceDE w:val="0"/>
              <w:autoSpaceDN w:val="0"/>
              <w:adjustRightInd w:val="0"/>
              <w:jc w:val="center"/>
              <w:rPr>
                <w:b w:val="0"/>
                <w:bCs/>
                <w:i w:val="0"/>
                <w:iCs/>
                <w:strike w:val="0"/>
              </w:rPr>
            </w:pPr>
            <w:r w:rsidRPr="002612BA">
              <w:rPr>
                <w:b w:val="0"/>
                <w:i w:val="0"/>
                <w:strike w:val="0"/>
                <w:sz w:val="22"/>
                <w:szCs w:val="22"/>
              </w:rPr>
              <w:t>06</w:t>
            </w:r>
          </w:p>
        </w:tc>
        <w:tc>
          <w:tcPr>
            <w:tcW w:w="1443" w:type="dxa"/>
            <w:tcBorders>
              <w:left w:val="single" w:sz="4" w:space="0" w:color="000000"/>
              <w:bottom w:val="single" w:sz="4" w:space="0" w:color="000000"/>
            </w:tcBorders>
          </w:tcPr>
          <w:p w:rsidR="003F78D7" w:rsidRPr="002612BA" w:rsidRDefault="003F78D7" w:rsidP="00151D67">
            <w:pPr>
              <w:widowControl w:val="0"/>
              <w:autoSpaceDE w:val="0"/>
              <w:autoSpaceDN w:val="0"/>
              <w:adjustRightInd w:val="0"/>
              <w:jc w:val="center"/>
              <w:rPr>
                <w:b w:val="0"/>
                <w:bCs/>
                <w:i w:val="0"/>
                <w:iCs/>
                <w:strike w:val="0"/>
              </w:rPr>
            </w:pPr>
            <w:r w:rsidRPr="002612BA">
              <w:rPr>
                <w:b w:val="0"/>
                <w:i w:val="0"/>
                <w:strike w:val="0"/>
                <w:sz w:val="22"/>
                <w:szCs w:val="22"/>
              </w:rPr>
              <w:t>0110180</w:t>
            </w:r>
            <w:r>
              <w:rPr>
                <w:b w:val="0"/>
                <w:i w:val="0"/>
                <w:strike w:val="0"/>
                <w:sz w:val="22"/>
                <w:szCs w:val="22"/>
              </w:rPr>
              <w:t>1</w:t>
            </w:r>
            <w:r w:rsidRPr="002612BA">
              <w:rPr>
                <w:b w:val="0"/>
                <w:i w:val="0"/>
                <w:strike w:val="0"/>
                <w:sz w:val="22"/>
                <w:szCs w:val="22"/>
              </w:rPr>
              <w:t>40</w:t>
            </w:r>
          </w:p>
        </w:tc>
        <w:tc>
          <w:tcPr>
            <w:tcW w:w="576" w:type="dxa"/>
            <w:tcBorders>
              <w:left w:val="single" w:sz="4" w:space="0" w:color="000000"/>
              <w:bottom w:val="single" w:sz="4" w:space="0" w:color="000000"/>
            </w:tcBorders>
          </w:tcPr>
          <w:p w:rsidR="003F78D7" w:rsidRPr="002612BA" w:rsidRDefault="003F78D7" w:rsidP="00151D67">
            <w:pPr>
              <w:widowControl w:val="0"/>
              <w:autoSpaceDE w:val="0"/>
              <w:autoSpaceDN w:val="0"/>
              <w:adjustRightInd w:val="0"/>
              <w:jc w:val="center"/>
              <w:rPr>
                <w:b w:val="0"/>
                <w:bCs/>
                <w:i w:val="0"/>
                <w:iCs/>
                <w:strike w:val="0"/>
              </w:rPr>
            </w:pPr>
            <w:r w:rsidRPr="002612BA">
              <w:rPr>
                <w:b w:val="0"/>
                <w:i w:val="0"/>
                <w:strike w:val="0"/>
                <w:sz w:val="22"/>
                <w:szCs w:val="22"/>
              </w:rPr>
              <w:t>540</w:t>
            </w:r>
          </w:p>
        </w:tc>
        <w:tc>
          <w:tcPr>
            <w:tcW w:w="87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F78D7" w:rsidRPr="00712BA0" w:rsidRDefault="003F78D7" w:rsidP="00151D67">
            <w:pPr>
              <w:widowControl w:val="0"/>
              <w:jc w:val="center"/>
              <w:rPr>
                <w:b w:val="0"/>
                <w:i w:val="0"/>
                <w:strike w:val="0"/>
                <w:sz w:val="20"/>
                <w:szCs w:val="20"/>
              </w:rPr>
            </w:pPr>
            <w:r>
              <w:rPr>
                <w:b w:val="0"/>
                <w:i w:val="0"/>
                <w:strike w:val="0"/>
                <w:sz w:val="20"/>
                <w:szCs w:val="20"/>
              </w:rPr>
              <w:t>0,1</w:t>
            </w:r>
          </w:p>
        </w:tc>
        <w:tc>
          <w:tcPr>
            <w:tcW w:w="87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F78D7" w:rsidRPr="00712BA0" w:rsidRDefault="003F78D7" w:rsidP="00151D67">
            <w:pPr>
              <w:widowControl w:val="0"/>
              <w:jc w:val="center"/>
              <w:rPr>
                <w:b w:val="0"/>
                <w:i w:val="0"/>
                <w:strike w:val="0"/>
                <w:sz w:val="20"/>
                <w:szCs w:val="20"/>
              </w:rPr>
            </w:pPr>
            <w:r>
              <w:rPr>
                <w:b w:val="0"/>
                <w:i w:val="0"/>
                <w:strike w:val="0"/>
                <w:sz w:val="20"/>
                <w:szCs w:val="20"/>
              </w:rPr>
              <w:t>0,1</w:t>
            </w:r>
          </w:p>
        </w:tc>
        <w:tc>
          <w:tcPr>
            <w:tcW w:w="8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78D7" w:rsidRPr="00712BA0" w:rsidRDefault="003F78D7" w:rsidP="00151D67">
            <w:pPr>
              <w:widowControl w:val="0"/>
              <w:jc w:val="center"/>
              <w:rPr>
                <w:b w:val="0"/>
                <w:i w:val="0"/>
                <w:strike w:val="0"/>
                <w:sz w:val="20"/>
                <w:szCs w:val="20"/>
              </w:rPr>
            </w:pPr>
            <w:r>
              <w:rPr>
                <w:b w:val="0"/>
                <w:i w:val="0"/>
                <w:strike w:val="0"/>
                <w:sz w:val="20"/>
                <w:szCs w:val="20"/>
              </w:rPr>
              <w:t>0,1</w:t>
            </w:r>
          </w:p>
        </w:tc>
        <w:tc>
          <w:tcPr>
            <w:tcW w:w="69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F78D7" w:rsidRPr="00712BA0" w:rsidRDefault="003F78D7" w:rsidP="00151D67">
            <w:pPr>
              <w:widowControl w:val="0"/>
              <w:jc w:val="center"/>
              <w:rPr>
                <w:b w:val="0"/>
                <w:i w:val="0"/>
                <w:strike w:val="0"/>
                <w:sz w:val="20"/>
                <w:szCs w:val="20"/>
              </w:rPr>
            </w:pPr>
            <w:r>
              <w:rPr>
                <w:b w:val="0"/>
                <w:i w:val="0"/>
                <w:strike w:val="0"/>
                <w:sz w:val="20"/>
                <w:szCs w:val="20"/>
              </w:rPr>
              <w:t>0,</w:t>
            </w:r>
            <w:r w:rsidR="00B57F83">
              <w:rPr>
                <w:b w:val="0"/>
                <w:i w:val="0"/>
                <w:strike w:val="0"/>
                <w:sz w:val="20"/>
                <w:szCs w:val="20"/>
              </w:rPr>
              <w:t>0</w:t>
            </w:r>
          </w:p>
        </w:tc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F78D7" w:rsidRPr="00E53210" w:rsidRDefault="003F78D7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725" w:type="dxa"/>
            <w:tcBorders>
              <w:left w:val="single" w:sz="4" w:space="0" w:color="000000"/>
              <w:bottom w:val="single" w:sz="4" w:space="0" w:color="000000"/>
            </w:tcBorders>
          </w:tcPr>
          <w:p w:rsidR="003F78D7" w:rsidRPr="00E53210" w:rsidRDefault="003F78D7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3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78D7" w:rsidRPr="00E53210" w:rsidRDefault="003F78D7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</w:tr>
      <w:tr w:rsidR="005D742F" w:rsidRPr="00E53210" w:rsidTr="00B11CC8">
        <w:trPr>
          <w:trHeight w:val="255"/>
        </w:trPr>
        <w:tc>
          <w:tcPr>
            <w:tcW w:w="942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5D742F" w:rsidRPr="00E53210" w:rsidRDefault="005D742F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873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5D742F" w:rsidRPr="00E53210" w:rsidRDefault="005D742F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2169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5D742F" w:rsidRPr="00E53210" w:rsidRDefault="005D742F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933" w:type="dxa"/>
            <w:vMerge/>
            <w:tcBorders>
              <w:left w:val="single" w:sz="4" w:space="0" w:color="000000"/>
            </w:tcBorders>
          </w:tcPr>
          <w:p w:rsidR="005D742F" w:rsidRPr="00E53210" w:rsidRDefault="005D742F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78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5D742F" w:rsidRPr="002612BA" w:rsidRDefault="005D742F" w:rsidP="00151D67">
            <w:pPr>
              <w:widowControl w:val="0"/>
              <w:autoSpaceDE w:val="0"/>
              <w:autoSpaceDN w:val="0"/>
              <w:adjustRightInd w:val="0"/>
              <w:jc w:val="center"/>
              <w:rPr>
                <w:b w:val="0"/>
                <w:bCs/>
                <w:i w:val="0"/>
                <w:iCs/>
                <w:strike w:val="0"/>
              </w:rPr>
            </w:pPr>
            <w:r w:rsidRPr="002612BA">
              <w:rPr>
                <w:b w:val="0"/>
                <w:i w:val="0"/>
                <w:strike w:val="0"/>
                <w:sz w:val="22"/>
                <w:szCs w:val="22"/>
              </w:rPr>
              <w:t>901</w:t>
            </w:r>
          </w:p>
        </w:tc>
        <w:tc>
          <w:tcPr>
            <w:tcW w:w="456" w:type="dxa"/>
            <w:tcBorders>
              <w:left w:val="single" w:sz="4" w:space="0" w:color="000000"/>
              <w:bottom w:val="single" w:sz="4" w:space="0" w:color="000000"/>
            </w:tcBorders>
          </w:tcPr>
          <w:p w:rsidR="005D742F" w:rsidRPr="002612BA" w:rsidRDefault="005D742F" w:rsidP="00151D67">
            <w:pPr>
              <w:widowControl w:val="0"/>
              <w:autoSpaceDE w:val="0"/>
              <w:autoSpaceDN w:val="0"/>
              <w:adjustRightInd w:val="0"/>
              <w:jc w:val="center"/>
              <w:rPr>
                <w:b w:val="0"/>
                <w:bCs/>
                <w:i w:val="0"/>
                <w:iCs/>
                <w:strike w:val="0"/>
              </w:rPr>
            </w:pPr>
            <w:r w:rsidRPr="002612BA">
              <w:rPr>
                <w:b w:val="0"/>
                <w:i w:val="0"/>
                <w:strike w:val="0"/>
                <w:sz w:val="22"/>
                <w:szCs w:val="22"/>
              </w:rPr>
              <w:t>0</w:t>
            </w:r>
            <w:r>
              <w:rPr>
                <w:b w:val="0"/>
                <w:i w:val="0"/>
                <w:strike w:val="0"/>
                <w:sz w:val="22"/>
                <w:szCs w:val="22"/>
              </w:rPr>
              <w:t>4</w:t>
            </w:r>
          </w:p>
        </w:tc>
        <w:tc>
          <w:tcPr>
            <w:tcW w:w="510" w:type="dxa"/>
            <w:tcBorders>
              <w:left w:val="single" w:sz="4" w:space="0" w:color="000000"/>
              <w:bottom w:val="single" w:sz="4" w:space="0" w:color="000000"/>
            </w:tcBorders>
          </w:tcPr>
          <w:p w:rsidR="005D742F" w:rsidRPr="002612BA" w:rsidRDefault="005D742F" w:rsidP="00151D67">
            <w:pPr>
              <w:widowControl w:val="0"/>
              <w:autoSpaceDE w:val="0"/>
              <w:autoSpaceDN w:val="0"/>
              <w:adjustRightInd w:val="0"/>
              <w:jc w:val="center"/>
              <w:rPr>
                <w:b w:val="0"/>
                <w:bCs/>
                <w:i w:val="0"/>
                <w:iCs/>
                <w:strike w:val="0"/>
              </w:rPr>
            </w:pPr>
            <w:r w:rsidRPr="002612BA">
              <w:rPr>
                <w:b w:val="0"/>
                <w:i w:val="0"/>
                <w:strike w:val="0"/>
                <w:sz w:val="22"/>
                <w:szCs w:val="22"/>
              </w:rPr>
              <w:t>1</w:t>
            </w:r>
            <w:r>
              <w:rPr>
                <w:b w:val="0"/>
                <w:i w:val="0"/>
                <w:strike w:val="0"/>
                <w:sz w:val="22"/>
                <w:szCs w:val="22"/>
              </w:rPr>
              <w:t>2</w:t>
            </w:r>
          </w:p>
        </w:tc>
        <w:tc>
          <w:tcPr>
            <w:tcW w:w="1443" w:type="dxa"/>
            <w:tcBorders>
              <w:left w:val="single" w:sz="4" w:space="0" w:color="000000"/>
              <w:bottom w:val="single" w:sz="4" w:space="0" w:color="000000"/>
            </w:tcBorders>
          </w:tcPr>
          <w:p w:rsidR="005D742F" w:rsidRPr="002612BA" w:rsidRDefault="005D742F" w:rsidP="00151D67">
            <w:pPr>
              <w:widowControl w:val="0"/>
              <w:autoSpaceDE w:val="0"/>
              <w:autoSpaceDN w:val="0"/>
              <w:adjustRightInd w:val="0"/>
              <w:jc w:val="center"/>
              <w:rPr>
                <w:b w:val="0"/>
                <w:bCs/>
                <w:i w:val="0"/>
                <w:iCs/>
                <w:strike w:val="0"/>
              </w:rPr>
            </w:pPr>
            <w:r w:rsidRPr="002612BA">
              <w:rPr>
                <w:b w:val="0"/>
                <w:i w:val="0"/>
                <w:strike w:val="0"/>
                <w:sz w:val="22"/>
                <w:szCs w:val="22"/>
              </w:rPr>
              <w:t>01101204</w:t>
            </w:r>
            <w:r>
              <w:rPr>
                <w:b w:val="0"/>
                <w:i w:val="0"/>
                <w:strike w:val="0"/>
                <w:sz w:val="22"/>
                <w:szCs w:val="22"/>
              </w:rPr>
              <w:t>0</w:t>
            </w:r>
            <w:r w:rsidRPr="002612BA">
              <w:rPr>
                <w:b w:val="0"/>
                <w:i w:val="0"/>
                <w:strike w:val="0"/>
                <w:sz w:val="22"/>
                <w:szCs w:val="22"/>
              </w:rPr>
              <w:t>0</w:t>
            </w:r>
          </w:p>
        </w:tc>
        <w:tc>
          <w:tcPr>
            <w:tcW w:w="576" w:type="dxa"/>
            <w:tcBorders>
              <w:left w:val="single" w:sz="4" w:space="0" w:color="000000"/>
              <w:bottom w:val="single" w:sz="4" w:space="0" w:color="000000"/>
            </w:tcBorders>
          </w:tcPr>
          <w:p w:rsidR="005D742F" w:rsidRPr="00E53210" w:rsidRDefault="005D742F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  <w:r>
              <w:rPr>
                <w:rFonts w:eastAsia="Arial"/>
                <w:b w:val="0"/>
                <w:i w:val="0"/>
                <w:strike w:val="0"/>
              </w:rPr>
              <w:t>244</w:t>
            </w:r>
          </w:p>
        </w:tc>
        <w:tc>
          <w:tcPr>
            <w:tcW w:w="87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5D742F" w:rsidRPr="00E53210" w:rsidRDefault="005D742F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  <w:r>
              <w:rPr>
                <w:b w:val="0"/>
                <w:i w:val="0"/>
                <w:strike w:val="0"/>
                <w:sz w:val="20"/>
                <w:szCs w:val="20"/>
              </w:rPr>
              <w:t>60,0</w:t>
            </w:r>
          </w:p>
        </w:tc>
        <w:tc>
          <w:tcPr>
            <w:tcW w:w="876" w:type="dxa"/>
            <w:tcBorders>
              <w:left w:val="single" w:sz="4" w:space="0" w:color="000000"/>
              <w:bottom w:val="single" w:sz="4" w:space="0" w:color="000000"/>
            </w:tcBorders>
          </w:tcPr>
          <w:p w:rsidR="005D742F" w:rsidRPr="00E53210" w:rsidRDefault="005D742F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8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42F" w:rsidRPr="00E53210" w:rsidRDefault="005D742F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69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5D742F" w:rsidRPr="00E53210" w:rsidRDefault="005D742F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5D742F" w:rsidRPr="00E53210" w:rsidRDefault="005D742F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725" w:type="dxa"/>
            <w:tcBorders>
              <w:left w:val="single" w:sz="4" w:space="0" w:color="000000"/>
              <w:bottom w:val="single" w:sz="4" w:space="0" w:color="000000"/>
            </w:tcBorders>
          </w:tcPr>
          <w:p w:rsidR="005D742F" w:rsidRPr="00E53210" w:rsidRDefault="005D742F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3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42F" w:rsidRPr="00E53210" w:rsidRDefault="005D742F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</w:tr>
      <w:tr w:rsidR="005D742F" w:rsidRPr="00E53210" w:rsidTr="00B11CC8">
        <w:trPr>
          <w:trHeight w:val="255"/>
        </w:trPr>
        <w:tc>
          <w:tcPr>
            <w:tcW w:w="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D742F" w:rsidRPr="00E53210" w:rsidRDefault="005D742F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8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D742F" w:rsidRPr="00E53210" w:rsidRDefault="005D742F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21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D742F" w:rsidRPr="00E53210" w:rsidRDefault="005D742F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933" w:type="dxa"/>
            <w:vMerge/>
            <w:tcBorders>
              <w:left w:val="single" w:sz="4" w:space="0" w:color="000000"/>
            </w:tcBorders>
          </w:tcPr>
          <w:p w:rsidR="005D742F" w:rsidRPr="00E53210" w:rsidRDefault="005D742F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D742F" w:rsidRPr="002612BA" w:rsidRDefault="005D742F" w:rsidP="00151D67">
            <w:pPr>
              <w:widowControl w:val="0"/>
              <w:autoSpaceDE w:val="0"/>
              <w:autoSpaceDN w:val="0"/>
              <w:adjustRightInd w:val="0"/>
              <w:jc w:val="center"/>
              <w:rPr>
                <w:b w:val="0"/>
                <w:bCs/>
                <w:i w:val="0"/>
                <w:iCs/>
                <w:strike w:val="0"/>
              </w:rPr>
            </w:pPr>
            <w:r w:rsidRPr="002612BA">
              <w:rPr>
                <w:b w:val="0"/>
                <w:i w:val="0"/>
                <w:strike w:val="0"/>
                <w:sz w:val="22"/>
                <w:szCs w:val="22"/>
              </w:rPr>
              <w:t>901</w:t>
            </w: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D742F" w:rsidRPr="002612BA" w:rsidRDefault="005D742F" w:rsidP="00151D67">
            <w:pPr>
              <w:widowControl w:val="0"/>
              <w:autoSpaceDE w:val="0"/>
              <w:autoSpaceDN w:val="0"/>
              <w:adjustRightInd w:val="0"/>
              <w:jc w:val="center"/>
              <w:rPr>
                <w:b w:val="0"/>
                <w:bCs/>
                <w:i w:val="0"/>
                <w:iCs/>
                <w:strike w:val="0"/>
              </w:rPr>
            </w:pPr>
            <w:r w:rsidRPr="002612BA">
              <w:rPr>
                <w:b w:val="0"/>
                <w:i w:val="0"/>
                <w:strike w:val="0"/>
                <w:sz w:val="22"/>
                <w:szCs w:val="22"/>
              </w:rPr>
              <w:t>04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D742F" w:rsidRPr="002612BA" w:rsidRDefault="005D742F" w:rsidP="00151D67">
            <w:pPr>
              <w:widowControl w:val="0"/>
              <w:autoSpaceDE w:val="0"/>
              <w:autoSpaceDN w:val="0"/>
              <w:adjustRightInd w:val="0"/>
              <w:jc w:val="center"/>
              <w:rPr>
                <w:b w:val="0"/>
                <w:bCs/>
                <w:i w:val="0"/>
                <w:iCs/>
                <w:strike w:val="0"/>
              </w:rPr>
            </w:pPr>
            <w:r w:rsidRPr="002612BA">
              <w:rPr>
                <w:b w:val="0"/>
                <w:i w:val="0"/>
                <w:strike w:val="0"/>
                <w:sz w:val="22"/>
                <w:szCs w:val="22"/>
              </w:rPr>
              <w:t>12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D742F" w:rsidRPr="002612BA" w:rsidRDefault="005D742F" w:rsidP="00151D67">
            <w:pPr>
              <w:widowControl w:val="0"/>
              <w:autoSpaceDE w:val="0"/>
              <w:autoSpaceDN w:val="0"/>
              <w:adjustRightInd w:val="0"/>
              <w:jc w:val="center"/>
              <w:rPr>
                <w:b w:val="0"/>
                <w:bCs/>
                <w:i w:val="0"/>
                <w:iCs/>
                <w:strike w:val="0"/>
              </w:rPr>
            </w:pPr>
            <w:r>
              <w:rPr>
                <w:b w:val="0"/>
                <w:i w:val="0"/>
                <w:strike w:val="0"/>
                <w:sz w:val="22"/>
                <w:szCs w:val="22"/>
              </w:rPr>
              <w:t>011022043</w:t>
            </w:r>
            <w:r w:rsidRPr="002612BA">
              <w:rPr>
                <w:b w:val="0"/>
                <w:i w:val="0"/>
                <w:strike w:val="0"/>
                <w:sz w:val="22"/>
                <w:szCs w:val="22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D742F" w:rsidRPr="002612BA" w:rsidRDefault="005D742F" w:rsidP="00151D67">
            <w:pPr>
              <w:widowControl w:val="0"/>
              <w:autoSpaceDE w:val="0"/>
              <w:autoSpaceDN w:val="0"/>
              <w:adjustRightInd w:val="0"/>
              <w:jc w:val="center"/>
              <w:rPr>
                <w:b w:val="0"/>
                <w:bCs/>
                <w:i w:val="0"/>
                <w:iCs/>
                <w:strike w:val="0"/>
              </w:rPr>
            </w:pPr>
            <w:r w:rsidRPr="002612BA">
              <w:rPr>
                <w:b w:val="0"/>
                <w:i w:val="0"/>
                <w:strike w:val="0"/>
                <w:sz w:val="22"/>
                <w:szCs w:val="22"/>
              </w:rPr>
              <w:t>244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D742F" w:rsidRPr="00712BA0" w:rsidRDefault="005D742F" w:rsidP="00151D67">
            <w:pPr>
              <w:widowControl w:val="0"/>
              <w:jc w:val="center"/>
              <w:rPr>
                <w:b w:val="0"/>
                <w:i w:val="0"/>
                <w:strike w:val="0"/>
                <w:sz w:val="20"/>
                <w:szCs w:val="20"/>
              </w:rPr>
            </w:pPr>
            <w:r>
              <w:rPr>
                <w:b w:val="0"/>
                <w:i w:val="0"/>
                <w:strike w:val="0"/>
                <w:sz w:val="20"/>
                <w:szCs w:val="20"/>
              </w:rPr>
              <w:t>5,0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D742F" w:rsidRPr="00E53210" w:rsidRDefault="005D742F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42F" w:rsidRPr="00E53210" w:rsidRDefault="005D742F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D742F" w:rsidRPr="00E53210" w:rsidRDefault="005D742F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D742F" w:rsidRPr="00E53210" w:rsidRDefault="005D742F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D742F" w:rsidRPr="00E53210" w:rsidRDefault="005D742F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42F" w:rsidRPr="00E53210" w:rsidRDefault="005D742F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</w:tr>
      <w:tr w:rsidR="005D742F" w:rsidRPr="00E53210" w:rsidTr="00B11CC8">
        <w:trPr>
          <w:trHeight w:val="255"/>
        </w:trPr>
        <w:tc>
          <w:tcPr>
            <w:tcW w:w="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D742F" w:rsidRPr="00E53210" w:rsidRDefault="005D742F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8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D742F" w:rsidRPr="00E53210" w:rsidRDefault="005D742F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21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D742F" w:rsidRPr="00E53210" w:rsidRDefault="005D742F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933" w:type="dxa"/>
            <w:vMerge/>
            <w:tcBorders>
              <w:left w:val="single" w:sz="4" w:space="0" w:color="000000"/>
            </w:tcBorders>
          </w:tcPr>
          <w:p w:rsidR="005D742F" w:rsidRPr="00E53210" w:rsidRDefault="005D742F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D742F" w:rsidRPr="002612BA" w:rsidRDefault="005D742F" w:rsidP="00151D67">
            <w:pPr>
              <w:widowControl w:val="0"/>
              <w:autoSpaceDE w:val="0"/>
              <w:autoSpaceDN w:val="0"/>
              <w:adjustRightInd w:val="0"/>
              <w:jc w:val="center"/>
              <w:rPr>
                <w:b w:val="0"/>
                <w:bCs/>
                <w:i w:val="0"/>
                <w:iCs/>
                <w:strike w:val="0"/>
              </w:rPr>
            </w:pPr>
            <w:r w:rsidRPr="002612BA">
              <w:rPr>
                <w:b w:val="0"/>
                <w:i w:val="0"/>
                <w:strike w:val="0"/>
                <w:sz w:val="22"/>
                <w:szCs w:val="22"/>
              </w:rPr>
              <w:t>901</w:t>
            </w: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D742F" w:rsidRPr="002612BA" w:rsidRDefault="005D742F" w:rsidP="00151D67">
            <w:pPr>
              <w:widowControl w:val="0"/>
              <w:autoSpaceDE w:val="0"/>
              <w:autoSpaceDN w:val="0"/>
              <w:adjustRightInd w:val="0"/>
              <w:jc w:val="center"/>
              <w:rPr>
                <w:b w:val="0"/>
                <w:bCs/>
                <w:i w:val="0"/>
                <w:iCs/>
                <w:strike w:val="0"/>
              </w:rPr>
            </w:pPr>
            <w:r w:rsidRPr="002612BA">
              <w:rPr>
                <w:b w:val="0"/>
                <w:i w:val="0"/>
                <w:strike w:val="0"/>
                <w:sz w:val="22"/>
                <w:szCs w:val="22"/>
              </w:rPr>
              <w:t>04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D742F" w:rsidRPr="002612BA" w:rsidRDefault="005D742F" w:rsidP="00151D67">
            <w:pPr>
              <w:widowControl w:val="0"/>
              <w:autoSpaceDE w:val="0"/>
              <w:autoSpaceDN w:val="0"/>
              <w:adjustRightInd w:val="0"/>
              <w:jc w:val="center"/>
              <w:rPr>
                <w:b w:val="0"/>
                <w:bCs/>
                <w:i w:val="0"/>
                <w:iCs/>
                <w:strike w:val="0"/>
              </w:rPr>
            </w:pPr>
            <w:r w:rsidRPr="002612BA">
              <w:rPr>
                <w:b w:val="0"/>
                <w:i w:val="0"/>
                <w:strike w:val="0"/>
                <w:sz w:val="22"/>
                <w:szCs w:val="22"/>
              </w:rPr>
              <w:t>12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D742F" w:rsidRPr="002612BA" w:rsidRDefault="005D742F" w:rsidP="00151D67">
            <w:pPr>
              <w:widowControl w:val="0"/>
              <w:autoSpaceDE w:val="0"/>
              <w:autoSpaceDN w:val="0"/>
              <w:adjustRightInd w:val="0"/>
              <w:jc w:val="center"/>
              <w:rPr>
                <w:b w:val="0"/>
                <w:bCs/>
                <w:i w:val="0"/>
                <w:iCs/>
                <w:strike w:val="0"/>
              </w:rPr>
            </w:pPr>
            <w:r>
              <w:rPr>
                <w:b w:val="0"/>
                <w:i w:val="0"/>
                <w:strike w:val="0"/>
                <w:sz w:val="22"/>
                <w:szCs w:val="22"/>
              </w:rPr>
              <w:t>011022044</w:t>
            </w:r>
            <w:r w:rsidRPr="002612BA">
              <w:rPr>
                <w:b w:val="0"/>
                <w:i w:val="0"/>
                <w:strike w:val="0"/>
                <w:sz w:val="22"/>
                <w:szCs w:val="22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D742F" w:rsidRPr="002612BA" w:rsidRDefault="005D742F" w:rsidP="00151D67">
            <w:pPr>
              <w:widowControl w:val="0"/>
              <w:autoSpaceDE w:val="0"/>
              <w:autoSpaceDN w:val="0"/>
              <w:adjustRightInd w:val="0"/>
              <w:jc w:val="center"/>
              <w:rPr>
                <w:b w:val="0"/>
                <w:bCs/>
                <w:i w:val="0"/>
                <w:iCs/>
                <w:strike w:val="0"/>
              </w:rPr>
            </w:pPr>
            <w:r w:rsidRPr="002612BA">
              <w:rPr>
                <w:b w:val="0"/>
                <w:i w:val="0"/>
                <w:strike w:val="0"/>
                <w:sz w:val="22"/>
                <w:szCs w:val="22"/>
              </w:rPr>
              <w:t>244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D742F" w:rsidRDefault="005D742F" w:rsidP="00151D67">
            <w:pPr>
              <w:widowControl w:val="0"/>
              <w:jc w:val="center"/>
              <w:rPr>
                <w:b w:val="0"/>
                <w:i w:val="0"/>
                <w:strike w:val="0"/>
                <w:sz w:val="20"/>
                <w:szCs w:val="20"/>
              </w:rPr>
            </w:pPr>
            <w:r>
              <w:rPr>
                <w:b w:val="0"/>
                <w:i w:val="0"/>
                <w:strike w:val="0"/>
                <w:sz w:val="20"/>
                <w:szCs w:val="20"/>
              </w:rPr>
              <w:t>60,0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D742F" w:rsidRPr="00E53210" w:rsidRDefault="005D742F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42F" w:rsidRPr="00E53210" w:rsidRDefault="005D742F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D742F" w:rsidRPr="00E53210" w:rsidRDefault="005D742F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D742F" w:rsidRPr="00E53210" w:rsidRDefault="005D742F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D742F" w:rsidRPr="00E53210" w:rsidRDefault="005D742F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42F" w:rsidRPr="00E53210" w:rsidRDefault="005D742F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</w:tr>
      <w:tr w:rsidR="005D742F" w:rsidRPr="00E53210" w:rsidTr="00B11CC8">
        <w:trPr>
          <w:trHeight w:val="255"/>
        </w:trPr>
        <w:tc>
          <w:tcPr>
            <w:tcW w:w="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D742F" w:rsidRPr="00E53210" w:rsidRDefault="005D742F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8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D742F" w:rsidRPr="00E53210" w:rsidRDefault="005D742F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21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D742F" w:rsidRPr="00E53210" w:rsidRDefault="005D742F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933" w:type="dxa"/>
            <w:vMerge/>
            <w:tcBorders>
              <w:left w:val="single" w:sz="4" w:space="0" w:color="000000"/>
            </w:tcBorders>
          </w:tcPr>
          <w:p w:rsidR="005D742F" w:rsidRPr="00E53210" w:rsidRDefault="005D742F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D742F" w:rsidRPr="002612BA" w:rsidRDefault="005D742F" w:rsidP="00151D67">
            <w:pPr>
              <w:widowControl w:val="0"/>
              <w:autoSpaceDE w:val="0"/>
              <w:autoSpaceDN w:val="0"/>
              <w:adjustRightInd w:val="0"/>
              <w:jc w:val="center"/>
              <w:rPr>
                <w:b w:val="0"/>
                <w:bCs/>
                <w:i w:val="0"/>
                <w:iCs/>
                <w:strike w:val="0"/>
              </w:rPr>
            </w:pPr>
            <w:r w:rsidRPr="002612BA">
              <w:rPr>
                <w:b w:val="0"/>
                <w:i w:val="0"/>
                <w:strike w:val="0"/>
                <w:sz w:val="22"/>
                <w:szCs w:val="22"/>
              </w:rPr>
              <w:t>901</w:t>
            </w: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D742F" w:rsidRPr="002612BA" w:rsidRDefault="005D742F" w:rsidP="00151D67">
            <w:pPr>
              <w:widowControl w:val="0"/>
              <w:autoSpaceDE w:val="0"/>
              <w:autoSpaceDN w:val="0"/>
              <w:adjustRightInd w:val="0"/>
              <w:jc w:val="center"/>
              <w:rPr>
                <w:b w:val="0"/>
                <w:bCs/>
                <w:i w:val="0"/>
                <w:iCs/>
                <w:strike w:val="0"/>
              </w:rPr>
            </w:pPr>
            <w:r w:rsidRPr="002612BA">
              <w:rPr>
                <w:b w:val="0"/>
                <w:i w:val="0"/>
                <w:strike w:val="0"/>
                <w:sz w:val="22"/>
                <w:szCs w:val="22"/>
              </w:rPr>
              <w:t>04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D742F" w:rsidRPr="002612BA" w:rsidRDefault="005D742F" w:rsidP="00151D67">
            <w:pPr>
              <w:widowControl w:val="0"/>
              <w:autoSpaceDE w:val="0"/>
              <w:autoSpaceDN w:val="0"/>
              <w:adjustRightInd w:val="0"/>
              <w:jc w:val="center"/>
              <w:rPr>
                <w:b w:val="0"/>
                <w:bCs/>
                <w:i w:val="0"/>
                <w:iCs/>
                <w:strike w:val="0"/>
              </w:rPr>
            </w:pPr>
            <w:r w:rsidRPr="002612BA">
              <w:rPr>
                <w:b w:val="0"/>
                <w:i w:val="0"/>
                <w:strike w:val="0"/>
                <w:sz w:val="22"/>
                <w:szCs w:val="22"/>
              </w:rPr>
              <w:t>12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D742F" w:rsidRPr="002612BA" w:rsidRDefault="005D742F" w:rsidP="00151D67">
            <w:pPr>
              <w:widowControl w:val="0"/>
              <w:autoSpaceDE w:val="0"/>
              <w:autoSpaceDN w:val="0"/>
              <w:adjustRightInd w:val="0"/>
              <w:jc w:val="center"/>
              <w:rPr>
                <w:b w:val="0"/>
                <w:bCs/>
                <w:i w:val="0"/>
                <w:iCs/>
                <w:strike w:val="0"/>
              </w:rPr>
            </w:pPr>
            <w:r w:rsidRPr="002612BA">
              <w:rPr>
                <w:b w:val="0"/>
                <w:i w:val="0"/>
                <w:strike w:val="0"/>
                <w:sz w:val="22"/>
                <w:szCs w:val="22"/>
              </w:rPr>
              <w:t>0110280070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D742F" w:rsidRPr="002612BA" w:rsidRDefault="005D742F" w:rsidP="00151D67">
            <w:pPr>
              <w:widowControl w:val="0"/>
              <w:autoSpaceDE w:val="0"/>
              <w:autoSpaceDN w:val="0"/>
              <w:adjustRightInd w:val="0"/>
              <w:jc w:val="center"/>
              <w:rPr>
                <w:b w:val="0"/>
                <w:bCs/>
                <w:i w:val="0"/>
                <w:iCs/>
                <w:strike w:val="0"/>
              </w:rPr>
            </w:pPr>
            <w:r w:rsidRPr="002612BA">
              <w:rPr>
                <w:b w:val="0"/>
                <w:i w:val="0"/>
                <w:strike w:val="0"/>
                <w:sz w:val="22"/>
                <w:szCs w:val="22"/>
              </w:rPr>
              <w:t>244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D742F" w:rsidRPr="00712BA0" w:rsidRDefault="005D742F" w:rsidP="00151D67">
            <w:pPr>
              <w:widowControl w:val="0"/>
              <w:autoSpaceDE w:val="0"/>
              <w:autoSpaceDN w:val="0"/>
              <w:adjustRightInd w:val="0"/>
              <w:jc w:val="center"/>
              <w:rPr>
                <w:b w:val="0"/>
                <w:bCs/>
                <w:i w:val="0"/>
                <w:iCs/>
                <w:strike w:val="0"/>
              </w:rPr>
            </w:pPr>
            <w:r w:rsidRPr="00712BA0">
              <w:rPr>
                <w:b w:val="0"/>
                <w:i w:val="0"/>
                <w:strike w:val="0"/>
                <w:sz w:val="22"/>
                <w:szCs w:val="22"/>
              </w:rPr>
              <w:t>0,4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D742F" w:rsidRPr="00712BA0" w:rsidRDefault="005D742F" w:rsidP="00151D67">
            <w:pPr>
              <w:widowControl w:val="0"/>
              <w:autoSpaceDE w:val="0"/>
              <w:autoSpaceDN w:val="0"/>
              <w:adjustRightInd w:val="0"/>
              <w:jc w:val="center"/>
              <w:rPr>
                <w:b w:val="0"/>
                <w:bCs/>
                <w:i w:val="0"/>
                <w:iCs/>
                <w:strike w:val="0"/>
              </w:rPr>
            </w:pPr>
            <w:r w:rsidRPr="00712BA0">
              <w:rPr>
                <w:b w:val="0"/>
                <w:i w:val="0"/>
                <w:strike w:val="0"/>
                <w:sz w:val="22"/>
                <w:szCs w:val="22"/>
              </w:rPr>
              <w:t>0,4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742F" w:rsidRPr="00712BA0" w:rsidRDefault="005D742F" w:rsidP="00151D67">
            <w:pPr>
              <w:widowControl w:val="0"/>
              <w:autoSpaceDE w:val="0"/>
              <w:autoSpaceDN w:val="0"/>
              <w:adjustRightInd w:val="0"/>
              <w:jc w:val="center"/>
              <w:rPr>
                <w:b w:val="0"/>
                <w:bCs/>
                <w:i w:val="0"/>
                <w:iCs/>
                <w:strike w:val="0"/>
              </w:rPr>
            </w:pPr>
            <w:r w:rsidRPr="00712BA0">
              <w:rPr>
                <w:b w:val="0"/>
                <w:i w:val="0"/>
                <w:strike w:val="0"/>
                <w:sz w:val="22"/>
                <w:szCs w:val="22"/>
              </w:rPr>
              <w:t>0,4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D742F" w:rsidRPr="00712BA0" w:rsidRDefault="005D742F" w:rsidP="00151D67">
            <w:pPr>
              <w:widowControl w:val="0"/>
              <w:autoSpaceDE w:val="0"/>
              <w:autoSpaceDN w:val="0"/>
              <w:adjustRightInd w:val="0"/>
              <w:jc w:val="center"/>
              <w:rPr>
                <w:b w:val="0"/>
                <w:bCs/>
                <w:i w:val="0"/>
                <w:iCs/>
                <w:strike w:val="0"/>
              </w:rPr>
            </w:pPr>
            <w:r w:rsidRPr="00712BA0">
              <w:rPr>
                <w:b w:val="0"/>
                <w:i w:val="0"/>
                <w:strike w:val="0"/>
                <w:sz w:val="22"/>
                <w:szCs w:val="22"/>
              </w:rPr>
              <w:t>0,</w:t>
            </w:r>
            <w:r w:rsidR="00B57F83">
              <w:rPr>
                <w:b w:val="0"/>
                <w:i w:val="0"/>
                <w:strike w:val="0"/>
                <w:sz w:val="22"/>
                <w:szCs w:val="22"/>
              </w:rPr>
              <w:t>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D742F" w:rsidRPr="00712BA0" w:rsidRDefault="00C617D7" w:rsidP="00151D67">
            <w:pPr>
              <w:widowControl w:val="0"/>
              <w:autoSpaceDE w:val="0"/>
              <w:autoSpaceDN w:val="0"/>
              <w:adjustRightInd w:val="0"/>
              <w:jc w:val="center"/>
              <w:rPr>
                <w:b w:val="0"/>
                <w:bCs/>
                <w:i w:val="0"/>
                <w:iCs/>
                <w:strike w:val="0"/>
              </w:rPr>
            </w:pPr>
            <w:r>
              <w:rPr>
                <w:b w:val="0"/>
                <w:bCs/>
                <w:i w:val="0"/>
                <w:iCs/>
                <w:strike w:val="0"/>
              </w:rPr>
              <w:t>0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D742F" w:rsidRPr="00712BA0" w:rsidRDefault="005D742F" w:rsidP="00B57F83">
            <w:pPr>
              <w:widowControl w:val="0"/>
              <w:autoSpaceDE w:val="0"/>
              <w:autoSpaceDN w:val="0"/>
              <w:adjustRightInd w:val="0"/>
              <w:jc w:val="center"/>
              <w:rPr>
                <w:b w:val="0"/>
                <w:bCs/>
                <w:i w:val="0"/>
                <w:iCs/>
                <w:strike w:val="0"/>
              </w:rPr>
            </w:pPr>
            <w:r w:rsidRPr="00712BA0">
              <w:rPr>
                <w:b w:val="0"/>
                <w:i w:val="0"/>
                <w:strike w:val="0"/>
                <w:sz w:val="22"/>
                <w:szCs w:val="22"/>
              </w:rPr>
              <w:t>0,</w:t>
            </w:r>
            <w:r w:rsidR="00B57F83">
              <w:rPr>
                <w:b w:val="0"/>
                <w:i w:val="0"/>
                <w:strike w:val="0"/>
                <w:sz w:val="22"/>
                <w:szCs w:val="22"/>
              </w:rPr>
              <w:t>0</w:t>
            </w:r>
          </w:p>
        </w:tc>
        <w:tc>
          <w:tcPr>
            <w:tcW w:w="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42F" w:rsidRPr="00E53210" w:rsidRDefault="005D742F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</w:tr>
      <w:tr w:rsidR="005D742F" w:rsidRPr="00E53210" w:rsidTr="00B11CC8">
        <w:trPr>
          <w:trHeight w:val="255"/>
        </w:trPr>
        <w:tc>
          <w:tcPr>
            <w:tcW w:w="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D742F" w:rsidRPr="00E53210" w:rsidRDefault="005D742F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8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D742F" w:rsidRPr="00E53210" w:rsidRDefault="005D742F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21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D742F" w:rsidRPr="00E53210" w:rsidRDefault="005D742F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933" w:type="dxa"/>
            <w:vMerge/>
            <w:tcBorders>
              <w:left w:val="single" w:sz="4" w:space="0" w:color="000000"/>
            </w:tcBorders>
          </w:tcPr>
          <w:p w:rsidR="005D742F" w:rsidRPr="00E53210" w:rsidRDefault="005D742F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D742F" w:rsidRPr="002612BA" w:rsidRDefault="005D742F" w:rsidP="00151D67">
            <w:pPr>
              <w:widowControl w:val="0"/>
              <w:autoSpaceDE w:val="0"/>
              <w:autoSpaceDN w:val="0"/>
              <w:adjustRightInd w:val="0"/>
              <w:jc w:val="center"/>
              <w:rPr>
                <w:b w:val="0"/>
                <w:bCs/>
                <w:i w:val="0"/>
                <w:iCs/>
                <w:strike w:val="0"/>
              </w:rPr>
            </w:pPr>
            <w:r w:rsidRPr="002612BA">
              <w:rPr>
                <w:b w:val="0"/>
                <w:i w:val="0"/>
                <w:strike w:val="0"/>
                <w:sz w:val="22"/>
                <w:szCs w:val="22"/>
              </w:rPr>
              <w:t>901</w:t>
            </w: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D742F" w:rsidRPr="002612BA" w:rsidRDefault="005D742F" w:rsidP="00151D67">
            <w:pPr>
              <w:widowControl w:val="0"/>
              <w:autoSpaceDE w:val="0"/>
              <w:autoSpaceDN w:val="0"/>
              <w:adjustRightInd w:val="0"/>
              <w:jc w:val="center"/>
              <w:rPr>
                <w:b w:val="0"/>
                <w:bCs/>
                <w:i w:val="0"/>
                <w:iCs/>
                <w:strike w:val="0"/>
              </w:rPr>
            </w:pPr>
            <w:r w:rsidRPr="002612BA">
              <w:rPr>
                <w:b w:val="0"/>
                <w:i w:val="0"/>
                <w:strike w:val="0"/>
                <w:sz w:val="22"/>
                <w:szCs w:val="22"/>
              </w:rPr>
              <w:t>13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D742F" w:rsidRPr="002612BA" w:rsidRDefault="005D742F" w:rsidP="00151D67">
            <w:pPr>
              <w:widowControl w:val="0"/>
              <w:autoSpaceDE w:val="0"/>
              <w:autoSpaceDN w:val="0"/>
              <w:adjustRightInd w:val="0"/>
              <w:jc w:val="center"/>
              <w:rPr>
                <w:b w:val="0"/>
                <w:bCs/>
                <w:i w:val="0"/>
                <w:iCs/>
                <w:strike w:val="0"/>
              </w:rPr>
            </w:pPr>
            <w:r w:rsidRPr="002612BA">
              <w:rPr>
                <w:b w:val="0"/>
                <w:i w:val="0"/>
                <w:strike w:val="0"/>
                <w:sz w:val="22"/>
                <w:szCs w:val="22"/>
              </w:rPr>
              <w:t>01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D742F" w:rsidRPr="002612BA" w:rsidRDefault="005D742F" w:rsidP="00151D67">
            <w:pPr>
              <w:widowControl w:val="0"/>
              <w:autoSpaceDE w:val="0"/>
              <w:autoSpaceDN w:val="0"/>
              <w:adjustRightInd w:val="0"/>
              <w:jc w:val="center"/>
              <w:rPr>
                <w:b w:val="0"/>
                <w:bCs/>
                <w:i w:val="0"/>
                <w:iCs/>
                <w:strike w:val="0"/>
              </w:rPr>
            </w:pPr>
            <w:r w:rsidRPr="002612BA">
              <w:rPr>
                <w:b w:val="0"/>
                <w:i w:val="0"/>
                <w:strike w:val="0"/>
                <w:sz w:val="22"/>
                <w:szCs w:val="22"/>
              </w:rPr>
              <w:t>0110120890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D742F" w:rsidRPr="002612BA" w:rsidRDefault="005D742F" w:rsidP="00151D67">
            <w:pPr>
              <w:widowControl w:val="0"/>
              <w:autoSpaceDE w:val="0"/>
              <w:autoSpaceDN w:val="0"/>
              <w:adjustRightInd w:val="0"/>
              <w:jc w:val="center"/>
              <w:rPr>
                <w:b w:val="0"/>
                <w:bCs/>
                <w:i w:val="0"/>
                <w:iCs/>
                <w:strike w:val="0"/>
              </w:rPr>
            </w:pPr>
            <w:r w:rsidRPr="002612BA">
              <w:rPr>
                <w:b w:val="0"/>
                <w:i w:val="0"/>
                <w:strike w:val="0"/>
                <w:sz w:val="22"/>
                <w:szCs w:val="22"/>
              </w:rPr>
              <w:t>730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D742F" w:rsidRPr="00E53210" w:rsidRDefault="005D742F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  <w:r>
              <w:rPr>
                <w:rFonts w:eastAsia="Arial"/>
                <w:b w:val="0"/>
                <w:i w:val="0"/>
                <w:strike w:val="0"/>
              </w:rPr>
              <w:t>0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D742F" w:rsidRPr="00E53210" w:rsidRDefault="005D742F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  <w:r>
              <w:rPr>
                <w:rFonts w:eastAsia="Arial"/>
                <w:b w:val="0"/>
                <w:i w:val="0"/>
                <w:strike w:val="0"/>
              </w:rPr>
              <w:t>0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42F" w:rsidRPr="00E53210" w:rsidRDefault="005D742F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  <w:r>
              <w:rPr>
                <w:rFonts w:eastAsia="Arial"/>
                <w:b w:val="0"/>
                <w:i w:val="0"/>
                <w:strike w:val="0"/>
              </w:rPr>
              <w:t>0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D742F" w:rsidRPr="00E53210" w:rsidRDefault="005D742F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  <w:r>
              <w:rPr>
                <w:rFonts w:eastAsia="Arial"/>
                <w:b w:val="0"/>
                <w:i w:val="0"/>
                <w:strike w:val="0"/>
              </w:rPr>
              <w:t>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D742F" w:rsidRPr="00E53210" w:rsidRDefault="005D742F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  <w:r>
              <w:rPr>
                <w:rFonts w:eastAsia="Arial"/>
                <w:b w:val="0"/>
                <w:i w:val="0"/>
                <w:strike w:val="0"/>
              </w:rPr>
              <w:t>0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D742F" w:rsidRPr="00E53210" w:rsidRDefault="005D742F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  <w:r>
              <w:rPr>
                <w:rFonts w:eastAsia="Arial"/>
                <w:b w:val="0"/>
                <w:i w:val="0"/>
                <w:strike w:val="0"/>
              </w:rPr>
              <w:t>0</w:t>
            </w:r>
          </w:p>
        </w:tc>
        <w:tc>
          <w:tcPr>
            <w:tcW w:w="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42F" w:rsidRPr="00E53210" w:rsidRDefault="005D742F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</w:tr>
      <w:tr w:rsidR="00930189" w:rsidRPr="00E53210" w:rsidTr="00B11CC8">
        <w:trPr>
          <w:trHeight w:val="255"/>
        </w:trPr>
        <w:tc>
          <w:tcPr>
            <w:tcW w:w="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30189" w:rsidRPr="00E53210" w:rsidRDefault="00930189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8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30189" w:rsidRPr="00E53210" w:rsidRDefault="00930189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21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30189" w:rsidRPr="00E53210" w:rsidRDefault="00930189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933" w:type="dxa"/>
            <w:vMerge/>
            <w:tcBorders>
              <w:left w:val="single" w:sz="4" w:space="0" w:color="000000"/>
            </w:tcBorders>
          </w:tcPr>
          <w:p w:rsidR="00930189" w:rsidRPr="00E53210" w:rsidRDefault="00930189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30189" w:rsidRPr="00E53210" w:rsidRDefault="00930189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30189" w:rsidRPr="00E53210" w:rsidRDefault="00930189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30189" w:rsidRPr="00E53210" w:rsidRDefault="00930189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30189" w:rsidRPr="00E53210" w:rsidRDefault="00930189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30189" w:rsidRPr="00E53210" w:rsidRDefault="00930189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30189" w:rsidRPr="00E53210" w:rsidRDefault="00930189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30189" w:rsidRPr="00E53210" w:rsidRDefault="00930189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189" w:rsidRPr="00E53210" w:rsidRDefault="00930189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30189" w:rsidRPr="00E53210" w:rsidRDefault="00930189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30189" w:rsidRPr="00E53210" w:rsidRDefault="00930189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30189" w:rsidRPr="00E53210" w:rsidRDefault="00930189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189" w:rsidRPr="00E53210" w:rsidRDefault="00930189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</w:tr>
      <w:tr w:rsidR="00930189" w:rsidRPr="00E53210" w:rsidTr="00B11CC8">
        <w:tc>
          <w:tcPr>
            <w:tcW w:w="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30189" w:rsidRPr="00E53210" w:rsidRDefault="00930189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8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30189" w:rsidRPr="00E53210" w:rsidRDefault="00930189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21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30189" w:rsidRPr="00E53210" w:rsidRDefault="00930189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933" w:type="dxa"/>
            <w:vMerge/>
            <w:tcBorders>
              <w:left w:val="single" w:sz="4" w:space="0" w:color="000000"/>
            </w:tcBorders>
          </w:tcPr>
          <w:p w:rsidR="00930189" w:rsidRPr="00E53210" w:rsidRDefault="00930189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30189" w:rsidRPr="00E53210" w:rsidRDefault="00930189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30189" w:rsidRPr="00E53210" w:rsidRDefault="00930189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30189" w:rsidRPr="00E53210" w:rsidRDefault="00930189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30189" w:rsidRPr="00E53210" w:rsidRDefault="00930189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30189" w:rsidRPr="00E53210" w:rsidRDefault="00930189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30189" w:rsidRPr="00E53210" w:rsidRDefault="00930189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30189" w:rsidRPr="00E53210" w:rsidRDefault="00930189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189" w:rsidRPr="00E53210" w:rsidRDefault="00930189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30189" w:rsidRPr="00E53210" w:rsidRDefault="00930189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30189" w:rsidRPr="00E53210" w:rsidRDefault="00930189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30189" w:rsidRPr="00E53210" w:rsidRDefault="00930189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189" w:rsidRPr="00E53210" w:rsidRDefault="00930189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</w:tr>
      <w:tr w:rsidR="00930189" w:rsidRPr="00E53210" w:rsidTr="00B11CC8">
        <w:trPr>
          <w:trHeight w:val="70"/>
        </w:trPr>
        <w:tc>
          <w:tcPr>
            <w:tcW w:w="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30189" w:rsidRPr="00E53210" w:rsidRDefault="00930189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8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30189" w:rsidRPr="00E53210" w:rsidRDefault="00930189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21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30189" w:rsidRPr="00E53210" w:rsidRDefault="00930189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933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930189" w:rsidRPr="00E53210" w:rsidRDefault="00930189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30189" w:rsidRPr="00E53210" w:rsidRDefault="00930189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30189" w:rsidRPr="00E53210" w:rsidRDefault="00930189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30189" w:rsidRPr="00E53210" w:rsidRDefault="00930189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30189" w:rsidRPr="00E53210" w:rsidRDefault="00930189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30189" w:rsidRPr="00E53210" w:rsidRDefault="00930189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30189" w:rsidRPr="00E53210" w:rsidRDefault="00930189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30189" w:rsidRPr="00E53210" w:rsidRDefault="00930189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189" w:rsidRPr="00E53210" w:rsidRDefault="00930189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30189" w:rsidRPr="00E53210" w:rsidRDefault="00930189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30189" w:rsidRPr="00E53210" w:rsidRDefault="00930189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30189" w:rsidRPr="00E53210" w:rsidRDefault="00930189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189" w:rsidRPr="00E53210" w:rsidRDefault="00930189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</w:tr>
      <w:tr w:rsidR="005D742F" w:rsidRPr="00E53210" w:rsidTr="00B11CC8">
        <w:tc>
          <w:tcPr>
            <w:tcW w:w="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D742F" w:rsidRDefault="005D742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D742F" w:rsidRDefault="005D742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Основное мероприятие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1.1.</w:t>
            </w:r>
          </w:p>
        </w:tc>
        <w:tc>
          <w:tcPr>
            <w:tcW w:w="21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D742F" w:rsidRDefault="005D742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Обеспечение деятельности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администрации Ушинского сельсовета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Земетчинского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района Пензенской области</w:t>
            </w:r>
          </w:p>
        </w:tc>
        <w:tc>
          <w:tcPr>
            <w:tcW w:w="1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D742F" w:rsidRDefault="005D742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Всего: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D742F" w:rsidRPr="002612BA" w:rsidRDefault="005D742F" w:rsidP="0073434F">
            <w:pPr>
              <w:widowControl w:val="0"/>
              <w:autoSpaceDE w:val="0"/>
              <w:autoSpaceDN w:val="0"/>
              <w:adjustRightInd w:val="0"/>
              <w:jc w:val="center"/>
              <w:rPr>
                <w:b w:val="0"/>
                <w:bCs/>
                <w:i w:val="0"/>
                <w:iCs/>
                <w:strike w:val="0"/>
              </w:rPr>
            </w:pPr>
            <w:r w:rsidRPr="002612BA">
              <w:rPr>
                <w:b w:val="0"/>
                <w:i w:val="0"/>
                <w:strike w:val="0"/>
                <w:sz w:val="22"/>
                <w:szCs w:val="22"/>
              </w:rPr>
              <w:t>901</w:t>
            </w: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D742F" w:rsidRPr="002612BA" w:rsidRDefault="005D742F" w:rsidP="0073434F">
            <w:pPr>
              <w:widowControl w:val="0"/>
              <w:autoSpaceDE w:val="0"/>
              <w:autoSpaceDN w:val="0"/>
              <w:adjustRightInd w:val="0"/>
              <w:jc w:val="center"/>
              <w:rPr>
                <w:b w:val="0"/>
                <w:bCs/>
                <w:i w:val="0"/>
                <w:iCs/>
                <w:strike w:val="0"/>
              </w:rPr>
            </w:pPr>
            <w:r w:rsidRPr="002612BA">
              <w:rPr>
                <w:b w:val="0"/>
                <w:i w:val="0"/>
                <w:strike w:val="0"/>
                <w:sz w:val="22"/>
                <w:szCs w:val="22"/>
              </w:rPr>
              <w:t>X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D742F" w:rsidRPr="002612BA" w:rsidRDefault="005D742F" w:rsidP="0073434F">
            <w:pPr>
              <w:widowControl w:val="0"/>
              <w:autoSpaceDE w:val="0"/>
              <w:autoSpaceDN w:val="0"/>
              <w:adjustRightInd w:val="0"/>
              <w:jc w:val="center"/>
              <w:rPr>
                <w:b w:val="0"/>
                <w:bCs/>
                <w:i w:val="0"/>
                <w:iCs/>
                <w:strike w:val="0"/>
              </w:rPr>
            </w:pPr>
            <w:r w:rsidRPr="002612BA">
              <w:rPr>
                <w:b w:val="0"/>
                <w:i w:val="0"/>
                <w:strike w:val="0"/>
                <w:sz w:val="22"/>
                <w:szCs w:val="22"/>
              </w:rPr>
              <w:t>X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D742F" w:rsidRPr="00E53210" w:rsidRDefault="005D742F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  <w:r>
              <w:rPr>
                <w:rFonts w:eastAsia="Arial"/>
                <w:b w:val="0"/>
                <w:i w:val="0"/>
                <w:strike w:val="0"/>
              </w:rPr>
              <w:t>Х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D742F" w:rsidRPr="00E53210" w:rsidRDefault="005D742F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D742F" w:rsidRPr="00712BA0" w:rsidRDefault="000662E0" w:rsidP="00B863D3">
            <w:pPr>
              <w:jc w:val="center"/>
              <w:rPr>
                <w:b w:val="0"/>
                <w:i w:val="0"/>
                <w:iCs/>
                <w:strike w:val="0"/>
              </w:rPr>
            </w:pPr>
            <w:r>
              <w:rPr>
                <w:b w:val="0"/>
                <w:i w:val="0"/>
                <w:iCs/>
                <w:strike w:val="0"/>
              </w:rPr>
              <w:t>20</w:t>
            </w:r>
            <w:r w:rsidR="00B863D3">
              <w:rPr>
                <w:b w:val="0"/>
                <w:i w:val="0"/>
                <w:iCs/>
                <w:strike w:val="0"/>
              </w:rPr>
              <w:t>33,2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D742F" w:rsidRPr="00B57F83" w:rsidRDefault="00B57F83" w:rsidP="00EB3F8C">
            <w:pPr>
              <w:widowControl w:val="0"/>
              <w:jc w:val="center"/>
              <w:rPr>
                <w:b w:val="0"/>
                <w:i w:val="0"/>
                <w:iCs/>
                <w:strike w:val="0"/>
              </w:rPr>
            </w:pPr>
            <w:r w:rsidRPr="00B57F83">
              <w:rPr>
                <w:b w:val="0"/>
                <w:i w:val="0"/>
                <w:iCs/>
                <w:strike w:val="0"/>
              </w:rPr>
              <w:t>1586,3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742F" w:rsidRPr="00B57F83" w:rsidRDefault="00B57F83" w:rsidP="0073434F">
            <w:pPr>
              <w:widowControl w:val="0"/>
              <w:jc w:val="center"/>
              <w:rPr>
                <w:b w:val="0"/>
                <w:i w:val="0"/>
                <w:iCs/>
                <w:strike w:val="0"/>
              </w:rPr>
            </w:pPr>
            <w:r w:rsidRPr="00B57F83">
              <w:rPr>
                <w:b w:val="0"/>
                <w:i w:val="0"/>
                <w:iCs/>
                <w:strike w:val="0"/>
              </w:rPr>
              <w:t>1606,5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D742F" w:rsidRPr="001E712C" w:rsidRDefault="005D742F" w:rsidP="0073434F">
            <w:pPr>
              <w:widowControl w:val="0"/>
              <w:jc w:val="center"/>
              <w:rPr>
                <w:b w:val="0"/>
                <w:i w:val="0"/>
                <w:strike w:val="0"/>
                <w:sz w:val="20"/>
                <w:szCs w:val="20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D742F" w:rsidRPr="00E53210" w:rsidRDefault="005D742F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D742F" w:rsidRPr="00E53210" w:rsidRDefault="005D742F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42F" w:rsidRPr="00E53210" w:rsidRDefault="005D742F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</w:tr>
      <w:tr w:rsidR="00B57F83" w:rsidRPr="00E53210" w:rsidTr="00B11CC8">
        <w:tc>
          <w:tcPr>
            <w:tcW w:w="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57F83" w:rsidRPr="00E53210" w:rsidRDefault="00B57F83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8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57F83" w:rsidRPr="00E53210" w:rsidRDefault="00B57F83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21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57F83" w:rsidRPr="00E53210" w:rsidRDefault="00B57F83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933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B57F83" w:rsidRDefault="00B57F83" w:rsidP="00151D6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том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числе: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57F83" w:rsidRPr="002612BA" w:rsidRDefault="00B57F83" w:rsidP="00151D67">
            <w:pPr>
              <w:widowControl w:val="0"/>
              <w:autoSpaceDE w:val="0"/>
              <w:autoSpaceDN w:val="0"/>
              <w:adjustRightInd w:val="0"/>
              <w:jc w:val="center"/>
              <w:rPr>
                <w:b w:val="0"/>
                <w:i w:val="0"/>
                <w:strike w:val="0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57F83" w:rsidRPr="002612BA" w:rsidRDefault="00B57F83" w:rsidP="00151D67">
            <w:pPr>
              <w:widowControl w:val="0"/>
              <w:autoSpaceDE w:val="0"/>
              <w:autoSpaceDN w:val="0"/>
              <w:adjustRightInd w:val="0"/>
              <w:jc w:val="center"/>
              <w:rPr>
                <w:b w:val="0"/>
                <w:i w:val="0"/>
                <w:strike w:val="0"/>
                <w:sz w:val="22"/>
                <w:szCs w:val="22"/>
              </w:rPr>
            </w:pP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57F83" w:rsidRPr="002612BA" w:rsidRDefault="00B57F83" w:rsidP="00151D67">
            <w:pPr>
              <w:widowControl w:val="0"/>
              <w:autoSpaceDE w:val="0"/>
              <w:autoSpaceDN w:val="0"/>
              <w:adjustRightInd w:val="0"/>
              <w:jc w:val="center"/>
              <w:rPr>
                <w:b w:val="0"/>
                <w:i w:val="0"/>
                <w:strike w:val="0"/>
                <w:sz w:val="22"/>
                <w:szCs w:val="22"/>
              </w:rPr>
            </w:pP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57F83" w:rsidRPr="002612BA" w:rsidRDefault="00B57F83" w:rsidP="00151D67">
            <w:pPr>
              <w:widowControl w:val="0"/>
              <w:autoSpaceDE w:val="0"/>
              <w:autoSpaceDN w:val="0"/>
              <w:adjustRightInd w:val="0"/>
              <w:jc w:val="center"/>
              <w:rPr>
                <w:b w:val="0"/>
                <w:i w:val="0"/>
                <w:strike w:val="0"/>
                <w:sz w:val="22"/>
                <w:szCs w:val="22"/>
              </w:rPr>
            </w:pP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57F83" w:rsidRPr="002612BA" w:rsidRDefault="00B57F83" w:rsidP="00151D67">
            <w:pPr>
              <w:widowControl w:val="0"/>
              <w:autoSpaceDE w:val="0"/>
              <w:autoSpaceDN w:val="0"/>
              <w:adjustRightInd w:val="0"/>
              <w:jc w:val="center"/>
              <w:rPr>
                <w:b w:val="0"/>
                <w:i w:val="0"/>
                <w:strike w:val="0"/>
                <w:sz w:val="22"/>
                <w:szCs w:val="22"/>
              </w:rPr>
            </w:pP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57F83" w:rsidRDefault="00B57F83" w:rsidP="00B863D3">
            <w:pPr>
              <w:widowControl w:val="0"/>
              <w:autoSpaceDE w:val="0"/>
              <w:autoSpaceDN w:val="0"/>
              <w:adjustRightInd w:val="0"/>
              <w:jc w:val="center"/>
              <w:rPr>
                <w:b w:val="0"/>
                <w:bCs/>
                <w:i w:val="0"/>
                <w:iCs/>
                <w:strike w:val="0"/>
              </w:rPr>
            </w:pPr>
            <w:r>
              <w:rPr>
                <w:b w:val="0"/>
                <w:bCs/>
                <w:i w:val="0"/>
                <w:iCs/>
                <w:strike w:val="0"/>
              </w:rPr>
              <w:t>20</w:t>
            </w:r>
            <w:r w:rsidR="00B863D3">
              <w:rPr>
                <w:b w:val="0"/>
                <w:bCs/>
                <w:i w:val="0"/>
                <w:iCs/>
                <w:strike w:val="0"/>
              </w:rPr>
              <w:t>33,2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57F83" w:rsidRPr="00B57F83" w:rsidRDefault="00B57F83" w:rsidP="004F6AB9">
            <w:pPr>
              <w:widowControl w:val="0"/>
              <w:jc w:val="center"/>
              <w:rPr>
                <w:b w:val="0"/>
                <w:i w:val="0"/>
                <w:iCs/>
                <w:strike w:val="0"/>
              </w:rPr>
            </w:pPr>
            <w:r w:rsidRPr="00B57F83">
              <w:rPr>
                <w:b w:val="0"/>
                <w:i w:val="0"/>
                <w:iCs/>
                <w:strike w:val="0"/>
              </w:rPr>
              <w:t>1586,3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7F83" w:rsidRPr="00B57F83" w:rsidRDefault="00B57F83" w:rsidP="004F6AB9">
            <w:pPr>
              <w:widowControl w:val="0"/>
              <w:jc w:val="center"/>
              <w:rPr>
                <w:b w:val="0"/>
                <w:i w:val="0"/>
                <w:iCs/>
                <w:strike w:val="0"/>
              </w:rPr>
            </w:pPr>
            <w:r w:rsidRPr="00B57F83">
              <w:rPr>
                <w:b w:val="0"/>
                <w:i w:val="0"/>
                <w:iCs/>
                <w:strike w:val="0"/>
              </w:rPr>
              <w:t>1606,5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57F83" w:rsidRPr="000B34B3" w:rsidRDefault="00B57F83" w:rsidP="00151D67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57F83" w:rsidRPr="00E53210" w:rsidRDefault="00B57F83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57F83" w:rsidRPr="00E53210" w:rsidRDefault="00B57F83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7F83" w:rsidRPr="00E53210" w:rsidRDefault="00B57F83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</w:tr>
      <w:tr w:rsidR="00B57F83" w:rsidRPr="00E53210" w:rsidTr="00B11CC8">
        <w:tc>
          <w:tcPr>
            <w:tcW w:w="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57F83" w:rsidRPr="00E53210" w:rsidRDefault="00B57F83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8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57F83" w:rsidRPr="00E53210" w:rsidRDefault="00B57F83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21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57F83" w:rsidRPr="00E53210" w:rsidRDefault="00B57F83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933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B57F83" w:rsidRDefault="00B57F8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57F83" w:rsidRPr="002612BA" w:rsidRDefault="00B57F83" w:rsidP="00151D67">
            <w:pPr>
              <w:widowControl w:val="0"/>
              <w:autoSpaceDE w:val="0"/>
              <w:autoSpaceDN w:val="0"/>
              <w:adjustRightInd w:val="0"/>
              <w:jc w:val="center"/>
              <w:rPr>
                <w:b w:val="0"/>
                <w:bCs/>
                <w:i w:val="0"/>
                <w:iCs/>
                <w:strike w:val="0"/>
              </w:rPr>
            </w:pPr>
            <w:r w:rsidRPr="002612BA">
              <w:rPr>
                <w:b w:val="0"/>
                <w:i w:val="0"/>
                <w:strike w:val="0"/>
                <w:sz w:val="22"/>
                <w:szCs w:val="22"/>
              </w:rPr>
              <w:t>901</w:t>
            </w: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57F83" w:rsidRPr="002612BA" w:rsidRDefault="00B57F83" w:rsidP="00151D67">
            <w:pPr>
              <w:widowControl w:val="0"/>
              <w:autoSpaceDE w:val="0"/>
              <w:autoSpaceDN w:val="0"/>
              <w:adjustRightInd w:val="0"/>
              <w:jc w:val="center"/>
              <w:rPr>
                <w:b w:val="0"/>
                <w:bCs/>
                <w:i w:val="0"/>
                <w:iCs/>
                <w:strike w:val="0"/>
              </w:rPr>
            </w:pPr>
            <w:r w:rsidRPr="002612BA">
              <w:rPr>
                <w:b w:val="0"/>
                <w:i w:val="0"/>
                <w:strike w:val="0"/>
                <w:sz w:val="22"/>
                <w:szCs w:val="22"/>
              </w:rPr>
              <w:t>01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57F83" w:rsidRPr="002612BA" w:rsidRDefault="00B57F83" w:rsidP="00151D67">
            <w:pPr>
              <w:widowControl w:val="0"/>
              <w:autoSpaceDE w:val="0"/>
              <w:autoSpaceDN w:val="0"/>
              <w:adjustRightInd w:val="0"/>
              <w:jc w:val="center"/>
              <w:rPr>
                <w:b w:val="0"/>
                <w:bCs/>
                <w:i w:val="0"/>
                <w:iCs/>
                <w:strike w:val="0"/>
              </w:rPr>
            </w:pPr>
            <w:r w:rsidRPr="002612BA">
              <w:rPr>
                <w:b w:val="0"/>
                <w:i w:val="0"/>
                <w:strike w:val="0"/>
                <w:sz w:val="22"/>
                <w:szCs w:val="22"/>
              </w:rPr>
              <w:t>04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57F83" w:rsidRPr="002612BA" w:rsidRDefault="00B57F83" w:rsidP="00151D67">
            <w:pPr>
              <w:widowControl w:val="0"/>
              <w:autoSpaceDE w:val="0"/>
              <w:autoSpaceDN w:val="0"/>
              <w:adjustRightInd w:val="0"/>
              <w:jc w:val="center"/>
              <w:rPr>
                <w:b w:val="0"/>
                <w:bCs/>
                <w:i w:val="0"/>
                <w:iCs/>
                <w:strike w:val="0"/>
              </w:rPr>
            </w:pPr>
            <w:r w:rsidRPr="002612BA">
              <w:rPr>
                <w:b w:val="0"/>
                <w:i w:val="0"/>
                <w:strike w:val="0"/>
                <w:sz w:val="22"/>
                <w:szCs w:val="22"/>
              </w:rPr>
              <w:t>0110102100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57F83" w:rsidRPr="002612BA" w:rsidRDefault="00B57F83" w:rsidP="00151D67">
            <w:pPr>
              <w:widowControl w:val="0"/>
              <w:autoSpaceDE w:val="0"/>
              <w:autoSpaceDN w:val="0"/>
              <w:adjustRightInd w:val="0"/>
              <w:jc w:val="center"/>
              <w:rPr>
                <w:b w:val="0"/>
                <w:bCs/>
                <w:i w:val="0"/>
                <w:iCs/>
                <w:strike w:val="0"/>
              </w:rPr>
            </w:pPr>
            <w:r w:rsidRPr="002612BA">
              <w:rPr>
                <w:b w:val="0"/>
                <w:i w:val="0"/>
                <w:strike w:val="0"/>
                <w:sz w:val="22"/>
                <w:szCs w:val="22"/>
              </w:rPr>
              <w:t>121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57F83" w:rsidRPr="00712BA0" w:rsidRDefault="00B57F83" w:rsidP="00151D67">
            <w:pPr>
              <w:widowControl w:val="0"/>
              <w:autoSpaceDE w:val="0"/>
              <w:autoSpaceDN w:val="0"/>
              <w:adjustRightInd w:val="0"/>
              <w:jc w:val="center"/>
              <w:rPr>
                <w:b w:val="0"/>
                <w:bCs/>
                <w:i w:val="0"/>
                <w:iCs/>
                <w:strike w:val="0"/>
              </w:rPr>
            </w:pPr>
            <w:r>
              <w:rPr>
                <w:b w:val="0"/>
                <w:bCs/>
                <w:i w:val="0"/>
                <w:iCs/>
                <w:strike w:val="0"/>
              </w:rPr>
              <w:t>708,1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57F83" w:rsidRPr="000B34B3" w:rsidRDefault="00B57F83" w:rsidP="004F6AB9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  <w:r>
              <w:rPr>
                <w:rFonts w:eastAsia="Arial"/>
                <w:b w:val="0"/>
                <w:i w:val="0"/>
                <w:strike w:val="0"/>
              </w:rPr>
              <w:t>560,9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7F83" w:rsidRPr="000B34B3" w:rsidRDefault="00B57F83" w:rsidP="004F6AB9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  <w:r>
              <w:rPr>
                <w:rFonts w:eastAsia="Arial"/>
                <w:b w:val="0"/>
                <w:i w:val="0"/>
                <w:strike w:val="0"/>
              </w:rPr>
              <w:t>560,9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57F83" w:rsidRPr="000B34B3" w:rsidRDefault="00B57F83" w:rsidP="00151D67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57F83" w:rsidRPr="00E53210" w:rsidRDefault="00B57F83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57F83" w:rsidRPr="00E53210" w:rsidRDefault="00B57F83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7F83" w:rsidRPr="00E53210" w:rsidRDefault="00B57F83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</w:tr>
      <w:tr w:rsidR="00B57F83" w:rsidRPr="00E53210" w:rsidTr="00B11CC8">
        <w:trPr>
          <w:trHeight w:val="70"/>
        </w:trPr>
        <w:tc>
          <w:tcPr>
            <w:tcW w:w="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57F83" w:rsidRPr="00E53210" w:rsidRDefault="00B57F83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8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57F83" w:rsidRPr="00E53210" w:rsidRDefault="00B57F83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21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57F83" w:rsidRPr="00E53210" w:rsidRDefault="00B57F83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9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57F83" w:rsidRDefault="00B57F8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ответственный  исполнитель – администрация Ушинского сельсовета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57F83" w:rsidRPr="002612BA" w:rsidRDefault="00B57F83" w:rsidP="00151D67">
            <w:pPr>
              <w:widowControl w:val="0"/>
              <w:autoSpaceDE w:val="0"/>
              <w:autoSpaceDN w:val="0"/>
              <w:adjustRightInd w:val="0"/>
              <w:jc w:val="center"/>
              <w:rPr>
                <w:b w:val="0"/>
                <w:bCs/>
                <w:i w:val="0"/>
                <w:iCs/>
                <w:strike w:val="0"/>
              </w:rPr>
            </w:pPr>
            <w:r w:rsidRPr="002612BA">
              <w:rPr>
                <w:b w:val="0"/>
                <w:i w:val="0"/>
                <w:strike w:val="0"/>
                <w:sz w:val="22"/>
                <w:szCs w:val="22"/>
              </w:rPr>
              <w:t>901</w:t>
            </w: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57F83" w:rsidRPr="002612BA" w:rsidRDefault="00B57F83" w:rsidP="00151D67">
            <w:pPr>
              <w:widowControl w:val="0"/>
              <w:autoSpaceDE w:val="0"/>
              <w:autoSpaceDN w:val="0"/>
              <w:adjustRightInd w:val="0"/>
              <w:jc w:val="center"/>
              <w:rPr>
                <w:b w:val="0"/>
                <w:bCs/>
                <w:i w:val="0"/>
                <w:iCs/>
                <w:strike w:val="0"/>
              </w:rPr>
            </w:pPr>
            <w:r w:rsidRPr="002612BA">
              <w:rPr>
                <w:b w:val="0"/>
                <w:i w:val="0"/>
                <w:strike w:val="0"/>
                <w:sz w:val="22"/>
                <w:szCs w:val="22"/>
              </w:rPr>
              <w:t>01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57F83" w:rsidRPr="002612BA" w:rsidRDefault="00B57F83" w:rsidP="00151D67">
            <w:pPr>
              <w:widowControl w:val="0"/>
              <w:autoSpaceDE w:val="0"/>
              <w:autoSpaceDN w:val="0"/>
              <w:adjustRightInd w:val="0"/>
              <w:jc w:val="center"/>
              <w:rPr>
                <w:b w:val="0"/>
                <w:bCs/>
                <w:i w:val="0"/>
                <w:iCs/>
                <w:strike w:val="0"/>
              </w:rPr>
            </w:pPr>
            <w:r w:rsidRPr="002612BA">
              <w:rPr>
                <w:b w:val="0"/>
                <w:i w:val="0"/>
                <w:strike w:val="0"/>
                <w:sz w:val="22"/>
                <w:szCs w:val="22"/>
              </w:rPr>
              <w:t>04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57F83" w:rsidRPr="002612BA" w:rsidRDefault="00B57F83" w:rsidP="00151D67">
            <w:pPr>
              <w:widowControl w:val="0"/>
              <w:autoSpaceDE w:val="0"/>
              <w:autoSpaceDN w:val="0"/>
              <w:adjustRightInd w:val="0"/>
              <w:jc w:val="center"/>
              <w:rPr>
                <w:b w:val="0"/>
                <w:bCs/>
                <w:i w:val="0"/>
                <w:iCs/>
                <w:strike w:val="0"/>
              </w:rPr>
            </w:pPr>
            <w:r w:rsidRPr="002612BA">
              <w:rPr>
                <w:b w:val="0"/>
                <w:i w:val="0"/>
                <w:strike w:val="0"/>
                <w:sz w:val="22"/>
                <w:szCs w:val="22"/>
              </w:rPr>
              <w:t>0110102100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57F83" w:rsidRPr="002612BA" w:rsidRDefault="00B57F83" w:rsidP="00151D67">
            <w:pPr>
              <w:widowControl w:val="0"/>
              <w:autoSpaceDE w:val="0"/>
              <w:autoSpaceDN w:val="0"/>
              <w:adjustRightInd w:val="0"/>
              <w:jc w:val="center"/>
              <w:rPr>
                <w:b w:val="0"/>
                <w:bCs/>
                <w:i w:val="0"/>
                <w:iCs/>
                <w:strike w:val="0"/>
              </w:rPr>
            </w:pPr>
            <w:r w:rsidRPr="002612BA">
              <w:rPr>
                <w:b w:val="0"/>
                <w:i w:val="0"/>
                <w:strike w:val="0"/>
                <w:sz w:val="22"/>
                <w:szCs w:val="22"/>
              </w:rPr>
              <w:t>122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57F83" w:rsidRPr="00712BA0" w:rsidRDefault="00B57F83" w:rsidP="00151D67">
            <w:pPr>
              <w:widowControl w:val="0"/>
              <w:autoSpaceDE w:val="0"/>
              <w:autoSpaceDN w:val="0"/>
              <w:adjustRightInd w:val="0"/>
              <w:jc w:val="center"/>
              <w:rPr>
                <w:b w:val="0"/>
              </w:rPr>
            </w:pPr>
            <w:r w:rsidRPr="003311A3">
              <w:rPr>
                <w:b w:val="0"/>
                <w:i w:val="0"/>
                <w:strike w:val="0"/>
              </w:rPr>
              <w:t>88,0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57F83" w:rsidRPr="000B34B3" w:rsidRDefault="00B57F83" w:rsidP="004F6AB9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  <w:r w:rsidRPr="000B34B3">
              <w:rPr>
                <w:rFonts w:eastAsia="Arial"/>
                <w:b w:val="0"/>
                <w:i w:val="0"/>
                <w:strike w:val="0"/>
              </w:rPr>
              <w:t>90,7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7F83" w:rsidRPr="000B34B3" w:rsidRDefault="00B57F83" w:rsidP="004F6AB9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  <w:r w:rsidRPr="000B34B3">
              <w:rPr>
                <w:rFonts w:eastAsia="Arial"/>
                <w:b w:val="0"/>
                <w:i w:val="0"/>
                <w:strike w:val="0"/>
              </w:rPr>
              <w:t>9</w:t>
            </w:r>
            <w:r>
              <w:rPr>
                <w:rFonts w:eastAsia="Arial"/>
                <w:b w:val="0"/>
                <w:i w:val="0"/>
                <w:strike w:val="0"/>
              </w:rPr>
              <w:t>4,1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57F83" w:rsidRPr="000B34B3" w:rsidRDefault="00B57F83" w:rsidP="00151D67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57F83" w:rsidRPr="00712BA0" w:rsidRDefault="00B57F83" w:rsidP="0073434F">
            <w:pPr>
              <w:jc w:val="center"/>
              <w:rPr>
                <w:b w:val="0"/>
                <w:i w:val="0"/>
                <w:iCs/>
                <w:strike w:val="0"/>
              </w:rPr>
            </w:pP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57F83" w:rsidRPr="00712BA0" w:rsidRDefault="00B57F83" w:rsidP="0073434F">
            <w:pPr>
              <w:jc w:val="center"/>
              <w:rPr>
                <w:b w:val="0"/>
                <w:i w:val="0"/>
                <w:iCs/>
                <w:strike w:val="0"/>
              </w:rPr>
            </w:pPr>
          </w:p>
        </w:tc>
        <w:tc>
          <w:tcPr>
            <w:tcW w:w="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7F83" w:rsidRPr="00E53210" w:rsidRDefault="00B57F83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</w:tr>
      <w:tr w:rsidR="00B57F83" w:rsidRPr="00E53210" w:rsidTr="00B11CC8">
        <w:tc>
          <w:tcPr>
            <w:tcW w:w="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57F83" w:rsidRPr="00E53210" w:rsidRDefault="00B57F83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8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57F83" w:rsidRPr="00E53210" w:rsidRDefault="00B57F83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21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57F83" w:rsidRPr="00E53210" w:rsidRDefault="00B57F83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9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57F83" w:rsidRPr="00E53210" w:rsidRDefault="00B57F83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57F83" w:rsidRPr="002612BA" w:rsidRDefault="00B57F83" w:rsidP="00151D67">
            <w:pPr>
              <w:widowControl w:val="0"/>
              <w:autoSpaceDE w:val="0"/>
              <w:autoSpaceDN w:val="0"/>
              <w:adjustRightInd w:val="0"/>
              <w:jc w:val="center"/>
              <w:rPr>
                <w:b w:val="0"/>
                <w:bCs/>
                <w:i w:val="0"/>
                <w:iCs/>
                <w:strike w:val="0"/>
              </w:rPr>
            </w:pPr>
            <w:r w:rsidRPr="002612BA">
              <w:rPr>
                <w:b w:val="0"/>
                <w:i w:val="0"/>
                <w:strike w:val="0"/>
                <w:sz w:val="22"/>
                <w:szCs w:val="22"/>
              </w:rPr>
              <w:t>901</w:t>
            </w: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57F83" w:rsidRPr="002612BA" w:rsidRDefault="00B57F83" w:rsidP="00151D67">
            <w:pPr>
              <w:widowControl w:val="0"/>
              <w:autoSpaceDE w:val="0"/>
              <w:autoSpaceDN w:val="0"/>
              <w:adjustRightInd w:val="0"/>
              <w:jc w:val="center"/>
              <w:rPr>
                <w:b w:val="0"/>
                <w:bCs/>
                <w:i w:val="0"/>
                <w:iCs/>
                <w:strike w:val="0"/>
              </w:rPr>
            </w:pPr>
            <w:r w:rsidRPr="002612BA">
              <w:rPr>
                <w:b w:val="0"/>
                <w:i w:val="0"/>
                <w:strike w:val="0"/>
                <w:sz w:val="22"/>
                <w:szCs w:val="22"/>
              </w:rPr>
              <w:t>01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57F83" w:rsidRPr="002612BA" w:rsidRDefault="00B57F83" w:rsidP="00151D67">
            <w:pPr>
              <w:widowControl w:val="0"/>
              <w:autoSpaceDE w:val="0"/>
              <w:autoSpaceDN w:val="0"/>
              <w:adjustRightInd w:val="0"/>
              <w:jc w:val="center"/>
              <w:rPr>
                <w:b w:val="0"/>
                <w:bCs/>
                <w:i w:val="0"/>
                <w:iCs/>
                <w:strike w:val="0"/>
              </w:rPr>
            </w:pPr>
            <w:r w:rsidRPr="002612BA">
              <w:rPr>
                <w:b w:val="0"/>
                <w:i w:val="0"/>
                <w:strike w:val="0"/>
                <w:sz w:val="22"/>
                <w:szCs w:val="22"/>
              </w:rPr>
              <w:t>04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57F83" w:rsidRPr="002612BA" w:rsidRDefault="00B57F83" w:rsidP="00151D67">
            <w:pPr>
              <w:widowControl w:val="0"/>
              <w:autoSpaceDE w:val="0"/>
              <w:autoSpaceDN w:val="0"/>
              <w:adjustRightInd w:val="0"/>
              <w:jc w:val="center"/>
              <w:rPr>
                <w:b w:val="0"/>
                <w:bCs/>
                <w:i w:val="0"/>
                <w:iCs/>
                <w:strike w:val="0"/>
              </w:rPr>
            </w:pPr>
            <w:r w:rsidRPr="002612BA">
              <w:rPr>
                <w:b w:val="0"/>
                <w:i w:val="0"/>
                <w:strike w:val="0"/>
                <w:sz w:val="22"/>
                <w:szCs w:val="22"/>
              </w:rPr>
              <w:t>0110102100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57F83" w:rsidRPr="002612BA" w:rsidRDefault="00B57F83" w:rsidP="00151D67">
            <w:pPr>
              <w:widowControl w:val="0"/>
              <w:autoSpaceDE w:val="0"/>
              <w:autoSpaceDN w:val="0"/>
              <w:adjustRightInd w:val="0"/>
              <w:jc w:val="center"/>
              <w:rPr>
                <w:b w:val="0"/>
                <w:bCs/>
                <w:i w:val="0"/>
                <w:iCs/>
                <w:strike w:val="0"/>
              </w:rPr>
            </w:pPr>
            <w:r w:rsidRPr="002612BA">
              <w:rPr>
                <w:b w:val="0"/>
                <w:i w:val="0"/>
                <w:strike w:val="0"/>
                <w:sz w:val="22"/>
                <w:szCs w:val="22"/>
              </w:rPr>
              <w:t>129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57F83" w:rsidRPr="003311A3" w:rsidRDefault="00B57F83" w:rsidP="00B863D3">
            <w:pPr>
              <w:widowControl w:val="0"/>
              <w:autoSpaceDE w:val="0"/>
              <w:autoSpaceDN w:val="0"/>
              <w:adjustRightInd w:val="0"/>
              <w:jc w:val="center"/>
              <w:rPr>
                <w:b w:val="0"/>
                <w:bCs/>
                <w:i w:val="0"/>
                <w:iCs/>
                <w:strike w:val="0"/>
              </w:rPr>
            </w:pPr>
            <w:r w:rsidRPr="003311A3">
              <w:rPr>
                <w:b w:val="0"/>
                <w:bCs/>
                <w:i w:val="0"/>
                <w:iCs/>
                <w:strike w:val="0"/>
              </w:rPr>
              <w:t>2</w:t>
            </w:r>
            <w:r w:rsidR="00B863D3">
              <w:rPr>
                <w:b w:val="0"/>
                <w:bCs/>
                <w:i w:val="0"/>
                <w:iCs/>
                <w:strike w:val="0"/>
              </w:rPr>
              <w:t>3</w:t>
            </w:r>
            <w:r>
              <w:rPr>
                <w:b w:val="0"/>
                <w:bCs/>
                <w:i w:val="0"/>
                <w:iCs/>
                <w:strike w:val="0"/>
              </w:rPr>
              <w:t>5</w:t>
            </w:r>
            <w:r w:rsidR="00B863D3">
              <w:rPr>
                <w:b w:val="0"/>
                <w:bCs/>
                <w:i w:val="0"/>
                <w:iCs/>
                <w:strike w:val="0"/>
              </w:rPr>
              <w:t>,4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57F83" w:rsidRPr="000B34B3" w:rsidRDefault="00B57F83" w:rsidP="004F6AB9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  <w:r w:rsidRPr="000B34B3">
              <w:rPr>
                <w:rFonts w:eastAsia="Arial"/>
                <w:b w:val="0"/>
                <w:i w:val="0"/>
                <w:strike w:val="0"/>
              </w:rPr>
              <w:t>24</w:t>
            </w:r>
            <w:r>
              <w:rPr>
                <w:rFonts w:eastAsia="Arial"/>
                <w:b w:val="0"/>
                <w:i w:val="0"/>
                <w:strike w:val="0"/>
              </w:rPr>
              <w:t>1</w:t>
            </w:r>
            <w:r w:rsidRPr="000B34B3">
              <w:rPr>
                <w:rFonts w:eastAsia="Arial"/>
                <w:b w:val="0"/>
                <w:i w:val="0"/>
                <w:strike w:val="0"/>
              </w:rPr>
              <w:t>,</w:t>
            </w:r>
            <w:r>
              <w:rPr>
                <w:rFonts w:eastAsia="Arial"/>
                <w:b w:val="0"/>
                <w:i w:val="0"/>
                <w:strike w:val="0"/>
              </w:rPr>
              <w:t>8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7F83" w:rsidRPr="000B34B3" w:rsidRDefault="00B57F83" w:rsidP="004F6AB9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  <w:r w:rsidRPr="000B34B3">
              <w:rPr>
                <w:rFonts w:eastAsia="Arial"/>
                <w:b w:val="0"/>
                <w:i w:val="0"/>
                <w:strike w:val="0"/>
              </w:rPr>
              <w:t>248</w:t>
            </w:r>
            <w:r>
              <w:rPr>
                <w:rFonts w:eastAsia="Arial"/>
                <w:b w:val="0"/>
                <w:i w:val="0"/>
                <w:strike w:val="0"/>
              </w:rPr>
              <w:t>,6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57F83" w:rsidRPr="000B34B3" w:rsidRDefault="00B57F83" w:rsidP="00151D67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57F83" w:rsidRPr="00712BA0" w:rsidRDefault="00B57F83" w:rsidP="007343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57F83" w:rsidRPr="00712BA0" w:rsidRDefault="00B57F83" w:rsidP="007343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7F83" w:rsidRPr="00E53210" w:rsidRDefault="00B57F83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</w:tr>
      <w:tr w:rsidR="000662E0" w:rsidRPr="00E53210" w:rsidTr="00B11CC8">
        <w:tc>
          <w:tcPr>
            <w:tcW w:w="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662E0" w:rsidRPr="00E53210" w:rsidRDefault="000662E0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8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662E0" w:rsidRPr="00E53210" w:rsidRDefault="000662E0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21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662E0" w:rsidRPr="00E53210" w:rsidRDefault="000662E0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9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662E0" w:rsidRPr="00E53210" w:rsidRDefault="000662E0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662E0" w:rsidRPr="002612BA" w:rsidRDefault="000662E0" w:rsidP="00151D67">
            <w:pPr>
              <w:widowControl w:val="0"/>
              <w:autoSpaceDE w:val="0"/>
              <w:autoSpaceDN w:val="0"/>
              <w:adjustRightInd w:val="0"/>
              <w:jc w:val="center"/>
              <w:rPr>
                <w:b w:val="0"/>
                <w:bCs/>
                <w:i w:val="0"/>
                <w:iCs/>
                <w:strike w:val="0"/>
              </w:rPr>
            </w:pPr>
            <w:r w:rsidRPr="002612BA">
              <w:rPr>
                <w:b w:val="0"/>
                <w:i w:val="0"/>
                <w:strike w:val="0"/>
                <w:sz w:val="22"/>
                <w:szCs w:val="22"/>
              </w:rPr>
              <w:t>901</w:t>
            </w: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662E0" w:rsidRPr="002612BA" w:rsidRDefault="000662E0" w:rsidP="00151D67">
            <w:pPr>
              <w:widowControl w:val="0"/>
              <w:autoSpaceDE w:val="0"/>
              <w:autoSpaceDN w:val="0"/>
              <w:adjustRightInd w:val="0"/>
              <w:jc w:val="center"/>
              <w:rPr>
                <w:b w:val="0"/>
                <w:bCs/>
                <w:i w:val="0"/>
                <w:iCs/>
                <w:strike w:val="0"/>
              </w:rPr>
            </w:pPr>
            <w:r w:rsidRPr="002612BA">
              <w:rPr>
                <w:b w:val="0"/>
                <w:i w:val="0"/>
                <w:strike w:val="0"/>
                <w:sz w:val="22"/>
                <w:szCs w:val="22"/>
              </w:rPr>
              <w:t>01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662E0" w:rsidRPr="002612BA" w:rsidRDefault="000662E0" w:rsidP="00151D67">
            <w:pPr>
              <w:widowControl w:val="0"/>
              <w:autoSpaceDE w:val="0"/>
              <w:autoSpaceDN w:val="0"/>
              <w:adjustRightInd w:val="0"/>
              <w:jc w:val="center"/>
              <w:rPr>
                <w:b w:val="0"/>
                <w:bCs/>
                <w:i w:val="0"/>
                <w:iCs/>
                <w:strike w:val="0"/>
              </w:rPr>
            </w:pPr>
            <w:r w:rsidRPr="002612BA">
              <w:rPr>
                <w:b w:val="0"/>
                <w:i w:val="0"/>
                <w:strike w:val="0"/>
                <w:sz w:val="22"/>
                <w:szCs w:val="22"/>
              </w:rPr>
              <w:t>04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662E0" w:rsidRPr="002612BA" w:rsidRDefault="000662E0" w:rsidP="00151D67">
            <w:pPr>
              <w:widowControl w:val="0"/>
              <w:autoSpaceDE w:val="0"/>
              <w:autoSpaceDN w:val="0"/>
              <w:adjustRightInd w:val="0"/>
              <w:jc w:val="center"/>
              <w:rPr>
                <w:b w:val="0"/>
                <w:bCs/>
                <w:i w:val="0"/>
                <w:iCs/>
                <w:strike w:val="0"/>
              </w:rPr>
            </w:pPr>
            <w:r w:rsidRPr="002612BA">
              <w:rPr>
                <w:b w:val="0"/>
                <w:i w:val="0"/>
                <w:strike w:val="0"/>
                <w:sz w:val="22"/>
                <w:szCs w:val="22"/>
              </w:rPr>
              <w:t>0110102200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662E0" w:rsidRPr="002612BA" w:rsidRDefault="000662E0" w:rsidP="00151D67">
            <w:pPr>
              <w:widowControl w:val="0"/>
              <w:autoSpaceDE w:val="0"/>
              <w:autoSpaceDN w:val="0"/>
              <w:adjustRightInd w:val="0"/>
              <w:jc w:val="center"/>
              <w:rPr>
                <w:b w:val="0"/>
                <w:bCs/>
                <w:i w:val="0"/>
                <w:iCs/>
                <w:strike w:val="0"/>
              </w:rPr>
            </w:pPr>
            <w:r w:rsidRPr="002612BA">
              <w:rPr>
                <w:b w:val="0"/>
                <w:i w:val="0"/>
                <w:strike w:val="0"/>
                <w:sz w:val="22"/>
                <w:szCs w:val="22"/>
              </w:rPr>
              <w:t>244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662E0" w:rsidRPr="00712BA0" w:rsidRDefault="000662E0" w:rsidP="00B863D3">
            <w:pPr>
              <w:widowControl w:val="0"/>
              <w:autoSpaceDE w:val="0"/>
              <w:autoSpaceDN w:val="0"/>
              <w:adjustRightInd w:val="0"/>
              <w:jc w:val="center"/>
              <w:rPr>
                <w:b w:val="0"/>
                <w:bCs/>
                <w:i w:val="0"/>
                <w:iCs/>
                <w:strike w:val="0"/>
              </w:rPr>
            </w:pPr>
            <w:r>
              <w:rPr>
                <w:b w:val="0"/>
                <w:bCs/>
                <w:i w:val="0"/>
                <w:iCs/>
                <w:strike w:val="0"/>
              </w:rPr>
              <w:t>2</w:t>
            </w:r>
            <w:r w:rsidR="00B863D3">
              <w:rPr>
                <w:b w:val="0"/>
                <w:bCs/>
                <w:i w:val="0"/>
                <w:iCs/>
                <w:strike w:val="0"/>
              </w:rPr>
              <w:t>35</w:t>
            </w:r>
            <w:r w:rsidR="00B57F83">
              <w:rPr>
                <w:b w:val="0"/>
                <w:bCs/>
                <w:i w:val="0"/>
                <w:iCs/>
                <w:strike w:val="0"/>
              </w:rPr>
              <w:t>,8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662E0" w:rsidRPr="000B34B3" w:rsidRDefault="000662E0" w:rsidP="00151D67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62E0" w:rsidRPr="000B34B3" w:rsidRDefault="000662E0" w:rsidP="00151D67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662E0" w:rsidRPr="00712BA0" w:rsidRDefault="000662E0" w:rsidP="00151D67">
            <w:pPr>
              <w:widowControl w:val="0"/>
              <w:jc w:val="center"/>
              <w:rPr>
                <w:b w:val="0"/>
                <w:i w:val="0"/>
                <w:strike w:val="0"/>
                <w:sz w:val="20"/>
                <w:szCs w:val="20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662E0" w:rsidRPr="00712BA0" w:rsidRDefault="000662E0" w:rsidP="0073434F">
            <w:pPr>
              <w:widowControl w:val="0"/>
              <w:autoSpaceDE w:val="0"/>
              <w:autoSpaceDN w:val="0"/>
              <w:adjustRightInd w:val="0"/>
              <w:jc w:val="center"/>
              <w:rPr>
                <w:b w:val="0"/>
                <w:bCs/>
                <w:i w:val="0"/>
                <w:iCs/>
                <w:strike w:val="0"/>
              </w:rPr>
            </w:pP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662E0" w:rsidRPr="00712BA0" w:rsidRDefault="000662E0" w:rsidP="0073434F">
            <w:pPr>
              <w:widowControl w:val="0"/>
              <w:autoSpaceDE w:val="0"/>
              <w:autoSpaceDN w:val="0"/>
              <w:adjustRightInd w:val="0"/>
              <w:jc w:val="center"/>
              <w:rPr>
                <w:b w:val="0"/>
                <w:bCs/>
                <w:i w:val="0"/>
                <w:iCs/>
                <w:strike w:val="0"/>
              </w:rPr>
            </w:pPr>
          </w:p>
        </w:tc>
        <w:tc>
          <w:tcPr>
            <w:tcW w:w="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62E0" w:rsidRPr="00E53210" w:rsidRDefault="000662E0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</w:tr>
      <w:tr w:rsidR="000733B2" w:rsidRPr="00E53210" w:rsidTr="00B11CC8">
        <w:trPr>
          <w:trHeight w:val="285"/>
        </w:trPr>
        <w:tc>
          <w:tcPr>
            <w:tcW w:w="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733B2" w:rsidRPr="00E53210" w:rsidRDefault="000733B2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8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733B2" w:rsidRPr="00E53210" w:rsidRDefault="000733B2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21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733B2" w:rsidRPr="00E53210" w:rsidRDefault="000733B2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9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733B2" w:rsidRPr="00E53210" w:rsidRDefault="000733B2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733B2" w:rsidRPr="002612BA" w:rsidRDefault="000733B2" w:rsidP="00151D67">
            <w:pPr>
              <w:widowControl w:val="0"/>
              <w:autoSpaceDE w:val="0"/>
              <w:autoSpaceDN w:val="0"/>
              <w:adjustRightInd w:val="0"/>
              <w:jc w:val="center"/>
              <w:rPr>
                <w:b w:val="0"/>
                <w:bCs/>
                <w:i w:val="0"/>
                <w:iCs/>
                <w:strike w:val="0"/>
              </w:rPr>
            </w:pPr>
            <w:r w:rsidRPr="002612BA">
              <w:rPr>
                <w:b w:val="0"/>
                <w:i w:val="0"/>
                <w:strike w:val="0"/>
                <w:sz w:val="22"/>
                <w:szCs w:val="22"/>
              </w:rPr>
              <w:t>901</w:t>
            </w: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733B2" w:rsidRPr="002612BA" w:rsidRDefault="000733B2" w:rsidP="00151D67">
            <w:pPr>
              <w:widowControl w:val="0"/>
              <w:autoSpaceDE w:val="0"/>
              <w:autoSpaceDN w:val="0"/>
              <w:adjustRightInd w:val="0"/>
              <w:jc w:val="center"/>
              <w:rPr>
                <w:b w:val="0"/>
                <w:bCs/>
                <w:i w:val="0"/>
                <w:iCs/>
                <w:strike w:val="0"/>
              </w:rPr>
            </w:pPr>
            <w:r w:rsidRPr="002612BA">
              <w:rPr>
                <w:b w:val="0"/>
                <w:i w:val="0"/>
                <w:strike w:val="0"/>
                <w:sz w:val="22"/>
                <w:szCs w:val="22"/>
              </w:rPr>
              <w:t>01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733B2" w:rsidRPr="002612BA" w:rsidRDefault="000733B2" w:rsidP="00151D67">
            <w:pPr>
              <w:widowControl w:val="0"/>
              <w:autoSpaceDE w:val="0"/>
              <w:autoSpaceDN w:val="0"/>
              <w:adjustRightInd w:val="0"/>
              <w:jc w:val="center"/>
              <w:rPr>
                <w:b w:val="0"/>
                <w:bCs/>
                <w:i w:val="0"/>
                <w:iCs/>
                <w:strike w:val="0"/>
              </w:rPr>
            </w:pPr>
            <w:r w:rsidRPr="002612BA">
              <w:rPr>
                <w:b w:val="0"/>
                <w:i w:val="0"/>
                <w:strike w:val="0"/>
                <w:sz w:val="22"/>
                <w:szCs w:val="22"/>
              </w:rPr>
              <w:t>04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733B2" w:rsidRPr="002612BA" w:rsidRDefault="000733B2" w:rsidP="00151D67">
            <w:pPr>
              <w:widowControl w:val="0"/>
              <w:autoSpaceDE w:val="0"/>
              <w:autoSpaceDN w:val="0"/>
              <w:adjustRightInd w:val="0"/>
              <w:jc w:val="center"/>
              <w:rPr>
                <w:b w:val="0"/>
                <w:bCs/>
                <w:i w:val="0"/>
                <w:iCs/>
                <w:strike w:val="0"/>
              </w:rPr>
            </w:pPr>
            <w:r w:rsidRPr="002612BA">
              <w:rPr>
                <w:b w:val="0"/>
                <w:i w:val="0"/>
                <w:strike w:val="0"/>
                <w:sz w:val="22"/>
                <w:szCs w:val="22"/>
              </w:rPr>
              <w:t>0110102200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733B2" w:rsidRPr="002612BA" w:rsidRDefault="000733B2" w:rsidP="00151D67">
            <w:pPr>
              <w:widowControl w:val="0"/>
              <w:autoSpaceDE w:val="0"/>
              <w:autoSpaceDN w:val="0"/>
              <w:adjustRightInd w:val="0"/>
              <w:jc w:val="center"/>
              <w:rPr>
                <w:b w:val="0"/>
                <w:i w:val="0"/>
                <w:strike w:val="0"/>
                <w:sz w:val="22"/>
                <w:szCs w:val="22"/>
              </w:rPr>
            </w:pPr>
            <w:r>
              <w:rPr>
                <w:b w:val="0"/>
                <w:i w:val="0"/>
                <w:strike w:val="0"/>
                <w:sz w:val="22"/>
                <w:szCs w:val="22"/>
              </w:rPr>
              <w:t>247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733B2" w:rsidRDefault="000733B2" w:rsidP="00151D67">
            <w:pPr>
              <w:widowControl w:val="0"/>
              <w:autoSpaceDE w:val="0"/>
              <w:autoSpaceDN w:val="0"/>
              <w:adjustRightInd w:val="0"/>
              <w:jc w:val="center"/>
              <w:rPr>
                <w:b w:val="0"/>
                <w:bCs/>
                <w:i w:val="0"/>
                <w:iCs/>
                <w:strike w:val="0"/>
              </w:rPr>
            </w:pP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733B2" w:rsidRPr="000B34B3" w:rsidRDefault="000733B2" w:rsidP="00151D67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33B2" w:rsidRPr="000B34B3" w:rsidRDefault="000733B2" w:rsidP="00151D67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733B2" w:rsidRPr="00712BA0" w:rsidRDefault="000733B2" w:rsidP="00151D67">
            <w:pPr>
              <w:widowControl w:val="0"/>
              <w:jc w:val="center"/>
              <w:rPr>
                <w:b w:val="0"/>
                <w:i w:val="0"/>
                <w:strike w:val="0"/>
                <w:sz w:val="20"/>
                <w:szCs w:val="20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733B2" w:rsidRPr="00712BA0" w:rsidRDefault="000733B2" w:rsidP="0073434F">
            <w:pPr>
              <w:widowControl w:val="0"/>
              <w:autoSpaceDE w:val="0"/>
              <w:autoSpaceDN w:val="0"/>
              <w:adjustRightInd w:val="0"/>
              <w:jc w:val="center"/>
              <w:rPr>
                <w:b w:val="0"/>
              </w:rPr>
            </w:pP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733B2" w:rsidRPr="00712BA0" w:rsidRDefault="000733B2" w:rsidP="0073434F">
            <w:pPr>
              <w:widowControl w:val="0"/>
              <w:autoSpaceDE w:val="0"/>
              <w:autoSpaceDN w:val="0"/>
              <w:adjustRightInd w:val="0"/>
              <w:jc w:val="center"/>
              <w:rPr>
                <w:b w:val="0"/>
              </w:rPr>
            </w:pPr>
          </w:p>
        </w:tc>
        <w:tc>
          <w:tcPr>
            <w:tcW w:w="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33B2" w:rsidRPr="00E53210" w:rsidRDefault="000733B2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</w:tr>
      <w:tr w:rsidR="000662E0" w:rsidRPr="00E53210" w:rsidTr="00B11CC8">
        <w:trPr>
          <w:trHeight w:val="285"/>
        </w:trPr>
        <w:tc>
          <w:tcPr>
            <w:tcW w:w="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662E0" w:rsidRPr="00E53210" w:rsidRDefault="000662E0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8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662E0" w:rsidRPr="00E53210" w:rsidRDefault="000662E0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21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662E0" w:rsidRPr="00E53210" w:rsidRDefault="000662E0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9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662E0" w:rsidRPr="00E53210" w:rsidRDefault="000662E0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662E0" w:rsidRPr="002612BA" w:rsidRDefault="000662E0" w:rsidP="00151D67">
            <w:pPr>
              <w:widowControl w:val="0"/>
              <w:autoSpaceDE w:val="0"/>
              <w:autoSpaceDN w:val="0"/>
              <w:adjustRightInd w:val="0"/>
              <w:jc w:val="center"/>
              <w:rPr>
                <w:b w:val="0"/>
                <w:bCs/>
                <w:i w:val="0"/>
                <w:iCs/>
                <w:strike w:val="0"/>
              </w:rPr>
            </w:pPr>
            <w:r w:rsidRPr="002612BA">
              <w:rPr>
                <w:b w:val="0"/>
                <w:i w:val="0"/>
                <w:strike w:val="0"/>
                <w:sz w:val="22"/>
                <w:szCs w:val="22"/>
              </w:rPr>
              <w:t>901</w:t>
            </w: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662E0" w:rsidRPr="002612BA" w:rsidRDefault="000662E0" w:rsidP="00151D67">
            <w:pPr>
              <w:widowControl w:val="0"/>
              <w:autoSpaceDE w:val="0"/>
              <w:autoSpaceDN w:val="0"/>
              <w:adjustRightInd w:val="0"/>
              <w:jc w:val="center"/>
              <w:rPr>
                <w:b w:val="0"/>
                <w:bCs/>
                <w:i w:val="0"/>
                <w:iCs/>
                <w:strike w:val="0"/>
              </w:rPr>
            </w:pPr>
            <w:r w:rsidRPr="002612BA">
              <w:rPr>
                <w:b w:val="0"/>
                <w:i w:val="0"/>
                <w:strike w:val="0"/>
                <w:sz w:val="22"/>
                <w:szCs w:val="22"/>
              </w:rPr>
              <w:t>01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662E0" w:rsidRPr="002612BA" w:rsidRDefault="000662E0" w:rsidP="00151D67">
            <w:pPr>
              <w:widowControl w:val="0"/>
              <w:autoSpaceDE w:val="0"/>
              <w:autoSpaceDN w:val="0"/>
              <w:adjustRightInd w:val="0"/>
              <w:jc w:val="center"/>
              <w:rPr>
                <w:b w:val="0"/>
                <w:bCs/>
                <w:i w:val="0"/>
                <w:iCs/>
                <w:strike w:val="0"/>
              </w:rPr>
            </w:pPr>
            <w:r w:rsidRPr="002612BA">
              <w:rPr>
                <w:b w:val="0"/>
                <w:i w:val="0"/>
                <w:strike w:val="0"/>
                <w:sz w:val="22"/>
                <w:szCs w:val="22"/>
              </w:rPr>
              <w:t>04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662E0" w:rsidRPr="002612BA" w:rsidRDefault="000662E0" w:rsidP="00151D67">
            <w:pPr>
              <w:widowControl w:val="0"/>
              <w:autoSpaceDE w:val="0"/>
              <w:autoSpaceDN w:val="0"/>
              <w:adjustRightInd w:val="0"/>
              <w:jc w:val="center"/>
              <w:rPr>
                <w:b w:val="0"/>
                <w:bCs/>
                <w:i w:val="0"/>
                <w:iCs/>
                <w:strike w:val="0"/>
              </w:rPr>
            </w:pPr>
            <w:r w:rsidRPr="002612BA">
              <w:rPr>
                <w:b w:val="0"/>
                <w:i w:val="0"/>
                <w:strike w:val="0"/>
                <w:sz w:val="22"/>
                <w:szCs w:val="22"/>
              </w:rPr>
              <w:t>0110102200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662E0" w:rsidRPr="002612BA" w:rsidRDefault="000662E0" w:rsidP="00151D67">
            <w:pPr>
              <w:widowControl w:val="0"/>
              <w:autoSpaceDE w:val="0"/>
              <w:autoSpaceDN w:val="0"/>
              <w:adjustRightInd w:val="0"/>
              <w:jc w:val="center"/>
              <w:rPr>
                <w:b w:val="0"/>
                <w:bCs/>
                <w:i w:val="0"/>
                <w:iCs/>
                <w:strike w:val="0"/>
              </w:rPr>
            </w:pPr>
            <w:r w:rsidRPr="002612BA">
              <w:rPr>
                <w:b w:val="0"/>
                <w:i w:val="0"/>
                <w:strike w:val="0"/>
                <w:sz w:val="22"/>
                <w:szCs w:val="22"/>
              </w:rPr>
              <w:t>851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662E0" w:rsidRPr="00712BA0" w:rsidRDefault="00B863D3" w:rsidP="00151D67">
            <w:pPr>
              <w:widowControl w:val="0"/>
              <w:autoSpaceDE w:val="0"/>
              <w:autoSpaceDN w:val="0"/>
              <w:adjustRightInd w:val="0"/>
              <w:jc w:val="center"/>
              <w:rPr>
                <w:b w:val="0"/>
                <w:bCs/>
                <w:i w:val="0"/>
                <w:iCs/>
                <w:strike w:val="0"/>
              </w:rPr>
            </w:pPr>
            <w:r>
              <w:rPr>
                <w:b w:val="0"/>
                <w:bCs/>
                <w:i w:val="0"/>
                <w:iCs/>
                <w:strike w:val="0"/>
              </w:rPr>
              <w:t>1,2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662E0" w:rsidRPr="000B34B3" w:rsidRDefault="000662E0" w:rsidP="00151D67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62E0" w:rsidRPr="000B34B3" w:rsidRDefault="000662E0" w:rsidP="00151D67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662E0" w:rsidRPr="00712BA0" w:rsidRDefault="000662E0" w:rsidP="00151D67">
            <w:pPr>
              <w:widowControl w:val="0"/>
              <w:jc w:val="center"/>
              <w:rPr>
                <w:b w:val="0"/>
                <w:i w:val="0"/>
                <w:strike w:val="0"/>
                <w:sz w:val="20"/>
                <w:szCs w:val="20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662E0" w:rsidRPr="00712BA0" w:rsidRDefault="000662E0" w:rsidP="0073434F">
            <w:pPr>
              <w:widowControl w:val="0"/>
              <w:autoSpaceDE w:val="0"/>
              <w:autoSpaceDN w:val="0"/>
              <w:adjustRightInd w:val="0"/>
              <w:jc w:val="center"/>
              <w:rPr>
                <w:b w:val="0"/>
              </w:rPr>
            </w:pP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662E0" w:rsidRPr="00712BA0" w:rsidRDefault="000662E0" w:rsidP="0073434F">
            <w:pPr>
              <w:widowControl w:val="0"/>
              <w:autoSpaceDE w:val="0"/>
              <w:autoSpaceDN w:val="0"/>
              <w:adjustRightInd w:val="0"/>
              <w:jc w:val="center"/>
              <w:rPr>
                <w:b w:val="0"/>
              </w:rPr>
            </w:pPr>
          </w:p>
        </w:tc>
        <w:tc>
          <w:tcPr>
            <w:tcW w:w="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62E0" w:rsidRPr="00E53210" w:rsidRDefault="000662E0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</w:tr>
      <w:tr w:rsidR="000662E0" w:rsidRPr="00E53210" w:rsidTr="00B11CC8">
        <w:trPr>
          <w:trHeight w:val="285"/>
        </w:trPr>
        <w:tc>
          <w:tcPr>
            <w:tcW w:w="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662E0" w:rsidRPr="00E53210" w:rsidRDefault="000662E0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8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662E0" w:rsidRPr="00E53210" w:rsidRDefault="000662E0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21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662E0" w:rsidRPr="00E53210" w:rsidRDefault="000662E0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9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662E0" w:rsidRPr="00E53210" w:rsidRDefault="000662E0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662E0" w:rsidRPr="002612BA" w:rsidRDefault="000662E0" w:rsidP="00151D67">
            <w:pPr>
              <w:widowControl w:val="0"/>
              <w:autoSpaceDE w:val="0"/>
              <w:autoSpaceDN w:val="0"/>
              <w:adjustRightInd w:val="0"/>
              <w:jc w:val="center"/>
              <w:rPr>
                <w:b w:val="0"/>
                <w:bCs/>
                <w:i w:val="0"/>
                <w:iCs/>
                <w:strike w:val="0"/>
              </w:rPr>
            </w:pPr>
            <w:r w:rsidRPr="002612BA">
              <w:rPr>
                <w:b w:val="0"/>
                <w:i w:val="0"/>
                <w:strike w:val="0"/>
                <w:sz w:val="22"/>
                <w:szCs w:val="22"/>
              </w:rPr>
              <w:t>901</w:t>
            </w: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662E0" w:rsidRPr="002612BA" w:rsidRDefault="000662E0" w:rsidP="00151D67">
            <w:pPr>
              <w:widowControl w:val="0"/>
              <w:autoSpaceDE w:val="0"/>
              <w:autoSpaceDN w:val="0"/>
              <w:adjustRightInd w:val="0"/>
              <w:jc w:val="center"/>
              <w:rPr>
                <w:b w:val="0"/>
                <w:bCs/>
                <w:i w:val="0"/>
                <w:iCs/>
                <w:strike w:val="0"/>
              </w:rPr>
            </w:pPr>
            <w:r w:rsidRPr="002612BA">
              <w:rPr>
                <w:b w:val="0"/>
                <w:i w:val="0"/>
                <w:strike w:val="0"/>
                <w:sz w:val="22"/>
                <w:szCs w:val="22"/>
              </w:rPr>
              <w:t>01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662E0" w:rsidRPr="002612BA" w:rsidRDefault="000662E0" w:rsidP="00151D67">
            <w:pPr>
              <w:widowControl w:val="0"/>
              <w:autoSpaceDE w:val="0"/>
              <w:autoSpaceDN w:val="0"/>
              <w:adjustRightInd w:val="0"/>
              <w:jc w:val="center"/>
              <w:rPr>
                <w:b w:val="0"/>
                <w:bCs/>
                <w:i w:val="0"/>
                <w:iCs/>
                <w:strike w:val="0"/>
              </w:rPr>
            </w:pPr>
            <w:r w:rsidRPr="002612BA">
              <w:rPr>
                <w:b w:val="0"/>
                <w:i w:val="0"/>
                <w:strike w:val="0"/>
                <w:sz w:val="22"/>
                <w:szCs w:val="22"/>
              </w:rPr>
              <w:t>04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662E0" w:rsidRPr="002612BA" w:rsidRDefault="000662E0" w:rsidP="00151D67">
            <w:pPr>
              <w:widowControl w:val="0"/>
              <w:autoSpaceDE w:val="0"/>
              <w:autoSpaceDN w:val="0"/>
              <w:adjustRightInd w:val="0"/>
              <w:jc w:val="center"/>
              <w:rPr>
                <w:b w:val="0"/>
                <w:bCs/>
                <w:i w:val="0"/>
                <w:iCs/>
                <w:strike w:val="0"/>
              </w:rPr>
            </w:pPr>
            <w:r w:rsidRPr="002612BA">
              <w:rPr>
                <w:b w:val="0"/>
                <w:i w:val="0"/>
                <w:strike w:val="0"/>
                <w:sz w:val="22"/>
                <w:szCs w:val="22"/>
              </w:rPr>
              <w:t>0110102200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662E0" w:rsidRPr="002612BA" w:rsidRDefault="000662E0" w:rsidP="00151D67">
            <w:pPr>
              <w:widowControl w:val="0"/>
              <w:autoSpaceDE w:val="0"/>
              <w:autoSpaceDN w:val="0"/>
              <w:adjustRightInd w:val="0"/>
              <w:jc w:val="center"/>
              <w:rPr>
                <w:b w:val="0"/>
                <w:bCs/>
                <w:i w:val="0"/>
                <w:iCs/>
                <w:strike w:val="0"/>
              </w:rPr>
            </w:pPr>
            <w:r w:rsidRPr="002612BA">
              <w:rPr>
                <w:b w:val="0"/>
                <w:i w:val="0"/>
                <w:strike w:val="0"/>
                <w:sz w:val="22"/>
                <w:szCs w:val="22"/>
              </w:rPr>
              <w:t>852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662E0" w:rsidRPr="00712BA0" w:rsidRDefault="00B863D3" w:rsidP="00151D67">
            <w:pPr>
              <w:widowControl w:val="0"/>
              <w:autoSpaceDE w:val="0"/>
              <w:autoSpaceDN w:val="0"/>
              <w:adjustRightInd w:val="0"/>
              <w:jc w:val="center"/>
              <w:rPr>
                <w:b w:val="0"/>
                <w:bCs/>
                <w:i w:val="0"/>
                <w:iCs/>
                <w:strike w:val="0"/>
              </w:rPr>
            </w:pPr>
            <w:r>
              <w:rPr>
                <w:b w:val="0"/>
                <w:bCs/>
                <w:i w:val="0"/>
                <w:iCs/>
                <w:strike w:val="0"/>
              </w:rPr>
              <w:t>1,7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662E0" w:rsidRPr="00E53210" w:rsidRDefault="000662E0" w:rsidP="00151D67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62E0" w:rsidRPr="00E53210" w:rsidRDefault="000662E0" w:rsidP="00151D67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662E0" w:rsidRPr="00E53210" w:rsidRDefault="000662E0" w:rsidP="00151D67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662E0" w:rsidRPr="003311A3" w:rsidRDefault="000662E0" w:rsidP="0073434F">
            <w:pPr>
              <w:widowControl w:val="0"/>
              <w:autoSpaceDE w:val="0"/>
              <w:autoSpaceDN w:val="0"/>
              <w:adjustRightInd w:val="0"/>
              <w:jc w:val="center"/>
              <w:rPr>
                <w:b w:val="0"/>
                <w:bCs/>
                <w:i w:val="0"/>
                <w:iCs/>
                <w:strike w:val="0"/>
              </w:rPr>
            </w:pP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662E0" w:rsidRPr="003311A3" w:rsidRDefault="000662E0" w:rsidP="0073434F">
            <w:pPr>
              <w:widowControl w:val="0"/>
              <w:autoSpaceDE w:val="0"/>
              <w:autoSpaceDN w:val="0"/>
              <w:adjustRightInd w:val="0"/>
              <w:jc w:val="center"/>
              <w:rPr>
                <w:b w:val="0"/>
                <w:bCs/>
                <w:i w:val="0"/>
                <w:iCs/>
                <w:strike w:val="0"/>
              </w:rPr>
            </w:pPr>
          </w:p>
        </w:tc>
        <w:tc>
          <w:tcPr>
            <w:tcW w:w="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62E0" w:rsidRPr="00E53210" w:rsidRDefault="000662E0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</w:tr>
      <w:tr w:rsidR="00B57F83" w:rsidRPr="00E53210" w:rsidTr="00B11CC8">
        <w:trPr>
          <w:trHeight w:val="285"/>
        </w:trPr>
        <w:tc>
          <w:tcPr>
            <w:tcW w:w="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57F83" w:rsidRPr="00E53210" w:rsidRDefault="00B57F83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8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57F83" w:rsidRPr="00E53210" w:rsidRDefault="00B57F83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21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57F83" w:rsidRPr="00E53210" w:rsidRDefault="00B57F83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9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57F83" w:rsidRPr="00E53210" w:rsidRDefault="00B57F83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57F83" w:rsidRPr="002612BA" w:rsidRDefault="00B57F83" w:rsidP="00151D67">
            <w:pPr>
              <w:widowControl w:val="0"/>
              <w:autoSpaceDE w:val="0"/>
              <w:autoSpaceDN w:val="0"/>
              <w:adjustRightInd w:val="0"/>
              <w:jc w:val="center"/>
              <w:rPr>
                <w:b w:val="0"/>
                <w:bCs/>
                <w:i w:val="0"/>
                <w:iCs/>
                <w:strike w:val="0"/>
              </w:rPr>
            </w:pPr>
            <w:r w:rsidRPr="002612BA">
              <w:rPr>
                <w:b w:val="0"/>
                <w:i w:val="0"/>
                <w:strike w:val="0"/>
                <w:sz w:val="22"/>
                <w:szCs w:val="22"/>
              </w:rPr>
              <w:t>901</w:t>
            </w: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57F83" w:rsidRPr="002612BA" w:rsidRDefault="00B57F83" w:rsidP="00151D67">
            <w:pPr>
              <w:widowControl w:val="0"/>
              <w:autoSpaceDE w:val="0"/>
              <w:autoSpaceDN w:val="0"/>
              <w:adjustRightInd w:val="0"/>
              <w:jc w:val="center"/>
              <w:rPr>
                <w:b w:val="0"/>
                <w:bCs/>
                <w:i w:val="0"/>
                <w:iCs/>
                <w:strike w:val="0"/>
              </w:rPr>
            </w:pPr>
            <w:r w:rsidRPr="002612BA">
              <w:rPr>
                <w:b w:val="0"/>
                <w:i w:val="0"/>
                <w:strike w:val="0"/>
                <w:sz w:val="22"/>
                <w:szCs w:val="22"/>
              </w:rPr>
              <w:t>01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57F83" w:rsidRPr="002612BA" w:rsidRDefault="00B57F83" w:rsidP="00151D67">
            <w:pPr>
              <w:widowControl w:val="0"/>
              <w:autoSpaceDE w:val="0"/>
              <w:autoSpaceDN w:val="0"/>
              <w:adjustRightInd w:val="0"/>
              <w:jc w:val="center"/>
              <w:rPr>
                <w:b w:val="0"/>
                <w:bCs/>
                <w:i w:val="0"/>
                <w:iCs/>
                <w:strike w:val="0"/>
              </w:rPr>
            </w:pPr>
            <w:r w:rsidRPr="002612BA">
              <w:rPr>
                <w:b w:val="0"/>
                <w:i w:val="0"/>
                <w:strike w:val="0"/>
                <w:sz w:val="22"/>
                <w:szCs w:val="22"/>
              </w:rPr>
              <w:t>04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57F83" w:rsidRPr="002612BA" w:rsidRDefault="00B57F83" w:rsidP="00151D67">
            <w:pPr>
              <w:widowControl w:val="0"/>
              <w:autoSpaceDE w:val="0"/>
              <w:autoSpaceDN w:val="0"/>
              <w:adjustRightInd w:val="0"/>
              <w:jc w:val="center"/>
              <w:rPr>
                <w:b w:val="0"/>
                <w:bCs/>
                <w:i w:val="0"/>
                <w:iCs/>
                <w:strike w:val="0"/>
              </w:rPr>
            </w:pPr>
            <w:r w:rsidRPr="002612BA">
              <w:rPr>
                <w:b w:val="0"/>
                <w:i w:val="0"/>
                <w:strike w:val="0"/>
                <w:sz w:val="22"/>
                <w:szCs w:val="22"/>
              </w:rPr>
              <w:t>0110102110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57F83" w:rsidRPr="002612BA" w:rsidRDefault="00B57F83" w:rsidP="00151D67">
            <w:pPr>
              <w:widowControl w:val="0"/>
              <w:autoSpaceDE w:val="0"/>
              <w:autoSpaceDN w:val="0"/>
              <w:adjustRightInd w:val="0"/>
              <w:jc w:val="center"/>
              <w:rPr>
                <w:b w:val="0"/>
                <w:bCs/>
                <w:i w:val="0"/>
                <w:iCs/>
                <w:strike w:val="0"/>
              </w:rPr>
            </w:pPr>
            <w:r w:rsidRPr="002612BA">
              <w:rPr>
                <w:b w:val="0"/>
                <w:i w:val="0"/>
                <w:strike w:val="0"/>
                <w:sz w:val="22"/>
                <w:szCs w:val="22"/>
              </w:rPr>
              <w:t>121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57F83" w:rsidRPr="00712BA0" w:rsidRDefault="00B57F83" w:rsidP="00B863D3">
            <w:pPr>
              <w:jc w:val="center"/>
              <w:rPr>
                <w:b w:val="0"/>
                <w:bCs/>
                <w:i w:val="0"/>
                <w:iCs/>
                <w:strike w:val="0"/>
              </w:rPr>
            </w:pPr>
            <w:r>
              <w:rPr>
                <w:b w:val="0"/>
                <w:bCs/>
                <w:i w:val="0"/>
                <w:iCs/>
                <w:strike w:val="0"/>
              </w:rPr>
              <w:t>469,</w:t>
            </w:r>
            <w:r w:rsidR="00B863D3">
              <w:rPr>
                <w:b w:val="0"/>
                <w:bCs/>
                <w:i w:val="0"/>
                <w:iCs/>
                <w:strike w:val="0"/>
              </w:rPr>
              <w:t>0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57F83" w:rsidRPr="00E53210" w:rsidRDefault="00B57F83" w:rsidP="004F6AB9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  <w:r>
              <w:rPr>
                <w:rFonts w:eastAsia="Arial"/>
                <w:b w:val="0"/>
                <w:i w:val="0"/>
                <w:strike w:val="0"/>
              </w:rPr>
              <w:t>439,6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7F83" w:rsidRPr="00E53210" w:rsidRDefault="00B57F83" w:rsidP="004F6AB9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  <w:r>
              <w:rPr>
                <w:rFonts w:eastAsia="Arial"/>
                <w:b w:val="0"/>
                <w:i w:val="0"/>
                <w:strike w:val="0"/>
              </w:rPr>
              <w:t>445,5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57F83" w:rsidRPr="00E53210" w:rsidRDefault="00B57F83" w:rsidP="00151D67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57F83" w:rsidRPr="00712BA0" w:rsidRDefault="00B57F83" w:rsidP="0073434F">
            <w:pPr>
              <w:widowControl w:val="0"/>
              <w:autoSpaceDE w:val="0"/>
              <w:autoSpaceDN w:val="0"/>
              <w:adjustRightInd w:val="0"/>
              <w:jc w:val="center"/>
              <w:rPr>
                <w:b w:val="0"/>
                <w:bCs/>
                <w:i w:val="0"/>
                <w:iCs/>
                <w:strike w:val="0"/>
              </w:rPr>
            </w:pP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57F83" w:rsidRPr="00712BA0" w:rsidRDefault="00B57F83" w:rsidP="0073434F">
            <w:pPr>
              <w:widowControl w:val="0"/>
              <w:autoSpaceDE w:val="0"/>
              <w:autoSpaceDN w:val="0"/>
              <w:adjustRightInd w:val="0"/>
              <w:jc w:val="center"/>
              <w:rPr>
                <w:b w:val="0"/>
                <w:bCs/>
                <w:i w:val="0"/>
                <w:iCs/>
                <w:strike w:val="0"/>
              </w:rPr>
            </w:pPr>
          </w:p>
        </w:tc>
        <w:tc>
          <w:tcPr>
            <w:tcW w:w="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7F83" w:rsidRPr="00E53210" w:rsidRDefault="00B57F83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</w:tr>
      <w:tr w:rsidR="00B57F83" w:rsidRPr="00E53210" w:rsidTr="00B11CC8">
        <w:trPr>
          <w:trHeight w:val="285"/>
        </w:trPr>
        <w:tc>
          <w:tcPr>
            <w:tcW w:w="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57F83" w:rsidRPr="00E53210" w:rsidRDefault="00B57F83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8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57F83" w:rsidRPr="00E53210" w:rsidRDefault="00B57F83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21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57F83" w:rsidRPr="00E53210" w:rsidRDefault="00B57F83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9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57F83" w:rsidRPr="00E53210" w:rsidRDefault="00B57F83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57F83" w:rsidRPr="002612BA" w:rsidRDefault="00B57F83" w:rsidP="00151D67">
            <w:pPr>
              <w:widowControl w:val="0"/>
              <w:autoSpaceDE w:val="0"/>
              <w:autoSpaceDN w:val="0"/>
              <w:adjustRightInd w:val="0"/>
              <w:jc w:val="center"/>
              <w:rPr>
                <w:b w:val="0"/>
                <w:bCs/>
                <w:i w:val="0"/>
                <w:iCs/>
                <w:strike w:val="0"/>
              </w:rPr>
            </w:pPr>
            <w:r w:rsidRPr="002612BA">
              <w:rPr>
                <w:b w:val="0"/>
                <w:i w:val="0"/>
                <w:strike w:val="0"/>
                <w:sz w:val="22"/>
                <w:szCs w:val="22"/>
              </w:rPr>
              <w:t>901</w:t>
            </w: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57F83" w:rsidRPr="002612BA" w:rsidRDefault="00B57F83" w:rsidP="00151D67">
            <w:pPr>
              <w:widowControl w:val="0"/>
              <w:autoSpaceDE w:val="0"/>
              <w:autoSpaceDN w:val="0"/>
              <w:adjustRightInd w:val="0"/>
              <w:jc w:val="center"/>
              <w:rPr>
                <w:b w:val="0"/>
                <w:bCs/>
                <w:i w:val="0"/>
                <w:iCs/>
                <w:strike w:val="0"/>
              </w:rPr>
            </w:pPr>
            <w:r w:rsidRPr="002612BA">
              <w:rPr>
                <w:b w:val="0"/>
                <w:i w:val="0"/>
                <w:strike w:val="0"/>
                <w:sz w:val="22"/>
                <w:szCs w:val="22"/>
              </w:rPr>
              <w:t>01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57F83" w:rsidRPr="002612BA" w:rsidRDefault="00B57F83" w:rsidP="00151D67">
            <w:pPr>
              <w:widowControl w:val="0"/>
              <w:autoSpaceDE w:val="0"/>
              <w:autoSpaceDN w:val="0"/>
              <w:adjustRightInd w:val="0"/>
              <w:jc w:val="center"/>
              <w:rPr>
                <w:b w:val="0"/>
                <w:bCs/>
                <w:i w:val="0"/>
                <w:iCs/>
                <w:strike w:val="0"/>
              </w:rPr>
            </w:pPr>
            <w:r w:rsidRPr="002612BA">
              <w:rPr>
                <w:b w:val="0"/>
                <w:i w:val="0"/>
                <w:strike w:val="0"/>
                <w:sz w:val="22"/>
                <w:szCs w:val="22"/>
              </w:rPr>
              <w:t>04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57F83" w:rsidRPr="002612BA" w:rsidRDefault="00B57F83" w:rsidP="00151D67">
            <w:pPr>
              <w:widowControl w:val="0"/>
              <w:autoSpaceDE w:val="0"/>
              <w:autoSpaceDN w:val="0"/>
              <w:adjustRightInd w:val="0"/>
              <w:jc w:val="center"/>
              <w:rPr>
                <w:b w:val="0"/>
                <w:bCs/>
                <w:i w:val="0"/>
                <w:iCs/>
                <w:strike w:val="0"/>
              </w:rPr>
            </w:pPr>
            <w:r w:rsidRPr="002612BA">
              <w:rPr>
                <w:b w:val="0"/>
                <w:i w:val="0"/>
                <w:strike w:val="0"/>
                <w:sz w:val="22"/>
                <w:szCs w:val="22"/>
              </w:rPr>
              <w:t>0110102110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57F83" w:rsidRPr="002612BA" w:rsidRDefault="00B57F83" w:rsidP="00151D67">
            <w:pPr>
              <w:widowControl w:val="0"/>
              <w:autoSpaceDE w:val="0"/>
              <w:autoSpaceDN w:val="0"/>
              <w:adjustRightInd w:val="0"/>
              <w:jc w:val="center"/>
              <w:rPr>
                <w:b w:val="0"/>
                <w:bCs/>
                <w:i w:val="0"/>
                <w:iCs/>
                <w:strike w:val="0"/>
              </w:rPr>
            </w:pPr>
            <w:r w:rsidRPr="002612BA">
              <w:rPr>
                <w:b w:val="0"/>
                <w:i w:val="0"/>
                <w:strike w:val="0"/>
                <w:sz w:val="22"/>
                <w:szCs w:val="22"/>
              </w:rPr>
              <w:t>122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57F83" w:rsidRPr="00712BA0" w:rsidRDefault="00B57F83" w:rsidP="00151D67">
            <w:pPr>
              <w:widowControl w:val="0"/>
              <w:autoSpaceDE w:val="0"/>
              <w:autoSpaceDN w:val="0"/>
              <w:adjustRightInd w:val="0"/>
              <w:jc w:val="center"/>
              <w:rPr>
                <w:b w:val="0"/>
                <w:bCs/>
                <w:i w:val="0"/>
                <w:iCs/>
                <w:strike w:val="0"/>
              </w:rPr>
            </w:pPr>
            <w:r>
              <w:rPr>
                <w:b w:val="0"/>
                <w:i w:val="0"/>
                <w:strike w:val="0"/>
                <w:sz w:val="22"/>
                <w:szCs w:val="22"/>
              </w:rPr>
              <w:t>99,9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57F83" w:rsidRPr="00E53210" w:rsidRDefault="00B57F83" w:rsidP="004F6AB9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  <w:r>
              <w:rPr>
                <w:rFonts w:eastAsia="Arial"/>
                <w:b w:val="0"/>
                <w:i w:val="0"/>
                <w:strike w:val="0"/>
              </w:rPr>
              <w:t>103,0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7F83" w:rsidRPr="00E53210" w:rsidRDefault="00B57F83" w:rsidP="004F6AB9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  <w:r>
              <w:rPr>
                <w:rFonts w:eastAsia="Arial"/>
                <w:b w:val="0"/>
                <w:i w:val="0"/>
                <w:strike w:val="0"/>
              </w:rPr>
              <w:t>107,1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57F83" w:rsidRPr="00E53210" w:rsidRDefault="00B57F83" w:rsidP="00151D67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57F83" w:rsidRPr="00712BA0" w:rsidRDefault="00B57F83" w:rsidP="0073434F">
            <w:pPr>
              <w:widowControl w:val="0"/>
              <w:autoSpaceDE w:val="0"/>
              <w:autoSpaceDN w:val="0"/>
              <w:adjustRightInd w:val="0"/>
              <w:jc w:val="center"/>
              <w:rPr>
                <w:b w:val="0"/>
                <w:bCs/>
                <w:i w:val="0"/>
                <w:iCs/>
                <w:strike w:val="0"/>
              </w:rPr>
            </w:pP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57F83" w:rsidRPr="00712BA0" w:rsidRDefault="00B57F83" w:rsidP="0073434F">
            <w:pPr>
              <w:widowControl w:val="0"/>
              <w:autoSpaceDE w:val="0"/>
              <w:autoSpaceDN w:val="0"/>
              <w:adjustRightInd w:val="0"/>
              <w:jc w:val="center"/>
              <w:rPr>
                <w:b w:val="0"/>
                <w:bCs/>
                <w:i w:val="0"/>
                <w:iCs/>
                <w:strike w:val="0"/>
              </w:rPr>
            </w:pPr>
          </w:p>
        </w:tc>
        <w:tc>
          <w:tcPr>
            <w:tcW w:w="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7F83" w:rsidRPr="00E53210" w:rsidRDefault="00B57F83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</w:tr>
      <w:tr w:rsidR="00EB3F8C" w:rsidRPr="00E53210" w:rsidTr="00B11CC8">
        <w:trPr>
          <w:trHeight w:val="300"/>
        </w:trPr>
        <w:tc>
          <w:tcPr>
            <w:tcW w:w="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3F8C" w:rsidRPr="00E53210" w:rsidRDefault="00EB3F8C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8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3F8C" w:rsidRPr="00E53210" w:rsidRDefault="00EB3F8C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21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3F8C" w:rsidRPr="00E53210" w:rsidRDefault="00EB3F8C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9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3F8C" w:rsidRPr="00E53210" w:rsidRDefault="00EB3F8C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B3F8C" w:rsidRPr="002612BA" w:rsidRDefault="00EB3F8C" w:rsidP="00151D67">
            <w:pPr>
              <w:widowControl w:val="0"/>
              <w:autoSpaceDE w:val="0"/>
              <w:autoSpaceDN w:val="0"/>
              <w:adjustRightInd w:val="0"/>
              <w:jc w:val="center"/>
              <w:rPr>
                <w:b w:val="0"/>
                <w:bCs/>
                <w:i w:val="0"/>
                <w:iCs/>
                <w:strike w:val="0"/>
              </w:rPr>
            </w:pPr>
            <w:r w:rsidRPr="002612BA">
              <w:rPr>
                <w:b w:val="0"/>
                <w:i w:val="0"/>
                <w:strike w:val="0"/>
                <w:sz w:val="22"/>
                <w:szCs w:val="22"/>
              </w:rPr>
              <w:t>901</w:t>
            </w: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3F8C" w:rsidRPr="002612BA" w:rsidRDefault="00EB3F8C" w:rsidP="00151D67">
            <w:pPr>
              <w:widowControl w:val="0"/>
              <w:autoSpaceDE w:val="0"/>
              <w:autoSpaceDN w:val="0"/>
              <w:adjustRightInd w:val="0"/>
              <w:jc w:val="center"/>
              <w:rPr>
                <w:b w:val="0"/>
                <w:bCs/>
                <w:i w:val="0"/>
                <w:iCs/>
                <w:strike w:val="0"/>
              </w:rPr>
            </w:pPr>
            <w:r w:rsidRPr="002612BA">
              <w:rPr>
                <w:b w:val="0"/>
                <w:i w:val="0"/>
                <w:strike w:val="0"/>
                <w:sz w:val="22"/>
                <w:szCs w:val="22"/>
              </w:rPr>
              <w:t>01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3F8C" w:rsidRPr="002612BA" w:rsidRDefault="00EB3F8C" w:rsidP="00151D67">
            <w:pPr>
              <w:widowControl w:val="0"/>
              <w:autoSpaceDE w:val="0"/>
              <w:autoSpaceDN w:val="0"/>
              <w:adjustRightInd w:val="0"/>
              <w:jc w:val="center"/>
              <w:rPr>
                <w:b w:val="0"/>
                <w:bCs/>
                <w:i w:val="0"/>
                <w:iCs/>
                <w:strike w:val="0"/>
              </w:rPr>
            </w:pPr>
            <w:r w:rsidRPr="002612BA">
              <w:rPr>
                <w:b w:val="0"/>
                <w:i w:val="0"/>
                <w:strike w:val="0"/>
                <w:sz w:val="22"/>
                <w:szCs w:val="22"/>
              </w:rPr>
              <w:t>04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3F8C" w:rsidRPr="002612BA" w:rsidRDefault="00EB3F8C" w:rsidP="00151D67">
            <w:pPr>
              <w:widowControl w:val="0"/>
              <w:autoSpaceDE w:val="0"/>
              <w:autoSpaceDN w:val="0"/>
              <w:adjustRightInd w:val="0"/>
              <w:jc w:val="center"/>
              <w:rPr>
                <w:b w:val="0"/>
                <w:bCs/>
                <w:i w:val="0"/>
                <w:iCs/>
                <w:strike w:val="0"/>
              </w:rPr>
            </w:pPr>
            <w:r w:rsidRPr="002612BA">
              <w:rPr>
                <w:b w:val="0"/>
                <w:i w:val="0"/>
                <w:strike w:val="0"/>
                <w:sz w:val="22"/>
                <w:szCs w:val="22"/>
              </w:rPr>
              <w:t>0110102110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3F8C" w:rsidRPr="002612BA" w:rsidRDefault="00EB3F8C" w:rsidP="00151D67">
            <w:pPr>
              <w:widowControl w:val="0"/>
              <w:autoSpaceDE w:val="0"/>
              <w:autoSpaceDN w:val="0"/>
              <w:adjustRightInd w:val="0"/>
              <w:jc w:val="center"/>
              <w:rPr>
                <w:b w:val="0"/>
                <w:bCs/>
                <w:i w:val="0"/>
                <w:iCs/>
                <w:strike w:val="0"/>
              </w:rPr>
            </w:pPr>
            <w:r w:rsidRPr="002612BA">
              <w:rPr>
                <w:b w:val="0"/>
                <w:i w:val="0"/>
                <w:strike w:val="0"/>
                <w:sz w:val="22"/>
                <w:szCs w:val="22"/>
              </w:rPr>
              <w:t>129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3F8C" w:rsidRPr="00712BA0" w:rsidRDefault="00EB3F8C" w:rsidP="00B863D3">
            <w:pPr>
              <w:jc w:val="center"/>
              <w:rPr>
                <w:b w:val="0"/>
                <w:bCs/>
                <w:i w:val="0"/>
                <w:iCs/>
                <w:strike w:val="0"/>
              </w:rPr>
            </w:pPr>
            <w:r w:rsidRPr="00712BA0">
              <w:rPr>
                <w:b w:val="0"/>
                <w:i w:val="0"/>
                <w:strike w:val="0"/>
                <w:sz w:val="22"/>
                <w:szCs w:val="22"/>
              </w:rPr>
              <w:t>1</w:t>
            </w:r>
            <w:r w:rsidR="00B863D3">
              <w:rPr>
                <w:b w:val="0"/>
                <w:i w:val="0"/>
                <w:strike w:val="0"/>
                <w:sz w:val="22"/>
                <w:szCs w:val="22"/>
              </w:rPr>
              <w:t>6</w:t>
            </w:r>
            <w:r>
              <w:rPr>
                <w:b w:val="0"/>
                <w:i w:val="0"/>
                <w:strike w:val="0"/>
                <w:sz w:val="22"/>
                <w:szCs w:val="22"/>
              </w:rPr>
              <w:t>9</w:t>
            </w:r>
            <w:r w:rsidR="00B863D3">
              <w:rPr>
                <w:b w:val="0"/>
                <w:i w:val="0"/>
                <w:strike w:val="0"/>
                <w:sz w:val="22"/>
                <w:szCs w:val="22"/>
              </w:rPr>
              <w:t>,6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B3F8C" w:rsidRPr="00E53210" w:rsidRDefault="00B57F83" w:rsidP="00151D67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  <w:r>
              <w:rPr>
                <w:rFonts w:eastAsia="Arial"/>
                <w:b w:val="0"/>
                <w:i w:val="0"/>
                <w:strike w:val="0"/>
              </w:rPr>
              <w:t>150,4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3F8C" w:rsidRPr="00E53210" w:rsidRDefault="00B57F83" w:rsidP="00151D67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  <w:r>
              <w:rPr>
                <w:rFonts w:eastAsia="Arial"/>
                <w:b w:val="0"/>
                <w:i w:val="0"/>
                <w:strike w:val="0"/>
              </w:rPr>
              <w:t>150,4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B3F8C" w:rsidRPr="00E53210" w:rsidRDefault="00EB3F8C" w:rsidP="00151D67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B3F8C" w:rsidRPr="00E53210" w:rsidRDefault="00EB3F8C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B3F8C" w:rsidRPr="00E53210" w:rsidRDefault="00EB3F8C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3F8C" w:rsidRPr="00E53210" w:rsidRDefault="00EB3F8C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</w:tr>
      <w:tr w:rsidR="005D742F" w:rsidRPr="00E53210" w:rsidTr="00B11CC8">
        <w:trPr>
          <w:trHeight w:val="255"/>
        </w:trPr>
        <w:tc>
          <w:tcPr>
            <w:tcW w:w="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D742F" w:rsidRPr="00E53210" w:rsidRDefault="005D742F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8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D742F" w:rsidRPr="00E53210" w:rsidRDefault="005D742F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21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D742F" w:rsidRPr="00E53210" w:rsidRDefault="005D742F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9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D742F" w:rsidRPr="00E53210" w:rsidRDefault="005D742F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D742F" w:rsidRPr="00E53210" w:rsidRDefault="005D742F">
            <w:pPr>
              <w:widowControl w:val="0"/>
              <w:jc w:val="center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D742F" w:rsidRPr="00E53210" w:rsidRDefault="005D742F">
            <w:pPr>
              <w:widowControl w:val="0"/>
              <w:jc w:val="center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D742F" w:rsidRPr="00E53210" w:rsidRDefault="005D742F">
            <w:pPr>
              <w:widowControl w:val="0"/>
              <w:jc w:val="center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D742F" w:rsidRPr="00E53210" w:rsidRDefault="005D742F">
            <w:pPr>
              <w:widowControl w:val="0"/>
              <w:jc w:val="center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D742F" w:rsidRPr="00E53210" w:rsidRDefault="005D742F">
            <w:pPr>
              <w:widowControl w:val="0"/>
              <w:jc w:val="center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D742F" w:rsidRPr="00E53210" w:rsidRDefault="005D742F">
            <w:pPr>
              <w:jc w:val="center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D742F" w:rsidRPr="00E53210" w:rsidRDefault="005D742F">
            <w:pPr>
              <w:jc w:val="center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42F" w:rsidRPr="00E53210" w:rsidRDefault="005D742F">
            <w:pPr>
              <w:jc w:val="center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D742F" w:rsidRPr="00E53210" w:rsidRDefault="005D742F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D742F" w:rsidRPr="00E53210" w:rsidRDefault="005D742F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D742F" w:rsidRPr="00E53210" w:rsidRDefault="005D742F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42F" w:rsidRPr="00E53210" w:rsidRDefault="005D742F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</w:tr>
      <w:tr w:rsidR="005D742F" w:rsidRPr="00E53210" w:rsidTr="00B11CC8">
        <w:trPr>
          <w:trHeight w:val="180"/>
        </w:trPr>
        <w:tc>
          <w:tcPr>
            <w:tcW w:w="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D742F" w:rsidRPr="00E53210" w:rsidRDefault="005D742F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8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D742F" w:rsidRPr="00E53210" w:rsidRDefault="005D742F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21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D742F" w:rsidRPr="00E53210" w:rsidRDefault="005D742F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9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D742F" w:rsidRPr="00E53210" w:rsidRDefault="005D742F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D742F" w:rsidRPr="00E53210" w:rsidRDefault="005D742F">
            <w:pPr>
              <w:widowControl w:val="0"/>
              <w:jc w:val="center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D742F" w:rsidRPr="00E53210" w:rsidRDefault="005D742F">
            <w:pPr>
              <w:widowControl w:val="0"/>
              <w:jc w:val="center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D742F" w:rsidRPr="00E53210" w:rsidRDefault="005D742F">
            <w:pPr>
              <w:widowControl w:val="0"/>
              <w:jc w:val="center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D742F" w:rsidRPr="00E53210" w:rsidRDefault="005D742F">
            <w:pPr>
              <w:widowControl w:val="0"/>
              <w:jc w:val="center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D742F" w:rsidRPr="00E53210" w:rsidRDefault="005D742F">
            <w:pPr>
              <w:widowControl w:val="0"/>
              <w:jc w:val="center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D742F" w:rsidRPr="00E53210" w:rsidRDefault="005D742F">
            <w:pPr>
              <w:widowControl w:val="0"/>
              <w:jc w:val="center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D742F" w:rsidRPr="00E53210" w:rsidRDefault="005D742F">
            <w:pPr>
              <w:widowControl w:val="0"/>
              <w:jc w:val="center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742F" w:rsidRPr="00E53210" w:rsidRDefault="005D742F">
            <w:pPr>
              <w:widowControl w:val="0"/>
              <w:jc w:val="center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D742F" w:rsidRPr="00E53210" w:rsidRDefault="005D742F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D742F" w:rsidRPr="00E53210" w:rsidRDefault="005D742F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D742F" w:rsidRPr="00E53210" w:rsidRDefault="005D742F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742F" w:rsidRPr="00E53210" w:rsidRDefault="005D742F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</w:tr>
      <w:tr w:rsidR="005D742F" w:rsidRPr="00E53210" w:rsidTr="00B11CC8">
        <w:trPr>
          <w:trHeight w:val="180"/>
        </w:trPr>
        <w:tc>
          <w:tcPr>
            <w:tcW w:w="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D742F" w:rsidRPr="00E53210" w:rsidRDefault="005D742F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8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D742F" w:rsidRPr="00E53210" w:rsidRDefault="005D742F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21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D742F" w:rsidRPr="00E53210" w:rsidRDefault="005D742F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9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D742F" w:rsidRPr="00E53210" w:rsidRDefault="005D742F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D742F" w:rsidRPr="00E53210" w:rsidRDefault="005D742F">
            <w:pPr>
              <w:widowControl w:val="0"/>
              <w:jc w:val="center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D742F" w:rsidRPr="00E53210" w:rsidRDefault="005D742F">
            <w:pPr>
              <w:widowControl w:val="0"/>
              <w:jc w:val="center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D742F" w:rsidRPr="00E53210" w:rsidRDefault="005D742F">
            <w:pPr>
              <w:widowControl w:val="0"/>
              <w:jc w:val="center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D742F" w:rsidRPr="00E53210" w:rsidRDefault="005D742F">
            <w:pPr>
              <w:widowControl w:val="0"/>
              <w:jc w:val="center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D742F" w:rsidRPr="00E53210" w:rsidRDefault="005D742F">
            <w:pPr>
              <w:widowControl w:val="0"/>
              <w:jc w:val="center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D742F" w:rsidRPr="00E53210" w:rsidRDefault="005D742F">
            <w:pPr>
              <w:widowControl w:val="0"/>
              <w:jc w:val="center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D742F" w:rsidRPr="00E53210" w:rsidRDefault="005D742F">
            <w:pPr>
              <w:widowControl w:val="0"/>
              <w:jc w:val="center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742F" w:rsidRPr="00E53210" w:rsidRDefault="005D742F">
            <w:pPr>
              <w:widowControl w:val="0"/>
              <w:jc w:val="center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D742F" w:rsidRPr="00E53210" w:rsidRDefault="005D742F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D742F" w:rsidRPr="00E53210" w:rsidRDefault="005D742F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D742F" w:rsidRPr="00E53210" w:rsidRDefault="005D742F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742F" w:rsidRPr="00E53210" w:rsidRDefault="005D742F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</w:tr>
      <w:tr w:rsidR="005D742F" w:rsidRPr="00E53210" w:rsidTr="00B11CC8">
        <w:trPr>
          <w:trHeight w:val="180"/>
        </w:trPr>
        <w:tc>
          <w:tcPr>
            <w:tcW w:w="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D742F" w:rsidRPr="00E53210" w:rsidRDefault="005D742F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8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D742F" w:rsidRPr="00E53210" w:rsidRDefault="005D742F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21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D742F" w:rsidRPr="00E53210" w:rsidRDefault="005D742F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9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D742F" w:rsidRPr="00E53210" w:rsidRDefault="005D742F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D742F" w:rsidRPr="00E53210" w:rsidRDefault="005D742F">
            <w:pPr>
              <w:widowControl w:val="0"/>
              <w:jc w:val="center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D742F" w:rsidRPr="00E53210" w:rsidRDefault="005D742F">
            <w:pPr>
              <w:widowControl w:val="0"/>
              <w:jc w:val="center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D742F" w:rsidRPr="00E53210" w:rsidRDefault="005D742F">
            <w:pPr>
              <w:widowControl w:val="0"/>
              <w:jc w:val="center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D742F" w:rsidRPr="00E53210" w:rsidRDefault="005D742F">
            <w:pPr>
              <w:widowControl w:val="0"/>
              <w:jc w:val="center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D742F" w:rsidRPr="00E53210" w:rsidRDefault="005D742F">
            <w:pPr>
              <w:widowControl w:val="0"/>
              <w:jc w:val="center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D742F" w:rsidRPr="00E53210" w:rsidRDefault="005D742F">
            <w:pPr>
              <w:widowControl w:val="0"/>
              <w:jc w:val="center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D742F" w:rsidRPr="00E53210" w:rsidRDefault="005D742F">
            <w:pPr>
              <w:widowControl w:val="0"/>
              <w:jc w:val="center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742F" w:rsidRPr="00E53210" w:rsidRDefault="005D742F">
            <w:pPr>
              <w:widowControl w:val="0"/>
              <w:jc w:val="center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D742F" w:rsidRPr="00E53210" w:rsidRDefault="005D742F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D742F" w:rsidRPr="00E53210" w:rsidRDefault="005D742F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D742F" w:rsidRPr="00E53210" w:rsidRDefault="005D742F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742F" w:rsidRPr="00E53210" w:rsidRDefault="005D742F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</w:tr>
      <w:tr w:rsidR="00C617D7" w:rsidRPr="00E53210" w:rsidTr="00B11CC8">
        <w:trPr>
          <w:trHeight w:val="180"/>
        </w:trPr>
        <w:tc>
          <w:tcPr>
            <w:tcW w:w="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17D7" w:rsidRPr="00E53210" w:rsidRDefault="00C617D7">
            <w:pPr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8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17D7" w:rsidRPr="00E53210" w:rsidRDefault="00C617D7">
            <w:pPr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>Основное мероприятие 1.2.</w:t>
            </w:r>
          </w:p>
        </w:tc>
        <w:tc>
          <w:tcPr>
            <w:tcW w:w="21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17D7" w:rsidRPr="00E53210" w:rsidRDefault="00C617D7">
            <w:pPr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 xml:space="preserve">Обеспечение управления муниципальной собственностью администрации Ушинского сельсовета  </w:t>
            </w:r>
            <w:proofErr w:type="spellStart"/>
            <w:r w:rsidRPr="00E53210">
              <w:rPr>
                <w:rFonts w:eastAsia="Arial"/>
                <w:b w:val="0"/>
                <w:i w:val="0"/>
                <w:strike w:val="0"/>
              </w:rPr>
              <w:t>Земетчинского</w:t>
            </w:r>
            <w:proofErr w:type="spellEnd"/>
            <w:r w:rsidRPr="00E53210">
              <w:rPr>
                <w:rFonts w:eastAsia="Arial"/>
                <w:b w:val="0"/>
                <w:i w:val="0"/>
                <w:strike w:val="0"/>
              </w:rPr>
              <w:t xml:space="preserve"> района Пензенской области</w:t>
            </w:r>
          </w:p>
        </w:tc>
        <w:tc>
          <w:tcPr>
            <w:tcW w:w="1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17D7" w:rsidRDefault="00C617D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Всего: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617D7" w:rsidRPr="00E53210" w:rsidRDefault="00C617D7">
            <w:pPr>
              <w:widowControl w:val="0"/>
              <w:jc w:val="center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17D7" w:rsidRPr="00E53210" w:rsidRDefault="00C617D7">
            <w:pPr>
              <w:widowControl w:val="0"/>
              <w:jc w:val="center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17D7" w:rsidRPr="00E53210" w:rsidRDefault="00C617D7">
            <w:pPr>
              <w:widowControl w:val="0"/>
              <w:jc w:val="center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17D7" w:rsidRPr="00E53210" w:rsidRDefault="00C617D7">
            <w:pPr>
              <w:widowControl w:val="0"/>
              <w:jc w:val="center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17D7" w:rsidRPr="00712BA0" w:rsidRDefault="00C617D7" w:rsidP="00151D67">
            <w:pPr>
              <w:widowControl w:val="0"/>
              <w:autoSpaceDE w:val="0"/>
              <w:autoSpaceDN w:val="0"/>
              <w:adjustRightInd w:val="0"/>
              <w:jc w:val="center"/>
              <w:rPr>
                <w:b w:val="0"/>
                <w:bCs/>
                <w:i w:val="0"/>
                <w:iCs/>
                <w:strike w:val="0"/>
              </w:rPr>
            </w:pP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17D7" w:rsidRDefault="00C617D7" w:rsidP="00B863D3">
            <w:r>
              <w:rPr>
                <w:b w:val="0"/>
                <w:i w:val="0"/>
                <w:strike w:val="0"/>
              </w:rPr>
              <w:t>12</w:t>
            </w:r>
            <w:r w:rsidR="00B863D3">
              <w:rPr>
                <w:b w:val="0"/>
                <w:i w:val="0"/>
                <w:strike w:val="0"/>
              </w:rPr>
              <w:t>0</w:t>
            </w:r>
            <w:r>
              <w:rPr>
                <w:b w:val="0"/>
                <w:i w:val="0"/>
                <w:strike w:val="0"/>
              </w:rPr>
              <w:t>,</w:t>
            </w:r>
            <w:r w:rsidRPr="005E3EF7">
              <w:rPr>
                <w:b w:val="0"/>
                <w:i w:val="0"/>
                <w:strike w:val="0"/>
              </w:rPr>
              <w:t>4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17D7" w:rsidRDefault="00C617D7" w:rsidP="00151D67">
            <w:r w:rsidRPr="005E3EF7">
              <w:rPr>
                <w:b w:val="0"/>
                <w:i w:val="0"/>
                <w:strike w:val="0"/>
              </w:rPr>
              <w:t>0,4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17D7" w:rsidRPr="00E53210" w:rsidRDefault="00C617D7">
            <w:pPr>
              <w:widowControl w:val="0"/>
              <w:jc w:val="center"/>
              <w:rPr>
                <w:rFonts w:eastAsia="Arial"/>
                <w:b w:val="0"/>
                <w:i w:val="0"/>
                <w:strike w:val="0"/>
              </w:rPr>
            </w:pPr>
            <w:r>
              <w:rPr>
                <w:rFonts w:eastAsia="Arial"/>
                <w:b w:val="0"/>
                <w:i w:val="0"/>
                <w:strike w:val="0"/>
              </w:rPr>
              <w:t>0,4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17D7" w:rsidRPr="00E53210" w:rsidRDefault="00C617D7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  <w:r>
              <w:rPr>
                <w:rFonts w:eastAsia="Arial"/>
                <w:b w:val="0"/>
                <w:i w:val="0"/>
                <w:strike w:val="0"/>
              </w:rPr>
              <w:t>0,</w:t>
            </w:r>
            <w:r w:rsidR="00B57F83">
              <w:rPr>
                <w:rFonts w:eastAsia="Arial"/>
                <w:b w:val="0"/>
                <w:i w:val="0"/>
                <w:strike w:val="0"/>
              </w:rPr>
              <w:t>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17D7" w:rsidRPr="00E53210" w:rsidRDefault="00C617D7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  <w:r>
              <w:rPr>
                <w:rFonts w:eastAsia="Arial"/>
                <w:b w:val="0"/>
                <w:i w:val="0"/>
                <w:strike w:val="0"/>
              </w:rPr>
              <w:t>0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17D7" w:rsidRPr="00E53210" w:rsidRDefault="00C617D7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  <w:r>
              <w:rPr>
                <w:rFonts w:eastAsia="Arial"/>
                <w:b w:val="0"/>
                <w:i w:val="0"/>
                <w:strike w:val="0"/>
              </w:rPr>
              <w:t>0</w:t>
            </w:r>
          </w:p>
        </w:tc>
        <w:tc>
          <w:tcPr>
            <w:tcW w:w="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17D7" w:rsidRPr="00E53210" w:rsidRDefault="00C617D7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</w:tr>
      <w:tr w:rsidR="00C617D7" w:rsidRPr="00E53210" w:rsidTr="00B11CC8">
        <w:trPr>
          <w:trHeight w:val="180"/>
        </w:trPr>
        <w:tc>
          <w:tcPr>
            <w:tcW w:w="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17D7" w:rsidRPr="00E53210" w:rsidRDefault="00C617D7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8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17D7" w:rsidRPr="00E53210" w:rsidRDefault="00C617D7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21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17D7" w:rsidRPr="00E53210" w:rsidRDefault="00C617D7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17D7" w:rsidRDefault="00C617D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617D7" w:rsidRPr="00E53210" w:rsidRDefault="00C617D7">
            <w:pPr>
              <w:widowControl w:val="0"/>
              <w:jc w:val="center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17D7" w:rsidRPr="00E53210" w:rsidRDefault="00C617D7">
            <w:pPr>
              <w:widowControl w:val="0"/>
              <w:jc w:val="center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17D7" w:rsidRPr="00E53210" w:rsidRDefault="00C617D7">
            <w:pPr>
              <w:widowControl w:val="0"/>
              <w:jc w:val="center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17D7" w:rsidRPr="00E53210" w:rsidRDefault="00C617D7">
            <w:pPr>
              <w:widowControl w:val="0"/>
              <w:jc w:val="center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17D7" w:rsidRPr="00E53210" w:rsidRDefault="00C617D7">
            <w:pPr>
              <w:widowControl w:val="0"/>
              <w:jc w:val="center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17D7" w:rsidRPr="00E53210" w:rsidRDefault="00FC0737" w:rsidP="00B863D3">
            <w:pPr>
              <w:widowControl w:val="0"/>
              <w:rPr>
                <w:rFonts w:eastAsia="Arial"/>
                <w:b w:val="0"/>
                <w:i w:val="0"/>
                <w:strike w:val="0"/>
              </w:rPr>
            </w:pPr>
            <w:r>
              <w:rPr>
                <w:rFonts w:eastAsia="Arial"/>
                <w:b w:val="0"/>
                <w:i w:val="0"/>
                <w:strike w:val="0"/>
              </w:rPr>
              <w:t>12</w:t>
            </w:r>
            <w:r w:rsidR="00B863D3">
              <w:rPr>
                <w:rFonts w:eastAsia="Arial"/>
                <w:b w:val="0"/>
                <w:i w:val="0"/>
                <w:strike w:val="0"/>
              </w:rPr>
              <w:t>0</w:t>
            </w:r>
            <w:r>
              <w:rPr>
                <w:rFonts w:eastAsia="Arial"/>
                <w:b w:val="0"/>
                <w:i w:val="0"/>
                <w:strike w:val="0"/>
              </w:rPr>
              <w:t>,4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17D7" w:rsidRPr="00E53210" w:rsidRDefault="00FC0737">
            <w:pPr>
              <w:widowControl w:val="0"/>
              <w:jc w:val="center"/>
              <w:rPr>
                <w:rFonts w:eastAsia="Arial"/>
                <w:b w:val="0"/>
                <w:i w:val="0"/>
                <w:strike w:val="0"/>
              </w:rPr>
            </w:pPr>
            <w:r>
              <w:rPr>
                <w:rFonts w:eastAsia="Arial"/>
                <w:b w:val="0"/>
                <w:i w:val="0"/>
                <w:strike w:val="0"/>
              </w:rPr>
              <w:t>0,4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17D7" w:rsidRPr="00E53210" w:rsidRDefault="00FC0737">
            <w:pPr>
              <w:widowControl w:val="0"/>
              <w:jc w:val="center"/>
              <w:rPr>
                <w:rFonts w:eastAsia="Arial"/>
                <w:b w:val="0"/>
                <w:i w:val="0"/>
                <w:strike w:val="0"/>
              </w:rPr>
            </w:pPr>
            <w:r>
              <w:rPr>
                <w:rFonts w:eastAsia="Arial"/>
                <w:b w:val="0"/>
                <w:i w:val="0"/>
                <w:strike w:val="0"/>
              </w:rPr>
              <w:t>0,4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17D7" w:rsidRPr="00E53210" w:rsidRDefault="00FC0737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  <w:r>
              <w:rPr>
                <w:rFonts w:eastAsia="Arial"/>
                <w:b w:val="0"/>
                <w:i w:val="0"/>
                <w:strike w:val="0"/>
              </w:rPr>
              <w:t>0,4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17D7" w:rsidRPr="00E53210" w:rsidRDefault="00C617D7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17D7" w:rsidRPr="00E53210" w:rsidRDefault="00C617D7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17D7" w:rsidRPr="00E53210" w:rsidRDefault="00C617D7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</w:tr>
      <w:tr w:rsidR="00FC0737" w:rsidRPr="00E53210" w:rsidTr="00B11CC8">
        <w:trPr>
          <w:trHeight w:val="450"/>
        </w:trPr>
        <w:tc>
          <w:tcPr>
            <w:tcW w:w="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C0737" w:rsidRPr="00E53210" w:rsidRDefault="00FC0737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8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C0737" w:rsidRPr="00E53210" w:rsidRDefault="00FC0737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21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C0737" w:rsidRPr="00E53210" w:rsidRDefault="00FC0737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9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C0737" w:rsidRDefault="00FC073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ответственный  исполнитель – администрация Ушинского сельсовета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C0737" w:rsidRPr="002612BA" w:rsidRDefault="00FC0737" w:rsidP="00151D67">
            <w:pPr>
              <w:widowControl w:val="0"/>
              <w:autoSpaceDE w:val="0"/>
              <w:autoSpaceDN w:val="0"/>
              <w:adjustRightInd w:val="0"/>
              <w:rPr>
                <w:b w:val="0"/>
                <w:bCs/>
                <w:i w:val="0"/>
                <w:iCs/>
                <w:strike w:val="0"/>
              </w:rPr>
            </w:pPr>
            <w:r w:rsidRPr="002612BA">
              <w:rPr>
                <w:b w:val="0"/>
                <w:i w:val="0"/>
                <w:strike w:val="0"/>
                <w:sz w:val="22"/>
                <w:szCs w:val="22"/>
              </w:rPr>
              <w:t>901</w:t>
            </w: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C0737" w:rsidRPr="002612BA" w:rsidRDefault="00FC0737" w:rsidP="00151D67">
            <w:pPr>
              <w:widowControl w:val="0"/>
              <w:autoSpaceDE w:val="0"/>
              <w:autoSpaceDN w:val="0"/>
              <w:adjustRightInd w:val="0"/>
              <w:jc w:val="center"/>
              <w:rPr>
                <w:b w:val="0"/>
                <w:bCs/>
                <w:i w:val="0"/>
                <w:iCs/>
                <w:strike w:val="0"/>
              </w:rPr>
            </w:pPr>
            <w:r w:rsidRPr="002612BA">
              <w:rPr>
                <w:b w:val="0"/>
                <w:i w:val="0"/>
                <w:strike w:val="0"/>
                <w:sz w:val="22"/>
                <w:szCs w:val="22"/>
              </w:rPr>
              <w:t>04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C0737" w:rsidRPr="002612BA" w:rsidRDefault="00FC0737" w:rsidP="00151D67">
            <w:pPr>
              <w:widowControl w:val="0"/>
              <w:autoSpaceDE w:val="0"/>
              <w:autoSpaceDN w:val="0"/>
              <w:adjustRightInd w:val="0"/>
              <w:jc w:val="center"/>
              <w:rPr>
                <w:b w:val="0"/>
                <w:bCs/>
                <w:i w:val="0"/>
                <w:iCs/>
                <w:strike w:val="0"/>
              </w:rPr>
            </w:pPr>
            <w:r w:rsidRPr="002612BA">
              <w:rPr>
                <w:b w:val="0"/>
                <w:i w:val="0"/>
                <w:strike w:val="0"/>
                <w:sz w:val="22"/>
                <w:szCs w:val="22"/>
              </w:rPr>
              <w:t>12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C0737" w:rsidRPr="002612BA" w:rsidRDefault="00FC0737" w:rsidP="00151D67">
            <w:pPr>
              <w:widowControl w:val="0"/>
              <w:autoSpaceDE w:val="0"/>
              <w:autoSpaceDN w:val="0"/>
              <w:adjustRightInd w:val="0"/>
              <w:jc w:val="center"/>
              <w:rPr>
                <w:b w:val="0"/>
                <w:bCs/>
                <w:i w:val="0"/>
                <w:iCs/>
                <w:strike w:val="0"/>
              </w:rPr>
            </w:pPr>
            <w:r w:rsidRPr="002612BA">
              <w:rPr>
                <w:b w:val="0"/>
                <w:i w:val="0"/>
                <w:strike w:val="0"/>
                <w:sz w:val="22"/>
                <w:szCs w:val="22"/>
              </w:rPr>
              <w:t>01102204</w:t>
            </w:r>
            <w:r>
              <w:rPr>
                <w:b w:val="0"/>
                <w:i w:val="0"/>
                <w:strike w:val="0"/>
                <w:sz w:val="22"/>
                <w:szCs w:val="22"/>
              </w:rPr>
              <w:t>0</w:t>
            </w:r>
            <w:r w:rsidRPr="002612BA">
              <w:rPr>
                <w:b w:val="0"/>
                <w:i w:val="0"/>
                <w:strike w:val="0"/>
                <w:sz w:val="22"/>
                <w:szCs w:val="22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C0737" w:rsidRPr="002612BA" w:rsidRDefault="00FC0737" w:rsidP="00151D67">
            <w:pPr>
              <w:widowControl w:val="0"/>
              <w:autoSpaceDE w:val="0"/>
              <w:autoSpaceDN w:val="0"/>
              <w:adjustRightInd w:val="0"/>
              <w:jc w:val="center"/>
              <w:rPr>
                <w:b w:val="0"/>
                <w:bCs/>
                <w:i w:val="0"/>
                <w:iCs/>
                <w:strike w:val="0"/>
              </w:rPr>
            </w:pPr>
            <w:r>
              <w:rPr>
                <w:b w:val="0"/>
                <w:i w:val="0"/>
                <w:strike w:val="0"/>
                <w:sz w:val="22"/>
                <w:szCs w:val="22"/>
              </w:rPr>
              <w:t>244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C0737" w:rsidRPr="00712BA0" w:rsidRDefault="00FC0737" w:rsidP="00151D67">
            <w:pPr>
              <w:widowControl w:val="0"/>
              <w:autoSpaceDE w:val="0"/>
              <w:autoSpaceDN w:val="0"/>
              <w:adjustRightInd w:val="0"/>
              <w:jc w:val="center"/>
              <w:rPr>
                <w:b w:val="0"/>
                <w:bCs/>
                <w:i w:val="0"/>
                <w:iCs/>
                <w:strike w:val="0"/>
              </w:rPr>
            </w:pPr>
            <w:r>
              <w:rPr>
                <w:b w:val="0"/>
                <w:bCs/>
                <w:i w:val="0"/>
                <w:iCs/>
                <w:strike w:val="0"/>
              </w:rPr>
              <w:t>60,0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C0737" w:rsidRPr="00E53210" w:rsidRDefault="00FC0737">
            <w:pPr>
              <w:widowControl w:val="0"/>
              <w:jc w:val="center"/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>0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0737" w:rsidRPr="00E53210" w:rsidRDefault="00FC0737">
            <w:pPr>
              <w:widowControl w:val="0"/>
              <w:jc w:val="center"/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>0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C0737" w:rsidRPr="00E53210" w:rsidRDefault="00FC0737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C0737" w:rsidRPr="00E53210" w:rsidRDefault="00FC0737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C0737" w:rsidRPr="00E53210" w:rsidRDefault="00FC0737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0737" w:rsidRPr="00E53210" w:rsidRDefault="00FC0737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</w:tr>
      <w:tr w:rsidR="00FC0737" w:rsidRPr="00E53210" w:rsidTr="00B11CC8">
        <w:trPr>
          <w:trHeight w:val="450"/>
        </w:trPr>
        <w:tc>
          <w:tcPr>
            <w:tcW w:w="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C0737" w:rsidRPr="00E53210" w:rsidRDefault="00FC0737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8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C0737" w:rsidRPr="00E53210" w:rsidRDefault="00FC0737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21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C0737" w:rsidRPr="00E53210" w:rsidRDefault="00FC0737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9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C0737" w:rsidRPr="00E53210" w:rsidRDefault="00FC0737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C0737" w:rsidRPr="002612BA" w:rsidRDefault="00FC0737" w:rsidP="00151D67">
            <w:pPr>
              <w:widowControl w:val="0"/>
              <w:autoSpaceDE w:val="0"/>
              <w:autoSpaceDN w:val="0"/>
              <w:adjustRightInd w:val="0"/>
              <w:rPr>
                <w:b w:val="0"/>
                <w:bCs/>
                <w:i w:val="0"/>
                <w:iCs/>
                <w:strike w:val="0"/>
              </w:rPr>
            </w:pPr>
            <w:r w:rsidRPr="002612BA">
              <w:rPr>
                <w:b w:val="0"/>
                <w:i w:val="0"/>
                <w:strike w:val="0"/>
                <w:sz w:val="22"/>
                <w:szCs w:val="22"/>
              </w:rPr>
              <w:t>901</w:t>
            </w: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C0737" w:rsidRPr="002612BA" w:rsidRDefault="00FC0737" w:rsidP="00151D67">
            <w:pPr>
              <w:widowControl w:val="0"/>
              <w:autoSpaceDE w:val="0"/>
              <w:autoSpaceDN w:val="0"/>
              <w:adjustRightInd w:val="0"/>
              <w:jc w:val="center"/>
              <w:rPr>
                <w:b w:val="0"/>
                <w:bCs/>
                <w:i w:val="0"/>
                <w:iCs/>
                <w:strike w:val="0"/>
              </w:rPr>
            </w:pPr>
            <w:r w:rsidRPr="002612BA">
              <w:rPr>
                <w:b w:val="0"/>
                <w:i w:val="0"/>
                <w:strike w:val="0"/>
                <w:sz w:val="22"/>
                <w:szCs w:val="22"/>
              </w:rPr>
              <w:t>04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C0737" w:rsidRPr="002612BA" w:rsidRDefault="00FC0737" w:rsidP="00151D67">
            <w:pPr>
              <w:widowControl w:val="0"/>
              <w:autoSpaceDE w:val="0"/>
              <w:autoSpaceDN w:val="0"/>
              <w:adjustRightInd w:val="0"/>
              <w:jc w:val="center"/>
              <w:rPr>
                <w:b w:val="0"/>
                <w:bCs/>
                <w:i w:val="0"/>
                <w:iCs/>
                <w:strike w:val="0"/>
              </w:rPr>
            </w:pPr>
            <w:r w:rsidRPr="002612BA">
              <w:rPr>
                <w:b w:val="0"/>
                <w:i w:val="0"/>
                <w:strike w:val="0"/>
                <w:sz w:val="22"/>
                <w:szCs w:val="22"/>
              </w:rPr>
              <w:t>12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C0737" w:rsidRPr="002612BA" w:rsidRDefault="00FC0737" w:rsidP="00151D67">
            <w:pPr>
              <w:widowControl w:val="0"/>
              <w:autoSpaceDE w:val="0"/>
              <w:autoSpaceDN w:val="0"/>
              <w:adjustRightInd w:val="0"/>
              <w:jc w:val="center"/>
              <w:rPr>
                <w:b w:val="0"/>
                <w:bCs/>
                <w:i w:val="0"/>
                <w:iCs/>
                <w:strike w:val="0"/>
              </w:rPr>
            </w:pPr>
            <w:r w:rsidRPr="002612BA">
              <w:rPr>
                <w:b w:val="0"/>
                <w:i w:val="0"/>
                <w:strike w:val="0"/>
                <w:sz w:val="22"/>
                <w:szCs w:val="22"/>
              </w:rPr>
              <w:t>0110220420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C0737" w:rsidRPr="002612BA" w:rsidRDefault="00FC0737" w:rsidP="00151D67">
            <w:pPr>
              <w:widowControl w:val="0"/>
              <w:autoSpaceDE w:val="0"/>
              <w:autoSpaceDN w:val="0"/>
              <w:adjustRightInd w:val="0"/>
              <w:jc w:val="center"/>
              <w:rPr>
                <w:b w:val="0"/>
                <w:bCs/>
                <w:i w:val="0"/>
                <w:iCs/>
                <w:strike w:val="0"/>
              </w:rPr>
            </w:pPr>
            <w:r w:rsidRPr="002612BA">
              <w:rPr>
                <w:b w:val="0"/>
                <w:i w:val="0"/>
                <w:strike w:val="0"/>
                <w:sz w:val="22"/>
                <w:szCs w:val="22"/>
              </w:rPr>
              <w:t>244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C0737" w:rsidRPr="00712BA0" w:rsidRDefault="00FC0737" w:rsidP="00151D67">
            <w:pPr>
              <w:widowControl w:val="0"/>
              <w:autoSpaceDE w:val="0"/>
              <w:autoSpaceDN w:val="0"/>
              <w:adjustRightInd w:val="0"/>
              <w:jc w:val="center"/>
              <w:rPr>
                <w:b w:val="0"/>
                <w:bCs/>
                <w:i w:val="0"/>
                <w:iCs/>
                <w:strike w:val="0"/>
              </w:rPr>
            </w:pPr>
            <w:r w:rsidRPr="00712BA0">
              <w:rPr>
                <w:b w:val="0"/>
                <w:i w:val="0"/>
                <w:strike w:val="0"/>
                <w:sz w:val="22"/>
                <w:szCs w:val="22"/>
              </w:rPr>
              <w:t>0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C0737" w:rsidRPr="00E53210" w:rsidRDefault="00FC0737">
            <w:pPr>
              <w:widowControl w:val="0"/>
              <w:jc w:val="center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0737" w:rsidRPr="00E53210" w:rsidRDefault="00FC0737">
            <w:pPr>
              <w:widowControl w:val="0"/>
              <w:jc w:val="center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C0737" w:rsidRPr="00E53210" w:rsidRDefault="00FC0737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C0737" w:rsidRPr="00E53210" w:rsidRDefault="00FC0737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C0737" w:rsidRPr="00E53210" w:rsidRDefault="00FC0737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0737" w:rsidRPr="00E53210" w:rsidRDefault="00FC0737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</w:tr>
      <w:tr w:rsidR="00FC0737" w:rsidRPr="00E53210" w:rsidTr="00B11CC8">
        <w:trPr>
          <w:trHeight w:val="450"/>
        </w:trPr>
        <w:tc>
          <w:tcPr>
            <w:tcW w:w="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C0737" w:rsidRPr="00E53210" w:rsidRDefault="00FC0737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8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C0737" w:rsidRPr="00E53210" w:rsidRDefault="00FC0737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21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C0737" w:rsidRPr="00E53210" w:rsidRDefault="00FC0737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9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C0737" w:rsidRPr="00E53210" w:rsidRDefault="00FC0737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C0737" w:rsidRPr="002612BA" w:rsidRDefault="00FC0737" w:rsidP="00151D67">
            <w:pPr>
              <w:widowControl w:val="0"/>
              <w:autoSpaceDE w:val="0"/>
              <w:autoSpaceDN w:val="0"/>
              <w:adjustRightInd w:val="0"/>
              <w:rPr>
                <w:b w:val="0"/>
                <w:bCs/>
                <w:i w:val="0"/>
                <w:iCs/>
                <w:strike w:val="0"/>
              </w:rPr>
            </w:pPr>
            <w:r w:rsidRPr="002612BA">
              <w:rPr>
                <w:b w:val="0"/>
                <w:i w:val="0"/>
                <w:strike w:val="0"/>
                <w:sz w:val="22"/>
                <w:szCs w:val="22"/>
              </w:rPr>
              <w:t>901</w:t>
            </w: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C0737" w:rsidRPr="002612BA" w:rsidRDefault="00FC0737" w:rsidP="00151D67">
            <w:pPr>
              <w:widowControl w:val="0"/>
              <w:autoSpaceDE w:val="0"/>
              <w:autoSpaceDN w:val="0"/>
              <w:adjustRightInd w:val="0"/>
              <w:jc w:val="center"/>
              <w:rPr>
                <w:b w:val="0"/>
                <w:bCs/>
                <w:i w:val="0"/>
                <w:iCs/>
                <w:strike w:val="0"/>
              </w:rPr>
            </w:pPr>
            <w:r w:rsidRPr="002612BA">
              <w:rPr>
                <w:b w:val="0"/>
                <w:i w:val="0"/>
                <w:strike w:val="0"/>
                <w:sz w:val="22"/>
                <w:szCs w:val="22"/>
              </w:rPr>
              <w:t>04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C0737" w:rsidRPr="002612BA" w:rsidRDefault="00FC0737" w:rsidP="00151D67">
            <w:pPr>
              <w:widowControl w:val="0"/>
              <w:autoSpaceDE w:val="0"/>
              <w:autoSpaceDN w:val="0"/>
              <w:adjustRightInd w:val="0"/>
              <w:jc w:val="center"/>
              <w:rPr>
                <w:b w:val="0"/>
                <w:bCs/>
                <w:i w:val="0"/>
                <w:iCs/>
                <w:strike w:val="0"/>
              </w:rPr>
            </w:pPr>
            <w:r w:rsidRPr="002612BA">
              <w:rPr>
                <w:b w:val="0"/>
                <w:i w:val="0"/>
                <w:strike w:val="0"/>
                <w:sz w:val="22"/>
                <w:szCs w:val="22"/>
              </w:rPr>
              <w:t>12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C0737" w:rsidRPr="002612BA" w:rsidRDefault="00FC0737" w:rsidP="00151D67">
            <w:pPr>
              <w:widowControl w:val="0"/>
              <w:autoSpaceDE w:val="0"/>
              <w:autoSpaceDN w:val="0"/>
              <w:adjustRightInd w:val="0"/>
              <w:jc w:val="center"/>
              <w:rPr>
                <w:b w:val="0"/>
                <w:bCs/>
                <w:i w:val="0"/>
                <w:iCs/>
                <w:strike w:val="0"/>
              </w:rPr>
            </w:pPr>
            <w:r w:rsidRPr="002612BA">
              <w:rPr>
                <w:b w:val="0"/>
                <w:i w:val="0"/>
                <w:strike w:val="0"/>
                <w:sz w:val="22"/>
                <w:szCs w:val="22"/>
              </w:rPr>
              <w:t>01102204</w:t>
            </w:r>
            <w:r>
              <w:rPr>
                <w:b w:val="0"/>
                <w:i w:val="0"/>
                <w:strike w:val="0"/>
                <w:sz w:val="22"/>
                <w:szCs w:val="22"/>
              </w:rPr>
              <w:t>3</w:t>
            </w:r>
            <w:r w:rsidRPr="002612BA">
              <w:rPr>
                <w:b w:val="0"/>
                <w:i w:val="0"/>
                <w:strike w:val="0"/>
                <w:sz w:val="22"/>
                <w:szCs w:val="22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C0737" w:rsidRPr="002612BA" w:rsidRDefault="00FC0737" w:rsidP="00151D67">
            <w:pPr>
              <w:widowControl w:val="0"/>
              <w:autoSpaceDE w:val="0"/>
              <w:autoSpaceDN w:val="0"/>
              <w:adjustRightInd w:val="0"/>
              <w:jc w:val="center"/>
              <w:rPr>
                <w:b w:val="0"/>
                <w:bCs/>
                <w:i w:val="0"/>
                <w:iCs/>
                <w:strike w:val="0"/>
              </w:rPr>
            </w:pPr>
            <w:r w:rsidRPr="002612BA">
              <w:rPr>
                <w:b w:val="0"/>
                <w:i w:val="0"/>
                <w:strike w:val="0"/>
                <w:sz w:val="22"/>
                <w:szCs w:val="22"/>
              </w:rPr>
              <w:t>244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C0737" w:rsidRPr="00712BA0" w:rsidRDefault="00B863D3" w:rsidP="00151D67">
            <w:pPr>
              <w:widowControl w:val="0"/>
              <w:autoSpaceDE w:val="0"/>
              <w:autoSpaceDN w:val="0"/>
              <w:adjustRightInd w:val="0"/>
              <w:jc w:val="center"/>
              <w:rPr>
                <w:b w:val="0"/>
                <w:bCs/>
                <w:i w:val="0"/>
                <w:iCs/>
                <w:strike w:val="0"/>
              </w:rPr>
            </w:pPr>
            <w:r>
              <w:rPr>
                <w:b w:val="0"/>
                <w:bCs/>
                <w:i w:val="0"/>
                <w:iCs/>
                <w:strike w:val="0"/>
              </w:rPr>
              <w:t>0</w:t>
            </w:r>
            <w:r w:rsidR="00FC0737">
              <w:rPr>
                <w:b w:val="0"/>
                <w:bCs/>
                <w:i w:val="0"/>
                <w:iCs/>
                <w:strike w:val="0"/>
              </w:rPr>
              <w:t>,0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C0737" w:rsidRPr="00E53210" w:rsidRDefault="00FC0737">
            <w:pPr>
              <w:widowControl w:val="0"/>
              <w:jc w:val="center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0737" w:rsidRPr="00E53210" w:rsidRDefault="00FC0737">
            <w:pPr>
              <w:widowControl w:val="0"/>
              <w:jc w:val="center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C0737" w:rsidRPr="00E53210" w:rsidRDefault="00FC0737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C0737" w:rsidRPr="00E53210" w:rsidRDefault="00FC0737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C0737" w:rsidRPr="00E53210" w:rsidRDefault="00FC0737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0737" w:rsidRPr="00E53210" w:rsidRDefault="00FC0737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</w:tr>
      <w:tr w:rsidR="00FC0737" w:rsidRPr="00E53210" w:rsidTr="00B11CC8">
        <w:trPr>
          <w:trHeight w:val="450"/>
        </w:trPr>
        <w:tc>
          <w:tcPr>
            <w:tcW w:w="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C0737" w:rsidRPr="00E53210" w:rsidRDefault="00FC0737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8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C0737" w:rsidRPr="00E53210" w:rsidRDefault="00FC0737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21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C0737" w:rsidRPr="00E53210" w:rsidRDefault="00FC0737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9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C0737" w:rsidRPr="00E53210" w:rsidRDefault="00FC0737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C0737" w:rsidRPr="002612BA" w:rsidRDefault="00FC0737" w:rsidP="00151D67">
            <w:pPr>
              <w:widowControl w:val="0"/>
              <w:autoSpaceDE w:val="0"/>
              <w:autoSpaceDN w:val="0"/>
              <w:adjustRightInd w:val="0"/>
              <w:rPr>
                <w:b w:val="0"/>
                <w:bCs/>
                <w:i w:val="0"/>
                <w:iCs/>
                <w:strike w:val="0"/>
              </w:rPr>
            </w:pPr>
            <w:r w:rsidRPr="002612BA">
              <w:rPr>
                <w:b w:val="0"/>
                <w:i w:val="0"/>
                <w:strike w:val="0"/>
                <w:sz w:val="22"/>
                <w:szCs w:val="22"/>
              </w:rPr>
              <w:t>901</w:t>
            </w: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C0737" w:rsidRPr="002612BA" w:rsidRDefault="00FC0737" w:rsidP="00151D67">
            <w:pPr>
              <w:widowControl w:val="0"/>
              <w:autoSpaceDE w:val="0"/>
              <w:autoSpaceDN w:val="0"/>
              <w:adjustRightInd w:val="0"/>
              <w:jc w:val="center"/>
              <w:rPr>
                <w:b w:val="0"/>
                <w:bCs/>
                <w:i w:val="0"/>
                <w:iCs/>
                <w:strike w:val="0"/>
              </w:rPr>
            </w:pPr>
            <w:r w:rsidRPr="002612BA">
              <w:rPr>
                <w:b w:val="0"/>
                <w:i w:val="0"/>
                <w:strike w:val="0"/>
                <w:sz w:val="22"/>
                <w:szCs w:val="22"/>
              </w:rPr>
              <w:t>04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C0737" w:rsidRPr="002612BA" w:rsidRDefault="00FC0737" w:rsidP="00151D67">
            <w:pPr>
              <w:widowControl w:val="0"/>
              <w:autoSpaceDE w:val="0"/>
              <w:autoSpaceDN w:val="0"/>
              <w:adjustRightInd w:val="0"/>
              <w:jc w:val="center"/>
              <w:rPr>
                <w:b w:val="0"/>
                <w:bCs/>
                <w:i w:val="0"/>
                <w:iCs/>
                <w:strike w:val="0"/>
              </w:rPr>
            </w:pPr>
            <w:r w:rsidRPr="002612BA">
              <w:rPr>
                <w:b w:val="0"/>
                <w:i w:val="0"/>
                <w:strike w:val="0"/>
                <w:sz w:val="22"/>
                <w:szCs w:val="22"/>
              </w:rPr>
              <w:t>12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C0737" w:rsidRPr="002612BA" w:rsidRDefault="00FC0737" w:rsidP="00151D67">
            <w:pPr>
              <w:widowControl w:val="0"/>
              <w:autoSpaceDE w:val="0"/>
              <w:autoSpaceDN w:val="0"/>
              <w:adjustRightInd w:val="0"/>
              <w:jc w:val="center"/>
              <w:rPr>
                <w:b w:val="0"/>
                <w:bCs/>
                <w:i w:val="0"/>
                <w:iCs/>
                <w:strike w:val="0"/>
              </w:rPr>
            </w:pPr>
            <w:r w:rsidRPr="002612BA">
              <w:rPr>
                <w:b w:val="0"/>
                <w:i w:val="0"/>
                <w:strike w:val="0"/>
                <w:sz w:val="22"/>
                <w:szCs w:val="22"/>
              </w:rPr>
              <w:t>01102204</w:t>
            </w:r>
            <w:r>
              <w:rPr>
                <w:b w:val="0"/>
                <w:i w:val="0"/>
                <w:strike w:val="0"/>
                <w:sz w:val="22"/>
                <w:szCs w:val="22"/>
              </w:rPr>
              <w:t>4</w:t>
            </w:r>
            <w:r w:rsidRPr="002612BA">
              <w:rPr>
                <w:b w:val="0"/>
                <w:i w:val="0"/>
                <w:strike w:val="0"/>
                <w:sz w:val="22"/>
                <w:szCs w:val="22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C0737" w:rsidRPr="002612BA" w:rsidRDefault="00FC0737" w:rsidP="00151D67">
            <w:pPr>
              <w:widowControl w:val="0"/>
              <w:autoSpaceDE w:val="0"/>
              <w:autoSpaceDN w:val="0"/>
              <w:adjustRightInd w:val="0"/>
              <w:jc w:val="center"/>
              <w:rPr>
                <w:b w:val="0"/>
                <w:bCs/>
                <w:i w:val="0"/>
                <w:iCs/>
                <w:strike w:val="0"/>
              </w:rPr>
            </w:pPr>
            <w:r w:rsidRPr="002612BA">
              <w:rPr>
                <w:b w:val="0"/>
                <w:i w:val="0"/>
                <w:strike w:val="0"/>
                <w:sz w:val="22"/>
                <w:szCs w:val="22"/>
              </w:rPr>
              <w:t>244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C0737" w:rsidRDefault="00FC0737" w:rsidP="00151D67">
            <w:pPr>
              <w:widowControl w:val="0"/>
              <w:autoSpaceDE w:val="0"/>
              <w:autoSpaceDN w:val="0"/>
              <w:adjustRightInd w:val="0"/>
              <w:jc w:val="center"/>
              <w:rPr>
                <w:b w:val="0"/>
                <w:bCs/>
                <w:i w:val="0"/>
                <w:iCs/>
                <w:strike w:val="0"/>
              </w:rPr>
            </w:pPr>
            <w:r>
              <w:rPr>
                <w:b w:val="0"/>
                <w:bCs/>
                <w:i w:val="0"/>
                <w:iCs/>
                <w:strike w:val="0"/>
              </w:rPr>
              <w:t>60,0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C0737" w:rsidRPr="00E53210" w:rsidRDefault="00FC0737">
            <w:pPr>
              <w:widowControl w:val="0"/>
              <w:jc w:val="center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0737" w:rsidRPr="00E53210" w:rsidRDefault="00FC0737">
            <w:pPr>
              <w:widowControl w:val="0"/>
              <w:jc w:val="center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C0737" w:rsidRPr="00E53210" w:rsidRDefault="00FC0737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C0737" w:rsidRPr="00E53210" w:rsidRDefault="00FC0737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C0737" w:rsidRPr="00E53210" w:rsidRDefault="00FC0737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0737" w:rsidRPr="00E53210" w:rsidRDefault="00FC0737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</w:tr>
      <w:tr w:rsidR="00FC0737" w:rsidRPr="00E53210" w:rsidTr="00B11CC8">
        <w:trPr>
          <w:trHeight w:val="450"/>
        </w:trPr>
        <w:tc>
          <w:tcPr>
            <w:tcW w:w="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C0737" w:rsidRPr="00E53210" w:rsidRDefault="00FC0737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8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C0737" w:rsidRPr="00E53210" w:rsidRDefault="00FC0737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21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C0737" w:rsidRPr="00E53210" w:rsidRDefault="00FC0737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9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C0737" w:rsidRPr="00E53210" w:rsidRDefault="00FC0737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C0737" w:rsidRPr="002612BA" w:rsidRDefault="00FC0737" w:rsidP="00151D67">
            <w:pPr>
              <w:widowControl w:val="0"/>
              <w:autoSpaceDE w:val="0"/>
              <w:autoSpaceDN w:val="0"/>
              <w:adjustRightInd w:val="0"/>
              <w:rPr>
                <w:b w:val="0"/>
                <w:bCs/>
                <w:i w:val="0"/>
                <w:iCs/>
                <w:strike w:val="0"/>
              </w:rPr>
            </w:pPr>
            <w:r w:rsidRPr="002612BA">
              <w:rPr>
                <w:b w:val="0"/>
                <w:i w:val="0"/>
                <w:strike w:val="0"/>
                <w:sz w:val="22"/>
                <w:szCs w:val="22"/>
              </w:rPr>
              <w:t>901</w:t>
            </w: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C0737" w:rsidRPr="002612BA" w:rsidRDefault="00FC0737" w:rsidP="00151D67">
            <w:pPr>
              <w:widowControl w:val="0"/>
              <w:autoSpaceDE w:val="0"/>
              <w:autoSpaceDN w:val="0"/>
              <w:adjustRightInd w:val="0"/>
              <w:jc w:val="center"/>
              <w:rPr>
                <w:b w:val="0"/>
                <w:bCs/>
                <w:i w:val="0"/>
                <w:iCs/>
                <w:strike w:val="0"/>
              </w:rPr>
            </w:pPr>
            <w:r w:rsidRPr="002612BA">
              <w:rPr>
                <w:b w:val="0"/>
                <w:i w:val="0"/>
                <w:strike w:val="0"/>
                <w:sz w:val="22"/>
                <w:szCs w:val="22"/>
              </w:rPr>
              <w:t>04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C0737" w:rsidRPr="002612BA" w:rsidRDefault="00FC0737" w:rsidP="00151D67">
            <w:pPr>
              <w:widowControl w:val="0"/>
              <w:autoSpaceDE w:val="0"/>
              <w:autoSpaceDN w:val="0"/>
              <w:adjustRightInd w:val="0"/>
              <w:jc w:val="center"/>
              <w:rPr>
                <w:b w:val="0"/>
                <w:bCs/>
                <w:i w:val="0"/>
                <w:iCs/>
                <w:strike w:val="0"/>
              </w:rPr>
            </w:pPr>
            <w:r w:rsidRPr="002612BA">
              <w:rPr>
                <w:b w:val="0"/>
                <w:i w:val="0"/>
                <w:strike w:val="0"/>
                <w:sz w:val="22"/>
                <w:szCs w:val="22"/>
              </w:rPr>
              <w:t>12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C0737" w:rsidRPr="002612BA" w:rsidRDefault="00FC0737" w:rsidP="00151D67">
            <w:pPr>
              <w:widowControl w:val="0"/>
              <w:autoSpaceDE w:val="0"/>
              <w:autoSpaceDN w:val="0"/>
              <w:adjustRightInd w:val="0"/>
              <w:jc w:val="center"/>
              <w:rPr>
                <w:b w:val="0"/>
                <w:bCs/>
                <w:i w:val="0"/>
                <w:iCs/>
                <w:strike w:val="0"/>
              </w:rPr>
            </w:pPr>
            <w:r w:rsidRPr="002612BA">
              <w:rPr>
                <w:b w:val="0"/>
                <w:i w:val="0"/>
                <w:strike w:val="0"/>
                <w:sz w:val="22"/>
                <w:szCs w:val="22"/>
              </w:rPr>
              <w:t>01102800</w:t>
            </w:r>
            <w:r>
              <w:rPr>
                <w:b w:val="0"/>
                <w:i w:val="0"/>
                <w:strike w:val="0"/>
                <w:sz w:val="22"/>
                <w:szCs w:val="22"/>
              </w:rPr>
              <w:t>8</w:t>
            </w:r>
            <w:r w:rsidRPr="002612BA">
              <w:rPr>
                <w:b w:val="0"/>
                <w:i w:val="0"/>
                <w:strike w:val="0"/>
                <w:sz w:val="22"/>
                <w:szCs w:val="22"/>
              </w:rPr>
              <w:t>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C0737" w:rsidRPr="002612BA" w:rsidRDefault="00FC0737" w:rsidP="00151D67">
            <w:pPr>
              <w:widowControl w:val="0"/>
              <w:autoSpaceDE w:val="0"/>
              <w:autoSpaceDN w:val="0"/>
              <w:adjustRightInd w:val="0"/>
              <w:jc w:val="center"/>
              <w:rPr>
                <w:b w:val="0"/>
                <w:bCs/>
                <w:i w:val="0"/>
                <w:iCs/>
                <w:strike w:val="0"/>
              </w:rPr>
            </w:pPr>
            <w:r w:rsidRPr="002612BA">
              <w:rPr>
                <w:b w:val="0"/>
                <w:i w:val="0"/>
                <w:strike w:val="0"/>
                <w:sz w:val="22"/>
                <w:szCs w:val="22"/>
              </w:rPr>
              <w:t>244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C0737" w:rsidRPr="00712BA0" w:rsidRDefault="00FC0737" w:rsidP="00151D67">
            <w:pPr>
              <w:widowControl w:val="0"/>
              <w:autoSpaceDE w:val="0"/>
              <w:autoSpaceDN w:val="0"/>
              <w:adjustRightInd w:val="0"/>
              <w:jc w:val="center"/>
              <w:rPr>
                <w:b w:val="0"/>
                <w:bCs/>
                <w:i w:val="0"/>
                <w:iCs/>
                <w:strike w:val="0"/>
              </w:rPr>
            </w:pPr>
            <w:r w:rsidRPr="00712BA0">
              <w:rPr>
                <w:b w:val="0"/>
                <w:i w:val="0"/>
                <w:strike w:val="0"/>
                <w:sz w:val="22"/>
                <w:szCs w:val="22"/>
              </w:rPr>
              <w:t>0,4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C0737" w:rsidRDefault="00FC0737">
            <w:r w:rsidRPr="00486D90">
              <w:rPr>
                <w:b w:val="0"/>
                <w:i w:val="0"/>
                <w:strike w:val="0"/>
                <w:sz w:val="22"/>
                <w:szCs w:val="22"/>
              </w:rPr>
              <w:t>0,4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0737" w:rsidRDefault="00FC0737">
            <w:r w:rsidRPr="00486D90">
              <w:rPr>
                <w:b w:val="0"/>
                <w:i w:val="0"/>
                <w:strike w:val="0"/>
                <w:sz w:val="22"/>
                <w:szCs w:val="22"/>
              </w:rPr>
              <w:t>0,4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C0737" w:rsidRDefault="00FC0737">
            <w:r w:rsidRPr="00486D90">
              <w:rPr>
                <w:b w:val="0"/>
                <w:i w:val="0"/>
                <w:strike w:val="0"/>
                <w:sz w:val="22"/>
                <w:szCs w:val="22"/>
              </w:rPr>
              <w:t>0,4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C0737" w:rsidRDefault="00FC0737"/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C0737" w:rsidRDefault="00FC0737"/>
        </w:tc>
        <w:tc>
          <w:tcPr>
            <w:tcW w:w="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0737" w:rsidRPr="00E53210" w:rsidRDefault="00FC0737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</w:tr>
      <w:tr w:rsidR="00FC0737" w:rsidRPr="00E53210" w:rsidTr="00B11CC8">
        <w:trPr>
          <w:trHeight w:val="1092"/>
        </w:trPr>
        <w:tc>
          <w:tcPr>
            <w:tcW w:w="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C0737" w:rsidRPr="00E53210" w:rsidRDefault="00FC0737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8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C0737" w:rsidRPr="00E53210" w:rsidRDefault="00FC0737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21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C0737" w:rsidRPr="00E53210" w:rsidRDefault="00FC0737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9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C0737" w:rsidRPr="00E53210" w:rsidRDefault="00FC0737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C0737" w:rsidRPr="002612BA" w:rsidRDefault="00FC0737" w:rsidP="00151D67">
            <w:pPr>
              <w:widowControl w:val="0"/>
              <w:autoSpaceDE w:val="0"/>
              <w:autoSpaceDN w:val="0"/>
              <w:adjustRightInd w:val="0"/>
              <w:rPr>
                <w:b w:val="0"/>
                <w:bCs/>
                <w:i w:val="0"/>
                <w:iCs/>
                <w:strike w:val="0"/>
              </w:rPr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C0737" w:rsidRPr="002612BA" w:rsidRDefault="00FC0737" w:rsidP="00151D67">
            <w:pPr>
              <w:widowControl w:val="0"/>
              <w:autoSpaceDE w:val="0"/>
              <w:autoSpaceDN w:val="0"/>
              <w:adjustRightInd w:val="0"/>
              <w:jc w:val="center"/>
              <w:rPr>
                <w:b w:val="0"/>
                <w:bCs/>
                <w:i w:val="0"/>
                <w:iCs/>
                <w:strike w:val="0"/>
              </w:rPr>
            </w:pP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C0737" w:rsidRPr="002612BA" w:rsidRDefault="00FC0737" w:rsidP="00151D67">
            <w:pPr>
              <w:widowControl w:val="0"/>
              <w:autoSpaceDE w:val="0"/>
              <w:autoSpaceDN w:val="0"/>
              <w:adjustRightInd w:val="0"/>
              <w:jc w:val="center"/>
              <w:rPr>
                <w:b w:val="0"/>
                <w:bCs/>
                <w:i w:val="0"/>
                <w:iCs/>
                <w:strike w:val="0"/>
              </w:rPr>
            </w:pP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C0737" w:rsidRPr="002612BA" w:rsidRDefault="00FC0737" w:rsidP="00151D67">
            <w:pPr>
              <w:widowControl w:val="0"/>
              <w:autoSpaceDE w:val="0"/>
              <w:autoSpaceDN w:val="0"/>
              <w:adjustRightInd w:val="0"/>
              <w:jc w:val="center"/>
              <w:rPr>
                <w:b w:val="0"/>
                <w:bCs/>
                <w:i w:val="0"/>
                <w:iCs/>
                <w:strike w:val="0"/>
              </w:rPr>
            </w:pP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C0737" w:rsidRPr="002612BA" w:rsidRDefault="00FC0737" w:rsidP="00151D67">
            <w:pPr>
              <w:widowControl w:val="0"/>
              <w:autoSpaceDE w:val="0"/>
              <w:autoSpaceDN w:val="0"/>
              <w:adjustRightInd w:val="0"/>
              <w:jc w:val="center"/>
              <w:rPr>
                <w:b w:val="0"/>
                <w:bCs/>
                <w:i w:val="0"/>
                <w:iCs/>
                <w:strike w:val="0"/>
              </w:rPr>
            </w:pP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C0737" w:rsidRPr="00712BA0" w:rsidRDefault="00FC0737" w:rsidP="00151D67">
            <w:pPr>
              <w:widowControl w:val="0"/>
              <w:autoSpaceDE w:val="0"/>
              <w:autoSpaceDN w:val="0"/>
              <w:adjustRightInd w:val="0"/>
              <w:jc w:val="center"/>
              <w:rPr>
                <w:b w:val="0"/>
                <w:bCs/>
                <w:i w:val="0"/>
                <w:iCs/>
                <w:strike w:val="0"/>
              </w:rPr>
            </w:pP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C0737" w:rsidRPr="00E53210" w:rsidRDefault="00FC0737">
            <w:pPr>
              <w:widowControl w:val="0"/>
              <w:jc w:val="center"/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>0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0737" w:rsidRPr="00E53210" w:rsidRDefault="00FC0737">
            <w:pPr>
              <w:widowControl w:val="0"/>
              <w:jc w:val="center"/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>0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C0737" w:rsidRPr="00E53210" w:rsidRDefault="00FC0737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C0737" w:rsidRPr="00E53210" w:rsidRDefault="00FC0737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C0737" w:rsidRPr="00E53210" w:rsidRDefault="00FC0737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0737" w:rsidRPr="00E53210" w:rsidRDefault="00FC0737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</w:tr>
      <w:tr w:rsidR="00C617D7" w:rsidRPr="00E53210" w:rsidTr="00B11CC8">
        <w:trPr>
          <w:trHeight w:val="330"/>
        </w:trPr>
        <w:tc>
          <w:tcPr>
            <w:tcW w:w="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17D7" w:rsidRPr="00E53210" w:rsidRDefault="00C617D7">
            <w:pPr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8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17D7" w:rsidRPr="00E53210" w:rsidRDefault="00C617D7">
            <w:pPr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>Основное мероприятие 1.3</w:t>
            </w:r>
          </w:p>
        </w:tc>
        <w:tc>
          <w:tcPr>
            <w:tcW w:w="21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17D7" w:rsidRPr="00E53210" w:rsidRDefault="00C617D7">
            <w:pPr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 xml:space="preserve">Финансовое обеспечение полномочий, переданных </w:t>
            </w:r>
            <w:r w:rsidRPr="00E53210">
              <w:rPr>
                <w:rFonts w:eastAsia="Arial"/>
                <w:b w:val="0"/>
                <w:i w:val="0"/>
                <w:strike w:val="0"/>
              </w:rPr>
              <w:lastRenderedPageBreak/>
              <w:t xml:space="preserve">органам местного самоуправления </w:t>
            </w:r>
            <w:proofErr w:type="spellStart"/>
            <w:r w:rsidRPr="00E53210">
              <w:rPr>
                <w:rFonts w:eastAsia="Arial"/>
                <w:b w:val="0"/>
                <w:i w:val="0"/>
                <w:strike w:val="0"/>
              </w:rPr>
              <w:t>Земетчинского</w:t>
            </w:r>
            <w:proofErr w:type="spellEnd"/>
            <w:r w:rsidRPr="00E53210">
              <w:rPr>
                <w:rFonts w:eastAsia="Arial"/>
                <w:b w:val="0"/>
                <w:i w:val="0"/>
                <w:strike w:val="0"/>
              </w:rPr>
              <w:t xml:space="preserve"> района</w:t>
            </w:r>
          </w:p>
        </w:tc>
        <w:tc>
          <w:tcPr>
            <w:tcW w:w="1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17D7" w:rsidRDefault="00C617D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Всего: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17D7" w:rsidRPr="00E53210" w:rsidRDefault="00C617D7">
            <w:pPr>
              <w:widowControl w:val="0"/>
              <w:jc w:val="center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17D7" w:rsidRPr="00E53210" w:rsidRDefault="00C617D7">
            <w:pPr>
              <w:widowControl w:val="0"/>
              <w:jc w:val="center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17D7" w:rsidRPr="00E53210" w:rsidRDefault="00C617D7">
            <w:pPr>
              <w:widowControl w:val="0"/>
              <w:jc w:val="center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17D7" w:rsidRPr="00E53210" w:rsidRDefault="00C617D7">
            <w:pPr>
              <w:widowControl w:val="0"/>
              <w:jc w:val="center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17D7" w:rsidRPr="00E53210" w:rsidRDefault="00C617D7">
            <w:pPr>
              <w:widowControl w:val="0"/>
              <w:jc w:val="center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17D7" w:rsidRPr="00E53210" w:rsidRDefault="00C617D7">
            <w:pPr>
              <w:widowControl w:val="0"/>
              <w:jc w:val="center"/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>0,6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17D7" w:rsidRPr="00E53210" w:rsidRDefault="00C617D7">
            <w:pPr>
              <w:widowControl w:val="0"/>
              <w:jc w:val="center"/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>0,6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17D7" w:rsidRPr="00E53210" w:rsidRDefault="00C617D7">
            <w:pPr>
              <w:widowControl w:val="0"/>
              <w:jc w:val="center"/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>0,6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17D7" w:rsidRDefault="00FC0737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  <w:r>
              <w:rPr>
                <w:rFonts w:eastAsia="Arial"/>
                <w:b w:val="0"/>
                <w:i w:val="0"/>
                <w:strike w:val="0"/>
              </w:rPr>
              <w:t>0,6</w:t>
            </w:r>
          </w:p>
          <w:p w:rsidR="00FC0737" w:rsidRPr="00E53210" w:rsidRDefault="00FC0737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17D7" w:rsidRPr="00E53210" w:rsidRDefault="00C617D7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17D7" w:rsidRPr="00E53210" w:rsidRDefault="00C617D7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17D7" w:rsidRPr="00E53210" w:rsidRDefault="00C617D7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</w:tr>
      <w:tr w:rsidR="00C617D7" w:rsidRPr="00E53210" w:rsidTr="00B11CC8">
        <w:trPr>
          <w:trHeight w:val="345"/>
        </w:trPr>
        <w:tc>
          <w:tcPr>
            <w:tcW w:w="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17D7" w:rsidRPr="00E53210" w:rsidRDefault="00C617D7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8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17D7" w:rsidRPr="00E53210" w:rsidRDefault="00C617D7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21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17D7" w:rsidRPr="00E53210" w:rsidRDefault="00C617D7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17D7" w:rsidRDefault="00C617D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17D7" w:rsidRPr="00E53210" w:rsidRDefault="00C617D7">
            <w:pPr>
              <w:widowControl w:val="0"/>
              <w:jc w:val="center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17D7" w:rsidRPr="00E53210" w:rsidRDefault="00C617D7">
            <w:pPr>
              <w:widowControl w:val="0"/>
              <w:jc w:val="center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17D7" w:rsidRPr="00E53210" w:rsidRDefault="00C617D7">
            <w:pPr>
              <w:widowControl w:val="0"/>
              <w:jc w:val="center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17D7" w:rsidRPr="00E53210" w:rsidRDefault="00C617D7">
            <w:pPr>
              <w:widowControl w:val="0"/>
              <w:jc w:val="center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17D7" w:rsidRPr="00E53210" w:rsidRDefault="00C617D7">
            <w:pPr>
              <w:widowControl w:val="0"/>
              <w:jc w:val="center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17D7" w:rsidRPr="00E53210" w:rsidRDefault="00FC0737">
            <w:pPr>
              <w:widowControl w:val="0"/>
              <w:jc w:val="center"/>
              <w:rPr>
                <w:rFonts w:eastAsia="Arial"/>
                <w:b w:val="0"/>
                <w:i w:val="0"/>
                <w:strike w:val="0"/>
              </w:rPr>
            </w:pPr>
            <w:r>
              <w:rPr>
                <w:rFonts w:eastAsia="Arial"/>
                <w:b w:val="0"/>
                <w:i w:val="0"/>
                <w:strike w:val="0"/>
              </w:rPr>
              <w:t>0,6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17D7" w:rsidRPr="00E53210" w:rsidRDefault="00FC0737">
            <w:pPr>
              <w:widowControl w:val="0"/>
              <w:jc w:val="center"/>
              <w:rPr>
                <w:rFonts w:eastAsia="Arial"/>
                <w:b w:val="0"/>
                <w:i w:val="0"/>
                <w:strike w:val="0"/>
              </w:rPr>
            </w:pPr>
            <w:r>
              <w:rPr>
                <w:rFonts w:eastAsia="Arial"/>
                <w:b w:val="0"/>
                <w:i w:val="0"/>
                <w:strike w:val="0"/>
              </w:rPr>
              <w:t>0,6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17D7" w:rsidRPr="00E53210" w:rsidRDefault="00FC0737">
            <w:pPr>
              <w:widowControl w:val="0"/>
              <w:jc w:val="center"/>
              <w:rPr>
                <w:rFonts w:eastAsia="Arial"/>
                <w:b w:val="0"/>
                <w:i w:val="0"/>
                <w:strike w:val="0"/>
              </w:rPr>
            </w:pPr>
            <w:r>
              <w:rPr>
                <w:rFonts w:eastAsia="Arial"/>
                <w:b w:val="0"/>
                <w:i w:val="0"/>
                <w:strike w:val="0"/>
              </w:rPr>
              <w:t>0,6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17D7" w:rsidRPr="00E53210" w:rsidRDefault="00FC0737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  <w:r>
              <w:rPr>
                <w:rFonts w:eastAsia="Arial"/>
                <w:b w:val="0"/>
                <w:i w:val="0"/>
                <w:strike w:val="0"/>
              </w:rPr>
              <w:t>0,6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17D7" w:rsidRPr="00E53210" w:rsidRDefault="00C617D7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17D7" w:rsidRPr="00E53210" w:rsidRDefault="00C617D7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17D7" w:rsidRPr="00E53210" w:rsidRDefault="00C617D7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</w:tr>
      <w:tr w:rsidR="00C617D7" w:rsidRPr="00E53210" w:rsidTr="00B11CC8">
        <w:trPr>
          <w:trHeight w:val="345"/>
        </w:trPr>
        <w:tc>
          <w:tcPr>
            <w:tcW w:w="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17D7" w:rsidRPr="00E53210" w:rsidRDefault="00C617D7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8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17D7" w:rsidRPr="00E53210" w:rsidRDefault="00C617D7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21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17D7" w:rsidRPr="00E53210" w:rsidRDefault="00C617D7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9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17D7" w:rsidRDefault="00C617D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ответственный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исполнитель – администрация Ушинского сельсовета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17D7" w:rsidRPr="00E53210" w:rsidRDefault="00C617D7">
            <w:pPr>
              <w:widowControl w:val="0"/>
              <w:jc w:val="center"/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lastRenderedPageBreak/>
              <w:t>901</w:t>
            </w: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17D7" w:rsidRPr="00E53210" w:rsidRDefault="00C617D7">
            <w:pPr>
              <w:widowControl w:val="0"/>
              <w:jc w:val="center"/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>01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17D7" w:rsidRPr="00E53210" w:rsidRDefault="00C617D7">
            <w:pPr>
              <w:widowControl w:val="0"/>
              <w:jc w:val="center"/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>06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17D7" w:rsidRPr="00E53210" w:rsidRDefault="00C617D7">
            <w:pPr>
              <w:widowControl w:val="0"/>
              <w:jc w:val="center"/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>0110480040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17D7" w:rsidRPr="00E53210" w:rsidRDefault="00C617D7">
            <w:pPr>
              <w:widowControl w:val="0"/>
              <w:jc w:val="center"/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>540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17D7" w:rsidRPr="00E53210" w:rsidRDefault="00C617D7">
            <w:pPr>
              <w:widowControl w:val="0"/>
              <w:jc w:val="center"/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>0,5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17D7" w:rsidRPr="00E53210" w:rsidRDefault="00C617D7">
            <w:pPr>
              <w:widowControl w:val="0"/>
              <w:jc w:val="center"/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>0,5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17D7" w:rsidRPr="00E53210" w:rsidRDefault="00C617D7">
            <w:pPr>
              <w:widowControl w:val="0"/>
              <w:jc w:val="center"/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>0,5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17D7" w:rsidRPr="00E53210" w:rsidRDefault="00FC0737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  <w:r>
              <w:rPr>
                <w:rFonts w:eastAsia="Arial"/>
                <w:b w:val="0"/>
                <w:i w:val="0"/>
                <w:strike w:val="0"/>
              </w:rPr>
              <w:t>0,5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17D7" w:rsidRPr="00E53210" w:rsidRDefault="00C617D7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17D7" w:rsidRPr="00E53210" w:rsidRDefault="00C617D7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17D7" w:rsidRPr="00E53210" w:rsidRDefault="00C617D7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</w:tr>
      <w:tr w:rsidR="00C617D7" w:rsidRPr="00E53210" w:rsidTr="00B11CC8">
        <w:trPr>
          <w:trHeight w:val="1440"/>
        </w:trPr>
        <w:tc>
          <w:tcPr>
            <w:tcW w:w="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17D7" w:rsidRPr="00E53210" w:rsidRDefault="00C617D7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8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17D7" w:rsidRPr="00E53210" w:rsidRDefault="00C617D7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21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17D7" w:rsidRPr="00E53210" w:rsidRDefault="00C617D7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9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17D7" w:rsidRPr="00E53210" w:rsidRDefault="00C617D7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17D7" w:rsidRPr="00E53210" w:rsidRDefault="00C617D7">
            <w:pPr>
              <w:widowControl w:val="0"/>
              <w:jc w:val="center"/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>901</w:t>
            </w: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17D7" w:rsidRPr="00E53210" w:rsidRDefault="00C617D7">
            <w:pPr>
              <w:widowControl w:val="0"/>
              <w:jc w:val="center"/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>01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17D7" w:rsidRPr="00E53210" w:rsidRDefault="00C617D7">
            <w:pPr>
              <w:widowControl w:val="0"/>
              <w:jc w:val="center"/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>06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17D7" w:rsidRPr="00E53210" w:rsidRDefault="00C617D7">
            <w:pPr>
              <w:widowControl w:val="0"/>
              <w:jc w:val="center"/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>110480140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17D7" w:rsidRPr="00E53210" w:rsidRDefault="00C617D7">
            <w:pPr>
              <w:widowControl w:val="0"/>
              <w:jc w:val="center"/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>540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17D7" w:rsidRPr="00E53210" w:rsidRDefault="00C617D7">
            <w:pPr>
              <w:widowControl w:val="0"/>
              <w:jc w:val="center"/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>0,1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17D7" w:rsidRPr="00E53210" w:rsidRDefault="00C617D7">
            <w:pPr>
              <w:widowControl w:val="0"/>
              <w:jc w:val="center"/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>0,1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17D7" w:rsidRPr="00E53210" w:rsidRDefault="00C617D7">
            <w:pPr>
              <w:widowControl w:val="0"/>
              <w:jc w:val="center"/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>0,1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17D7" w:rsidRPr="00E53210" w:rsidRDefault="00FC0737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  <w:r>
              <w:rPr>
                <w:rFonts w:eastAsia="Arial"/>
                <w:b w:val="0"/>
                <w:i w:val="0"/>
                <w:strike w:val="0"/>
              </w:rPr>
              <w:t>0,1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17D7" w:rsidRPr="00E53210" w:rsidRDefault="00C617D7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17D7" w:rsidRPr="00E53210" w:rsidRDefault="00C617D7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17D7" w:rsidRPr="00E53210" w:rsidRDefault="00C617D7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</w:tr>
      <w:tr w:rsidR="00C617D7" w:rsidRPr="00E53210" w:rsidTr="00B11CC8">
        <w:trPr>
          <w:trHeight w:val="575"/>
        </w:trPr>
        <w:tc>
          <w:tcPr>
            <w:tcW w:w="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17D7" w:rsidRPr="00E53210" w:rsidRDefault="00C617D7">
            <w:pPr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lastRenderedPageBreak/>
              <w:t>1.2</w:t>
            </w:r>
          </w:p>
        </w:tc>
        <w:tc>
          <w:tcPr>
            <w:tcW w:w="18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17D7" w:rsidRPr="00E53210" w:rsidRDefault="00C617D7">
            <w:pPr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>Подпрограмма 2</w:t>
            </w:r>
          </w:p>
        </w:tc>
        <w:tc>
          <w:tcPr>
            <w:tcW w:w="21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17D7" w:rsidRPr="00E53210" w:rsidRDefault="00C617D7">
            <w:pPr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>Обеспечение защиты территорий от чрезвычайных ситуаций, пожарной безопасности</w:t>
            </w:r>
          </w:p>
        </w:tc>
        <w:tc>
          <w:tcPr>
            <w:tcW w:w="1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17D7" w:rsidRDefault="00C617D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Всего: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17D7" w:rsidRPr="00E53210" w:rsidRDefault="00C617D7">
            <w:pPr>
              <w:widowControl w:val="0"/>
              <w:jc w:val="center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17D7" w:rsidRPr="00E53210" w:rsidRDefault="00C617D7">
            <w:pPr>
              <w:widowControl w:val="0"/>
              <w:jc w:val="center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17D7" w:rsidRPr="00E53210" w:rsidRDefault="00C617D7">
            <w:pPr>
              <w:widowControl w:val="0"/>
              <w:jc w:val="center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17D7" w:rsidRPr="00E53210" w:rsidRDefault="00C617D7">
            <w:pPr>
              <w:widowControl w:val="0"/>
              <w:jc w:val="center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17D7" w:rsidRPr="00E53210" w:rsidRDefault="00C617D7">
            <w:pPr>
              <w:widowControl w:val="0"/>
              <w:jc w:val="center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17D7" w:rsidRPr="00E53210" w:rsidRDefault="00FC0737" w:rsidP="00460DA1">
            <w:pPr>
              <w:widowControl w:val="0"/>
              <w:jc w:val="center"/>
              <w:rPr>
                <w:rFonts w:eastAsia="Arial"/>
                <w:b w:val="0"/>
                <w:i w:val="0"/>
                <w:strike w:val="0"/>
              </w:rPr>
            </w:pPr>
            <w:r>
              <w:rPr>
                <w:b w:val="0"/>
                <w:i w:val="0"/>
                <w:iCs/>
                <w:strike w:val="0"/>
              </w:rPr>
              <w:t>9</w:t>
            </w:r>
            <w:r w:rsidR="00B57F83">
              <w:rPr>
                <w:b w:val="0"/>
                <w:i w:val="0"/>
                <w:iCs/>
                <w:strike w:val="0"/>
              </w:rPr>
              <w:t>2</w:t>
            </w:r>
            <w:r w:rsidR="00460DA1">
              <w:rPr>
                <w:b w:val="0"/>
                <w:i w:val="0"/>
                <w:iCs/>
                <w:strike w:val="0"/>
              </w:rPr>
              <w:t>4,8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17D7" w:rsidRPr="00E53210" w:rsidRDefault="00B57F83" w:rsidP="00B57F83">
            <w:pPr>
              <w:widowControl w:val="0"/>
              <w:rPr>
                <w:rFonts w:eastAsia="Arial"/>
                <w:b w:val="0"/>
                <w:i w:val="0"/>
                <w:strike w:val="0"/>
              </w:rPr>
            </w:pPr>
            <w:r>
              <w:rPr>
                <w:rFonts w:eastAsia="Arial"/>
                <w:b w:val="0"/>
                <w:i w:val="0"/>
                <w:strike w:val="0"/>
              </w:rPr>
              <w:t>608,</w:t>
            </w:r>
            <w:r w:rsidR="000733B2">
              <w:rPr>
                <w:rFonts w:eastAsia="Arial"/>
                <w:b w:val="0"/>
                <w:i w:val="0"/>
                <w:strike w:val="0"/>
              </w:rPr>
              <w:t>1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17D7" w:rsidRPr="00E53210" w:rsidRDefault="00B57F83" w:rsidP="00B57F83">
            <w:pPr>
              <w:widowControl w:val="0"/>
              <w:jc w:val="center"/>
              <w:rPr>
                <w:rFonts w:eastAsia="Arial"/>
                <w:b w:val="0"/>
                <w:i w:val="0"/>
                <w:strike w:val="0"/>
              </w:rPr>
            </w:pPr>
            <w:r>
              <w:rPr>
                <w:rFonts w:eastAsia="Arial"/>
                <w:b w:val="0"/>
                <w:i w:val="0"/>
                <w:strike w:val="0"/>
              </w:rPr>
              <w:t>7</w:t>
            </w:r>
            <w:r w:rsidR="000733B2">
              <w:rPr>
                <w:rFonts w:eastAsia="Arial"/>
                <w:b w:val="0"/>
                <w:i w:val="0"/>
                <w:strike w:val="0"/>
              </w:rPr>
              <w:t>3</w:t>
            </w:r>
            <w:r>
              <w:rPr>
                <w:rFonts w:eastAsia="Arial"/>
                <w:b w:val="0"/>
                <w:i w:val="0"/>
                <w:strike w:val="0"/>
              </w:rPr>
              <w:t>8</w:t>
            </w:r>
            <w:r w:rsidR="000733B2">
              <w:rPr>
                <w:rFonts w:eastAsia="Arial"/>
                <w:b w:val="0"/>
                <w:i w:val="0"/>
                <w:strike w:val="0"/>
              </w:rPr>
              <w:t>,</w:t>
            </w:r>
            <w:r>
              <w:rPr>
                <w:rFonts w:eastAsia="Arial"/>
                <w:b w:val="0"/>
                <w:i w:val="0"/>
                <w:strike w:val="0"/>
              </w:rPr>
              <w:t>1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17D7" w:rsidRPr="00E53210" w:rsidRDefault="00C617D7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17D7" w:rsidRPr="00E53210" w:rsidRDefault="00C617D7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17D7" w:rsidRPr="00E53210" w:rsidRDefault="00C617D7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17D7" w:rsidRPr="00E53210" w:rsidRDefault="00C617D7">
            <w:pPr>
              <w:widowControl w:val="0"/>
              <w:jc w:val="center"/>
              <w:rPr>
                <w:rFonts w:eastAsia="Arial"/>
                <w:b w:val="0"/>
                <w:i w:val="0"/>
                <w:strike w:val="0"/>
              </w:rPr>
            </w:pPr>
          </w:p>
        </w:tc>
      </w:tr>
      <w:tr w:rsidR="00B57F83" w:rsidRPr="00E53210" w:rsidTr="00B11CC8">
        <w:trPr>
          <w:trHeight w:val="345"/>
        </w:trPr>
        <w:tc>
          <w:tcPr>
            <w:tcW w:w="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57F83" w:rsidRPr="00E53210" w:rsidRDefault="00B57F83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8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57F83" w:rsidRPr="00E53210" w:rsidRDefault="00B57F83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21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57F83" w:rsidRPr="00E53210" w:rsidRDefault="00B57F83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57F83" w:rsidRDefault="00B57F8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57F83" w:rsidRPr="00E53210" w:rsidRDefault="00B57F83">
            <w:pPr>
              <w:widowControl w:val="0"/>
              <w:jc w:val="center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57F83" w:rsidRPr="00E53210" w:rsidRDefault="00B57F83">
            <w:pPr>
              <w:widowControl w:val="0"/>
              <w:jc w:val="center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57F83" w:rsidRPr="00E53210" w:rsidRDefault="00B57F83">
            <w:pPr>
              <w:widowControl w:val="0"/>
              <w:jc w:val="center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57F83" w:rsidRPr="00E53210" w:rsidRDefault="00B57F83">
            <w:pPr>
              <w:widowControl w:val="0"/>
              <w:jc w:val="center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57F83" w:rsidRPr="00E53210" w:rsidRDefault="00B57F83">
            <w:pPr>
              <w:widowControl w:val="0"/>
              <w:jc w:val="center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57F83" w:rsidRPr="00E53210" w:rsidRDefault="00B57F83" w:rsidP="00460DA1">
            <w:pPr>
              <w:widowControl w:val="0"/>
              <w:jc w:val="center"/>
              <w:rPr>
                <w:rFonts w:eastAsia="Arial"/>
                <w:b w:val="0"/>
                <w:i w:val="0"/>
                <w:strike w:val="0"/>
              </w:rPr>
            </w:pPr>
            <w:r>
              <w:rPr>
                <w:b w:val="0"/>
                <w:i w:val="0"/>
                <w:iCs/>
                <w:strike w:val="0"/>
              </w:rPr>
              <w:t>92</w:t>
            </w:r>
            <w:r w:rsidR="00460DA1">
              <w:rPr>
                <w:b w:val="0"/>
                <w:i w:val="0"/>
                <w:iCs/>
                <w:strike w:val="0"/>
              </w:rPr>
              <w:t>4,8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57F83" w:rsidRPr="00E53210" w:rsidRDefault="00B57F83" w:rsidP="004F6AB9">
            <w:pPr>
              <w:widowControl w:val="0"/>
              <w:rPr>
                <w:rFonts w:eastAsia="Arial"/>
                <w:b w:val="0"/>
                <w:i w:val="0"/>
                <w:strike w:val="0"/>
              </w:rPr>
            </w:pPr>
            <w:r>
              <w:rPr>
                <w:rFonts w:eastAsia="Arial"/>
                <w:b w:val="0"/>
                <w:i w:val="0"/>
                <w:strike w:val="0"/>
              </w:rPr>
              <w:t>608,1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57F83" w:rsidRPr="00E53210" w:rsidRDefault="00B57F83" w:rsidP="004F6AB9">
            <w:pPr>
              <w:widowControl w:val="0"/>
              <w:jc w:val="center"/>
              <w:rPr>
                <w:rFonts w:eastAsia="Arial"/>
                <w:b w:val="0"/>
                <w:i w:val="0"/>
                <w:strike w:val="0"/>
              </w:rPr>
            </w:pPr>
            <w:r>
              <w:rPr>
                <w:rFonts w:eastAsia="Arial"/>
                <w:b w:val="0"/>
                <w:i w:val="0"/>
                <w:strike w:val="0"/>
              </w:rPr>
              <w:t>738,1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57F83" w:rsidRPr="00E53210" w:rsidRDefault="00B57F83" w:rsidP="00151D67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57F83" w:rsidRPr="00E53210" w:rsidRDefault="00B57F83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57F83" w:rsidRPr="00E53210" w:rsidRDefault="00B57F83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7F83" w:rsidRPr="00E53210" w:rsidRDefault="00B57F83">
            <w:pPr>
              <w:widowControl w:val="0"/>
              <w:jc w:val="center"/>
              <w:rPr>
                <w:rFonts w:eastAsia="Arial"/>
                <w:b w:val="0"/>
                <w:i w:val="0"/>
                <w:strike w:val="0"/>
              </w:rPr>
            </w:pPr>
          </w:p>
        </w:tc>
      </w:tr>
      <w:tr w:rsidR="00FC0737" w:rsidRPr="00E53210" w:rsidTr="00B11CC8">
        <w:trPr>
          <w:trHeight w:val="360"/>
        </w:trPr>
        <w:tc>
          <w:tcPr>
            <w:tcW w:w="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C0737" w:rsidRPr="00E53210" w:rsidRDefault="00FC0737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8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C0737" w:rsidRPr="00E53210" w:rsidRDefault="00FC0737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21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C0737" w:rsidRPr="00E53210" w:rsidRDefault="00FC0737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9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C0737" w:rsidRDefault="00FC073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ответственный  исполнитель – администрация Ушинского сельсовета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C0737" w:rsidRPr="00E53210" w:rsidRDefault="00FC0737">
            <w:pPr>
              <w:widowControl w:val="0"/>
              <w:jc w:val="center"/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>901</w:t>
            </w: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C0737" w:rsidRPr="00E53210" w:rsidRDefault="00FC0737">
            <w:pPr>
              <w:widowControl w:val="0"/>
              <w:jc w:val="center"/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>03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C0737" w:rsidRPr="00E53210" w:rsidRDefault="00FC0737">
            <w:pPr>
              <w:widowControl w:val="0"/>
              <w:jc w:val="center"/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>10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C0737" w:rsidRPr="00E53210" w:rsidRDefault="00FC0737">
            <w:pPr>
              <w:widowControl w:val="0"/>
              <w:jc w:val="center"/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>0120105090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C0737" w:rsidRPr="00E53210" w:rsidRDefault="00FC0737">
            <w:pPr>
              <w:widowControl w:val="0"/>
              <w:jc w:val="center"/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>111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C0737" w:rsidRPr="000632F0" w:rsidRDefault="00FC0737" w:rsidP="00460DA1">
            <w:pPr>
              <w:widowControl w:val="0"/>
              <w:autoSpaceDE w:val="0"/>
              <w:autoSpaceDN w:val="0"/>
              <w:adjustRightInd w:val="0"/>
              <w:jc w:val="center"/>
              <w:rPr>
                <w:b w:val="0"/>
                <w:bCs/>
                <w:i w:val="0"/>
                <w:iCs/>
                <w:strike w:val="0"/>
                <w:sz w:val="20"/>
                <w:szCs w:val="20"/>
              </w:rPr>
            </w:pPr>
            <w:r>
              <w:rPr>
                <w:b w:val="0"/>
                <w:i w:val="0"/>
                <w:strike w:val="0"/>
                <w:sz w:val="20"/>
                <w:szCs w:val="20"/>
              </w:rPr>
              <w:t>6</w:t>
            </w:r>
            <w:r w:rsidR="00460DA1">
              <w:rPr>
                <w:b w:val="0"/>
                <w:i w:val="0"/>
                <w:strike w:val="0"/>
                <w:sz w:val="20"/>
                <w:szCs w:val="20"/>
              </w:rPr>
              <w:t>27</w:t>
            </w:r>
            <w:r>
              <w:rPr>
                <w:b w:val="0"/>
                <w:i w:val="0"/>
                <w:strike w:val="0"/>
                <w:sz w:val="20"/>
                <w:szCs w:val="20"/>
              </w:rPr>
              <w:t>,</w:t>
            </w:r>
            <w:r w:rsidR="00460DA1">
              <w:rPr>
                <w:b w:val="0"/>
                <w:i w:val="0"/>
                <w:strike w:val="0"/>
                <w:sz w:val="20"/>
                <w:szCs w:val="20"/>
              </w:rPr>
              <w:t>6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C0737" w:rsidRPr="00E53210" w:rsidRDefault="003B3418" w:rsidP="00FC0737">
            <w:pPr>
              <w:widowControl w:val="0"/>
              <w:rPr>
                <w:rFonts w:eastAsia="Arial"/>
                <w:b w:val="0"/>
                <w:i w:val="0"/>
                <w:strike w:val="0"/>
              </w:rPr>
            </w:pPr>
            <w:r>
              <w:rPr>
                <w:rFonts w:eastAsia="Arial"/>
                <w:b w:val="0"/>
                <w:i w:val="0"/>
                <w:strike w:val="0"/>
              </w:rPr>
              <w:t>452,3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C0737" w:rsidRPr="00E53210" w:rsidRDefault="003B3418" w:rsidP="003B3418">
            <w:pPr>
              <w:widowControl w:val="0"/>
              <w:jc w:val="center"/>
              <w:rPr>
                <w:rFonts w:eastAsia="Arial"/>
                <w:b w:val="0"/>
                <w:i w:val="0"/>
                <w:strike w:val="0"/>
              </w:rPr>
            </w:pPr>
            <w:r>
              <w:rPr>
                <w:rFonts w:eastAsia="Arial"/>
                <w:b w:val="0"/>
                <w:i w:val="0"/>
                <w:strike w:val="0"/>
              </w:rPr>
              <w:t>58</w:t>
            </w:r>
            <w:r w:rsidR="000733B2">
              <w:rPr>
                <w:rFonts w:eastAsia="Arial"/>
                <w:b w:val="0"/>
                <w:i w:val="0"/>
                <w:strike w:val="0"/>
              </w:rPr>
              <w:t>2,</w:t>
            </w:r>
            <w:r>
              <w:rPr>
                <w:rFonts w:eastAsia="Arial"/>
                <w:b w:val="0"/>
                <w:i w:val="0"/>
                <w:strike w:val="0"/>
              </w:rPr>
              <w:t>2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C0737" w:rsidRPr="00E53210" w:rsidRDefault="00FC0737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C0737" w:rsidRPr="00E53210" w:rsidRDefault="00FC0737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C0737" w:rsidRPr="00E53210" w:rsidRDefault="00FC0737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0737" w:rsidRPr="00E53210" w:rsidRDefault="00FC0737">
            <w:pPr>
              <w:widowControl w:val="0"/>
              <w:jc w:val="center"/>
              <w:rPr>
                <w:rFonts w:eastAsia="Arial"/>
                <w:b w:val="0"/>
                <w:i w:val="0"/>
                <w:strike w:val="0"/>
              </w:rPr>
            </w:pPr>
          </w:p>
        </w:tc>
      </w:tr>
      <w:tr w:rsidR="00FC0737" w:rsidRPr="00E53210" w:rsidTr="00B11CC8">
        <w:trPr>
          <w:trHeight w:val="360"/>
        </w:trPr>
        <w:tc>
          <w:tcPr>
            <w:tcW w:w="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C0737" w:rsidRPr="00E53210" w:rsidRDefault="00FC0737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8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C0737" w:rsidRPr="00E53210" w:rsidRDefault="00FC0737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21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C0737" w:rsidRPr="00E53210" w:rsidRDefault="00FC0737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9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C0737" w:rsidRPr="00E53210" w:rsidRDefault="00FC0737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C0737" w:rsidRPr="00E53210" w:rsidRDefault="00FC0737">
            <w:pPr>
              <w:widowControl w:val="0"/>
              <w:jc w:val="center"/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>901</w:t>
            </w: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C0737" w:rsidRPr="00E53210" w:rsidRDefault="00FC0737">
            <w:pPr>
              <w:widowControl w:val="0"/>
              <w:jc w:val="center"/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>03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C0737" w:rsidRPr="00E53210" w:rsidRDefault="00FC0737">
            <w:pPr>
              <w:widowControl w:val="0"/>
              <w:jc w:val="center"/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>10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C0737" w:rsidRPr="00E53210" w:rsidRDefault="00FC0737">
            <w:pPr>
              <w:widowControl w:val="0"/>
              <w:jc w:val="center"/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>0120105090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C0737" w:rsidRPr="00E53210" w:rsidRDefault="00FC0737">
            <w:pPr>
              <w:widowControl w:val="0"/>
              <w:jc w:val="center"/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>119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C0737" w:rsidRDefault="00FC0737" w:rsidP="00460DA1">
            <w:r w:rsidRPr="00AB405A">
              <w:rPr>
                <w:b w:val="0"/>
                <w:i w:val="0"/>
                <w:strike w:val="0"/>
                <w:sz w:val="20"/>
                <w:szCs w:val="20"/>
              </w:rPr>
              <w:t>1</w:t>
            </w:r>
            <w:r w:rsidR="00460DA1">
              <w:rPr>
                <w:b w:val="0"/>
                <w:i w:val="0"/>
                <w:strike w:val="0"/>
                <w:sz w:val="20"/>
                <w:szCs w:val="20"/>
              </w:rPr>
              <w:t>89,6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C0737" w:rsidRPr="00E53210" w:rsidRDefault="00FC0737" w:rsidP="003B3418">
            <w:pPr>
              <w:widowControl w:val="0"/>
              <w:jc w:val="center"/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>15</w:t>
            </w:r>
            <w:r w:rsidR="003B3418">
              <w:rPr>
                <w:rFonts w:eastAsia="Arial"/>
                <w:b w:val="0"/>
                <w:i w:val="0"/>
                <w:strike w:val="0"/>
              </w:rPr>
              <w:t>5</w:t>
            </w:r>
            <w:r w:rsidR="000733B2">
              <w:rPr>
                <w:rFonts w:eastAsia="Arial"/>
                <w:b w:val="0"/>
                <w:i w:val="0"/>
                <w:strike w:val="0"/>
              </w:rPr>
              <w:t>,</w:t>
            </w:r>
            <w:r w:rsidR="003B3418">
              <w:rPr>
                <w:rFonts w:eastAsia="Arial"/>
                <w:b w:val="0"/>
                <w:i w:val="0"/>
                <w:strike w:val="0"/>
              </w:rPr>
              <w:t>8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C0737" w:rsidRPr="00E53210" w:rsidRDefault="003B3418">
            <w:pPr>
              <w:widowControl w:val="0"/>
              <w:jc w:val="center"/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>15</w:t>
            </w:r>
            <w:r>
              <w:rPr>
                <w:rFonts w:eastAsia="Arial"/>
                <w:b w:val="0"/>
                <w:i w:val="0"/>
                <w:strike w:val="0"/>
              </w:rPr>
              <w:t>5,8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C0737" w:rsidRPr="00E53210" w:rsidRDefault="00FC0737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C0737" w:rsidRPr="00E53210" w:rsidRDefault="00FC0737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C0737" w:rsidRPr="00E53210" w:rsidRDefault="00FC0737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0737" w:rsidRPr="00E53210" w:rsidRDefault="00FC0737">
            <w:pPr>
              <w:widowControl w:val="0"/>
              <w:jc w:val="center"/>
              <w:rPr>
                <w:rFonts w:eastAsia="Arial"/>
                <w:b w:val="0"/>
                <w:i w:val="0"/>
                <w:strike w:val="0"/>
              </w:rPr>
            </w:pPr>
          </w:p>
        </w:tc>
      </w:tr>
      <w:tr w:rsidR="00FC0737" w:rsidRPr="00E53210" w:rsidTr="00B11CC8">
        <w:trPr>
          <w:trHeight w:val="345"/>
        </w:trPr>
        <w:tc>
          <w:tcPr>
            <w:tcW w:w="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C0737" w:rsidRPr="00E53210" w:rsidRDefault="00FC0737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8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C0737" w:rsidRPr="00E53210" w:rsidRDefault="00FC0737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21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C0737" w:rsidRPr="00E53210" w:rsidRDefault="00FC0737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9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C0737" w:rsidRPr="00E53210" w:rsidRDefault="00FC0737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C0737" w:rsidRPr="00E53210" w:rsidRDefault="00FC0737">
            <w:pPr>
              <w:widowControl w:val="0"/>
              <w:jc w:val="center"/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>901</w:t>
            </w: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C0737" w:rsidRPr="00E53210" w:rsidRDefault="00FC0737">
            <w:pPr>
              <w:widowControl w:val="0"/>
              <w:jc w:val="center"/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>03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C0737" w:rsidRPr="00E53210" w:rsidRDefault="00FC0737">
            <w:pPr>
              <w:widowControl w:val="0"/>
              <w:jc w:val="center"/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>10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C0737" w:rsidRPr="00E53210" w:rsidRDefault="00FC0737">
            <w:pPr>
              <w:widowControl w:val="0"/>
              <w:jc w:val="center"/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>0120105090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C0737" w:rsidRPr="00E53210" w:rsidRDefault="00FC0737">
            <w:pPr>
              <w:widowControl w:val="0"/>
              <w:jc w:val="center"/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>244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C0737" w:rsidRPr="000632F0" w:rsidRDefault="003B3418" w:rsidP="00460DA1">
            <w:pPr>
              <w:widowControl w:val="0"/>
              <w:autoSpaceDE w:val="0"/>
              <w:autoSpaceDN w:val="0"/>
              <w:adjustRightInd w:val="0"/>
              <w:jc w:val="center"/>
              <w:rPr>
                <w:b w:val="0"/>
                <w:bCs/>
                <w:i w:val="0"/>
                <w:iCs/>
                <w:strike w:val="0"/>
                <w:sz w:val="20"/>
                <w:szCs w:val="20"/>
              </w:rPr>
            </w:pPr>
            <w:r>
              <w:rPr>
                <w:b w:val="0"/>
                <w:bCs/>
                <w:i w:val="0"/>
                <w:iCs/>
                <w:strike w:val="0"/>
                <w:sz w:val="20"/>
                <w:szCs w:val="20"/>
              </w:rPr>
              <w:t>10</w:t>
            </w:r>
            <w:r w:rsidR="00460DA1">
              <w:rPr>
                <w:b w:val="0"/>
                <w:bCs/>
                <w:i w:val="0"/>
                <w:iCs/>
                <w:strike w:val="0"/>
                <w:sz w:val="20"/>
                <w:szCs w:val="20"/>
              </w:rPr>
              <w:t>1</w:t>
            </w:r>
            <w:r>
              <w:rPr>
                <w:b w:val="0"/>
                <w:bCs/>
                <w:i w:val="0"/>
                <w:iCs/>
                <w:strike w:val="0"/>
                <w:sz w:val="20"/>
                <w:szCs w:val="20"/>
              </w:rPr>
              <w:t>,</w:t>
            </w:r>
            <w:r w:rsidR="00460DA1">
              <w:rPr>
                <w:b w:val="0"/>
                <w:bCs/>
                <w:i w:val="0"/>
                <w:iCs/>
                <w:strike w:val="0"/>
                <w:sz w:val="20"/>
                <w:szCs w:val="20"/>
              </w:rPr>
              <w:t>5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C0737" w:rsidRPr="00E53210" w:rsidRDefault="00FC0737">
            <w:pPr>
              <w:widowControl w:val="0"/>
              <w:jc w:val="center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C0737" w:rsidRPr="00E53210" w:rsidRDefault="00FC0737">
            <w:pPr>
              <w:widowControl w:val="0"/>
              <w:jc w:val="center"/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>0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C0737" w:rsidRPr="00E53210" w:rsidRDefault="00FC0737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C0737" w:rsidRPr="00E53210" w:rsidRDefault="00FC0737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C0737" w:rsidRPr="00E53210" w:rsidRDefault="00FC0737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0737" w:rsidRPr="00E53210" w:rsidRDefault="00FC0737">
            <w:pPr>
              <w:widowControl w:val="0"/>
              <w:jc w:val="center"/>
              <w:rPr>
                <w:rFonts w:eastAsia="Arial"/>
                <w:b w:val="0"/>
                <w:i w:val="0"/>
                <w:strike w:val="0"/>
              </w:rPr>
            </w:pPr>
          </w:p>
        </w:tc>
      </w:tr>
      <w:tr w:rsidR="000733B2" w:rsidRPr="00E53210" w:rsidTr="00B11CC8">
        <w:trPr>
          <w:trHeight w:val="345"/>
        </w:trPr>
        <w:tc>
          <w:tcPr>
            <w:tcW w:w="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733B2" w:rsidRPr="00E53210" w:rsidRDefault="000733B2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8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733B2" w:rsidRPr="00E53210" w:rsidRDefault="000733B2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21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733B2" w:rsidRPr="00E53210" w:rsidRDefault="000733B2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9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733B2" w:rsidRPr="00E53210" w:rsidRDefault="000733B2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733B2" w:rsidRPr="00E53210" w:rsidRDefault="000733B2" w:rsidP="00151D67">
            <w:pPr>
              <w:widowControl w:val="0"/>
              <w:jc w:val="center"/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>901</w:t>
            </w: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733B2" w:rsidRPr="00E53210" w:rsidRDefault="000733B2" w:rsidP="00151D67">
            <w:pPr>
              <w:widowControl w:val="0"/>
              <w:jc w:val="center"/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>03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733B2" w:rsidRPr="00E53210" w:rsidRDefault="000733B2" w:rsidP="00151D67">
            <w:pPr>
              <w:widowControl w:val="0"/>
              <w:jc w:val="center"/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>10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733B2" w:rsidRPr="00E53210" w:rsidRDefault="000733B2" w:rsidP="00151D67">
            <w:pPr>
              <w:widowControl w:val="0"/>
              <w:jc w:val="center"/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>0120105090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733B2" w:rsidRPr="00E53210" w:rsidRDefault="000733B2" w:rsidP="000733B2">
            <w:pPr>
              <w:widowControl w:val="0"/>
              <w:jc w:val="center"/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>24</w:t>
            </w:r>
            <w:r>
              <w:rPr>
                <w:rFonts w:eastAsia="Arial"/>
                <w:b w:val="0"/>
                <w:i w:val="0"/>
                <w:strike w:val="0"/>
              </w:rPr>
              <w:t>7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733B2" w:rsidRDefault="000733B2" w:rsidP="00151D67">
            <w:pPr>
              <w:widowControl w:val="0"/>
              <w:autoSpaceDE w:val="0"/>
              <w:autoSpaceDN w:val="0"/>
              <w:adjustRightInd w:val="0"/>
              <w:jc w:val="center"/>
              <w:rPr>
                <w:b w:val="0"/>
                <w:bCs/>
                <w:i w:val="0"/>
                <w:iCs/>
                <w:strike w:val="0"/>
                <w:sz w:val="20"/>
                <w:szCs w:val="20"/>
              </w:rPr>
            </w:pP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733B2" w:rsidRPr="00E53210" w:rsidRDefault="000733B2">
            <w:pPr>
              <w:widowControl w:val="0"/>
              <w:jc w:val="center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733B2" w:rsidRPr="00E53210" w:rsidRDefault="000733B2">
            <w:pPr>
              <w:widowControl w:val="0"/>
              <w:jc w:val="center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733B2" w:rsidRPr="00E53210" w:rsidRDefault="000733B2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733B2" w:rsidRPr="00E53210" w:rsidRDefault="000733B2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733B2" w:rsidRPr="00E53210" w:rsidRDefault="000733B2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33B2" w:rsidRPr="00E53210" w:rsidRDefault="000733B2">
            <w:pPr>
              <w:widowControl w:val="0"/>
              <w:jc w:val="center"/>
              <w:rPr>
                <w:rFonts w:eastAsia="Arial"/>
                <w:b w:val="0"/>
                <w:i w:val="0"/>
                <w:strike w:val="0"/>
              </w:rPr>
            </w:pPr>
          </w:p>
        </w:tc>
      </w:tr>
      <w:tr w:rsidR="000733B2" w:rsidRPr="00E53210" w:rsidTr="00B11CC8">
        <w:trPr>
          <w:trHeight w:val="345"/>
        </w:trPr>
        <w:tc>
          <w:tcPr>
            <w:tcW w:w="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733B2" w:rsidRPr="00E53210" w:rsidRDefault="000733B2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8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733B2" w:rsidRPr="00E53210" w:rsidRDefault="000733B2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21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733B2" w:rsidRPr="00E53210" w:rsidRDefault="000733B2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9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733B2" w:rsidRPr="00E53210" w:rsidRDefault="000733B2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733B2" w:rsidRPr="00E53210" w:rsidRDefault="000733B2" w:rsidP="00151D67">
            <w:pPr>
              <w:widowControl w:val="0"/>
              <w:jc w:val="center"/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>901</w:t>
            </w: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733B2" w:rsidRPr="00E53210" w:rsidRDefault="000733B2" w:rsidP="00151D67">
            <w:pPr>
              <w:widowControl w:val="0"/>
              <w:jc w:val="center"/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>03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733B2" w:rsidRPr="00E53210" w:rsidRDefault="000733B2" w:rsidP="00151D67">
            <w:pPr>
              <w:widowControl w:val="0"/>
              <w:jc w:val="center"/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>10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733B2" w:rsidRPr="00E53210" w:rsidRDefault="000733B2" w:rsidP="00151D67">
            <w:pPr>
              <w:widowControl w:val="0"/>
              <w:jc w:val="center"/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>0120105090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733B2" w:rsidRPr="00E53210" w:rsidRDefault="000733B2" w:rsidP="000733B2">
            <w:pPr>
              <w:widowControl w:val="0"/>
              <w:jc w:val="center"/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>85</w:t>
            </w:r>
            <w:r>
              <w:rPr>
                <w:rFonts w:eastAsia="Arial"/>
                <w:b w:val="0"/>
                <w:i w:val="0"/>
                <w:strike w:val="0"/>
              </w:rPr>
              <w:t>1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733B2" w:rsidRPr="00E53210" w:rsidRDefault="000733B2" w:rsidP="00460DA1">
            <w:pPr>
              <w:widowControl w:val="0"/>
              <w:jc w:val="center"/>
              <w:rPr>
                <w:rFonts w:eastAsia="Arial"/>
                <w:b w:val="0"/>
                <w:i w:val="0"/>
                <w:strike w:val="0"/>
              </w:rPr>
            </w:pPr>
            <w:r>
              <w:rPr>
                <w:rFonts w:eastAsia="Arial"/>
                <w:b w:val="0"/>
                <w:i w:val="0"/>
                <w:strike w:val="0"/>
              </w:rPr>
              <w:t>0,</w:t>
            </w:r>
            <w:r w:rsidR="00460DA1">
              <w:rPr>
                <w:rFonts w:eastAsia="Arial"/>
                <w:b w:val="0"/>
                <w:i w:val="0"/>
                <w:strike w:val="0"/>
              </w:rPr>
              <w:t>1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733B2" w:rsidRPr="00E53210" w:rsidRDefault="000733B2">
            <w:pPr>
              <w:widowControl w:val="0"/>
              <w:jc w:val="center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733B2" w:rsidRPr="00E53210" w:rsidRDefault="000733B2">
            <w:pPr>
              <w:widowControl w:val="0"/>
              <w:jc w:val="center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733B2" w:rsidRPr="00E53210" w:rsidRDefault="000733B2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733B2" w:rsidRPr="00E53210" w:rsidRDefault="000733B2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733B2" w:rsidRPr="00E53210" w:rsidRDefault="000733B2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33B2" w:rsidRPr="00E53210" w:rsidRDefault="000733B2">
            <w:pPr>
              <w:widowControl w:val="0"/>
              <w:jc w:val="center"/>
              <w:rPr>
                <w:rFonts w:eastAsia="Arial"/>
                <w:b w:val="0"/>
                <w:i w:val="0"/>
                <w:strike w:val="0"/>
              </w:rPr>
            </w:pPr>
          </w:p>
        </w:tc>
      </w:tr>
      <w:tr w:rsidR="00C617D7" w:rsidRPr="00E53210" w:rsidTr="00B11CC8">
        <w:trPr>
          <w:trHeight w:val="345"/>
        </w:trPr>
        <w:tc>
          <w:tcPr>
            <w:tcW w:w="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17D7" w:rsidRPr="00E53210" w:rsidRDefault="00C617D7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8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17D7" w:rsidRPr="00E53210" w:rsidRDefault="00C617D7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21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17D7" w:rsidRPr="00E53210" w:rsidRDefault="00C617D7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9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17D7" w:rsidRPr="00E53210" w:rsidRDefault="00C617D7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17D7" w:rsidRPr="00E53210" w:rsidRDefault="00C617D7">
            <w:pPr>
              <w:widowControl w:val="0"/>
              <w:jc w:val="center"/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>901</w:t>
            </w: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17D7" w:rsidRPr="00E53210" w:rsidRDefault="00C617D7">
            <w:pPr>
              <w:widowControl w:val="0"/>
              <w:jc w:val="center"/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>03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17D7" w:rsidRPr="00E53210" w:rsidRDefault="00C617D7">
            <w:pPr>
              <w:widowControl w:val="0"/>
              <w:jc w:val="center"/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>10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17D7" w:rsidRPr="00E53210" w:rsidRDefault="00C617D7">
            <w:pPr>
              <w:widowControl w:val="0"/>
              <w:jc w:val="center"/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>0120105090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17D7" w:rsidRPr="00E53210" w:rsidRDefault="00C617D7">
            <w:pPr>
              <w:widowControl w:val="0"/>
              <w:jc w:val="center"/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>852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17D7" w:rsidRPr="00E53210" w:rsidRDefault="000733B2" w:rsidP="00460DA1">
            <w:pPr>
              <w:widowControl w:val="0"/>
              <w:jc w:val="center"/>
              <w:rPr>
                <w:rFonts w:eastAsia="Arial"/>
                <w:b w:val="0"/>
                <w:i w:val="0"/>
                <w:strike w:val="0"/>
              </w:rPr>
            </w:pPr>
            <w:r>
              <w:rPr>
                <w:rFonts w:eastAsia="Arial"/>
                <w:b w:val="0"/>
                <w:i w:val="0"/>
                <w:strike w:val="0"/>
              </w:rPr>
              <w:t>6,</w:t>
            </w:r>
            <w:r w:rsidR="00460DA1">
              <w:rPr>
                <w:rFonts w:eastAsia="Arial"/>
                <w:b w:val="0"/>
                <w:i w:val="0"/>
                <w:strike w:val="0"/>
              </w:rPr>
              <w:t>0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17D7" w:rsidRPr="00E53210" w:rsidRDefault="00C617D7">
            <w:pPr>
              <w:widowControl w:val="0"/>
              <w:jc w:val="center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17D7" w:rsidRPr="00E53210" w:rsidRDefault="00C617D7">
            <w:pPr>
              <w:widowControl w:val="0"/>
              <w:jc w:val="center"/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>0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17D7" w:rsidRPr="00E53210" w:rsidRDefault="00C617D7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17D7" w:rsidRPr="00E53210" w:rsidRDefault="00C617D7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17D7" w:rsidRPr="00E53210" w:rsidRDefault="00C617D7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17D7" w:rsidRPr="00E53210" w:rsidRDefault="00C617D7">
            <w:pPr>
              <w:widowControl w:val="0"/>
              <w:jc w:val="center"/>
              <w:rPr>
                <w:rFonts w:eastAsia="Arial"/>
                <w:b w:val="0"/>
                <w:i w:val="0"/>
                <w:strike w:val="0"/>
              </w:rPr>
            </w:pPr>
          </w:p>
        </w:tc>
      </w:tr>
      <w:tr w:rsidR="003B3418" w:rsidRPr="00E53210" w:rsidTr="00B11CC8">
        <w:trPr>
          <w:trHeight w:val="405"/>
        </w:trPr>
        <w:tc>
          <w:tcPr>
            <w:tcW w:w="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8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>Основное мероприятие 2.1</w:t>
            </w:r>
          </w:p>
        </w:tc>
        <w:tc>
          <w:tcPr>
            <w:tcW w:w="21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Default="003B341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Всего: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widowControl w:val="0"/>
              <w:jc w:val="center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widowControl w:val="0"/>
              <w:jc w:val="center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widowControl w:val="0"/>
              <w:jc w:val="center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widowControl w:val="0"/>
              <w:jc w:val="center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widowControl w:val="0"/>
              <w:jc w:val="center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 w:rsidP="00A47345">
            <w:pPr>
              <w:widowControl w:val="0"/>
              <w:jc w:val="center"/>
              <w:rPr>
                <w:rFonts w:eastAsia="Arial"/>
                <w:b w:val="0"/>
                <w:i w:val="0"/>
                <w:strike w:val="0"/>
              </w:rPr>
            </w:pPr>
            <w:r>
              <w:rPr>
                <w:b w:val="0"/>
                <w:i w:val="0"/>
                <w:iCs/>
                <w:strike w:val="0"/>
              </w:rPr>
              <w:t>92</w:t>
            </w:r>
            <w:r w:rsidR="00A47345">
              <w:rPr>
                <w:b w:val="0"/>
                <w:i w:val="0"/>
                <w:iCs/>
                <w:strike w:val="0"/>
              </w:rPr>
              <w:t>4,8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 w:rsidP="004F6AB9">
            <w:pPr>
              <w:widowControl w:val="0"/>
              <w:rPr>
                <w:rFonts w:eastAsia="Arial"/>
                <w:b w:val="0"/>
                <w:i w:val="0"/>
                <w:strike w:val="0"/>
              </w:rPr>
            </w:pPr>
            <w:r>
              <w:rPr>
                <w:rFonts w:eastAsia="Arial"/>
                <w:b w:val="0"/>
                <w:i w:val="0"/>
                <w:strike w:val="0"/>
              </w:rPr>
              <w:t>608,1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 w:rsidP="004F6AB9">
            <w:pPr>
              <w:widowControl w:val="0"/>
              <w:jc w:val="center"/>
              <w:rPr>
                <w:rFonts w:eastAsia="Arial"/>
                <w:b w:val="0"/>
                <w:i w:val="0"/>
                <w:strike w:val="0"/>
              </w:rPr>
            </w:pPr>
            <w:r>
              <w:rPr>
                <w:rFonts w:eastAsia="Arial"/>
                <w:b w:val="0"/>
                <w:i w:val="0"/>
                <w:strike w:val="0"/>
              </w:rPr>
              <w:t>738,1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 w:rsidP="00151D67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3418" w:rsidRPr="00E53210" w:rsidRDefault="003B3418">
            <w:pPr>
              <w:widowControl w:val="0"/>
              <w:jc w:val="center"/>
              <w:rPr>
                <w:rFonts w:eastAsia="Arial"/>
                <w:b w:val="0"/>
                <w:i w:val="0"/>
                <w:strike w:val="0"/>
              </w:rPr>
            </w:pPr>
          </w:p>
        </w:tc>
      </w:tr>
      <w:tr w:rsidR="003B3418" w:rsidRPr="00E53210" w:rsidTr="00B11CC8">
        <w:trPr>
          <w:trHeight w:val="525"/>
        </w:trPr>
        <w:tc>
          <w:tcPr>
            <w:tcW w:w="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8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21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Default="003B341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widowControl w:val="0"/>
              <w:jc w:val="center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widowControl w:val="0"/>
              <w:jc w:val="center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widowControl w:val="0"/>
              <w:jc w:val="center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widowControl w:val="0"/>
              <w:jc w:val="center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widowControl w:val="0"/>
              <w:jc w:val="center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 w:rsidP="00A47345">
            <w:pPr>
              <w:widowControl w:val="0"/>
              <w:jc w:val="center"/>
              <w:rPr>
                <w:rFonts w:eastAsia="Arial"/>
                <w:b w:val="0"/>
                <w:i w:val="0"/>
                <w:strike w:val="0"/>
              </w:rPr>
            </w:pPr>
            <w:r>
              <w:rPr>
                <w:b w:val="0"/>
                <w:i w:val="0"/>
                <w:iCs/>
                <w:strike w:val="0"/>
              </w:rPr>
              <w:t>92</w:t>
            </w:r>
            <w:r w:rsidR="00A47345">
              <w:rPr>
                <w:b w:val="0"/>
                <w:i w:val="0"/>
                <w:iCs/>
                <w:strike w:val="0"/>
              </w:rPr>
              <w:t>4,8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 w:rsidP="004F6AB9">
            <w:pPr>
              <w:widowControl w:val="0"/>
              <w:rPr>
                <w:rFonts w:eastAsia="Arial"/>
                <w:b w:val="0"/>
                <w:i w:val="0"/>
                <w:strike w:val="0"/>
              </w:rPr>
            </w:pPr>
            <w:r>
              <w:rPr>
                <w:rFonts w:eastAsia="Arial"/>
                <w:b w:val="0"/>
                <w:i w:val="0"/>
                <w:strike w:val="0"/>
              </w:rPr>
              <w:t>608,1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 w:rsidP="004F6AB9">
            <w:pPr>
              <w:widowControl w:val="0"/>
              <w:jc w:val="center"/>
              <w:rPr>
                <w:rFonts w:eastAsia="Arial"/>
                <w:b w:val="0"/>
                <w:i w:val="0"/>
                <w:strike w:val="0"/>
              </w:rPr>
            </w:pPr>
            <w:r>
              <w:rPr>
                <w:rFonts w:eastAsia="Arial"/>
                <w:b w:val="0"/>
                <w:i w:val="0"/>
                <w:strike w:val="0"/>
              </w:rPr>
              <w:t>738,1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 w:rsidP="004F6AB9">
            <w:pPr>
              <w:widowControl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3418" w:rsidRPr="00E53210" w:rsidRDefault="003B3418">
            <w:pPr>
              <w:widowControl w:val="0"/>
              <w:jc w:val="center"/>
              <w:rPr>
                <w:rFonts w:eastAsia="Arial"/>
                <w:b w:val="0"/>
                <w:i w:val="0"/>
                <w:strike w:val="0"/>
              </w:rPr>
            </w:pPr>
          </w:p>
        </w:tc>
      </w:tr>
      <w:tr w:rsidR="003B3418" w:rsidRPr="00E53210" w:rsidTr="00B11CC8">
        <w:trPr>
          <w:trHeight w:val="375"/>
        </w:trPr>
        <w:tc>
          <w:tcPr>
            <w:tcW w:w="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8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21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9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Default="003B341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ответственный  исполнитель – администрация Ушинского сельсовета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 w:rsidP="00151D67">
            <w:pPr>
              <w:widowControl w:val="0"/>
              <w:jc w:val="center"/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>901</w:t>
            </w: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 w:rsidP="00151D67">
            <w:pPr>
              <w:widowControl w:val="0"/>
              <w:jc w:val="center"/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>03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 w:rsidP="00151D67">
            <w:pPr>
              <w:widowControl w:val="0"/>
              <w:jc w:val="center"/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>10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 w:rsidP="00151D67">
            <w:pPr>
              <w:widowControl w:val="0"/>
              <w:jc w:val="center"/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>0120105090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 w:rsidP="00151D67">
            <w:pPr>
              <w:widowControl w:val="0"/>
              <w:jc w:val="center"/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>111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3B3418" w:rsidRDefault="003B3418" w:rsidP="00241D67">
            <w:pPr>
              <w:widowControl w:val="0"/>
              <w:rPr>
                <w:rFonts w:eastAsia="Arial"/>
                <w:b w:val="0"/>
                <w:i w:val="0"/>
                <w:strike w:val="0"/>
              </w:rPr>
            </w:pPr>
            <w:r w:rsidRPr="003B3418">
              <w:rPr>
                <w:rFonts w:eastAsia="Arial"/>
                <w:b w:val="0"/>
                <w:i w:val="0"/>
                <w:strike w:val="0"/>
              </w:rPr>
              <w:t>6</w:t>
            </w:r>
            <w:r w:rsidR="00A47345">
              <w:rPr>
                <w:rFonts w:eastAsia="Arial"/>
                <w:b w:val="0"/>
                <w:i w:val="0"/>
                <w:strike w:val="0"/>
              </w:rPr>
              <w:t>27,</w:t>
            </w:r>
            <w:r w:rsidR="00241D67">
              <w:rPr>
                <w:rFonts w:eastAsia="Arial"/>
                <w:b w:val="0"/>
                <w:i w:val="0"/>
                <w:strike w:val="0"/>
              </w:rPr>
              <w:t>6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 w:rsidP="004F6AB9">
            <w:pPr>
              <w:widowControl w:val="0"/>
              <w:rPr>
                <w:rFonts w:eastAsia="Arial"/>
                <w:b w:val="0"/>
                <w:i w:val="0"/>
                <w:strike w:val="0"/>
              </w:rPr>
            </w:pPr>
            <w:r>
              <w:rPr>
                <w:rFonts w:eastAsia="Arial"/>
                <w:b w:val="0"/>
                <w:i w:val="0"/>
                <w:strike w:val="0"/>
              </w:rPr>
              <w:t>452,3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 w:rsidP="004F6AB9">
            <w:pPr>
              <w:widowControl w:val="0"/>
              <w:jc w:val="center"/>
              <w:rPr>
                <w:rFonts w:eastAsia="Arial"/>
                <w:b w:val="0"/>
                <w:i w:val="0"/>
                <w:strike w:val="0"/>
              </w:rPr>
            </w:pPr>
            <w:r>
              <w:rPr>
                <w:rFonts w:eastAsia="Arial"/>
                <w:b w:val="0"/>
                <w:i w:val="0"/>
                <w:strike w:val="0"/>
              </w:rPr>
              <w:t>582,2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 w:rsidP="00151D67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3418" w:rsidRPr="00E53210" w:rsidRDefault="003B3418">
            <w:pPr>
              <w:widowControl w:val="0"/>
              <w:jc w:val="center"/>
              <w:rPr>
                <w:rFonts w:eastAsia="Arial"/>
                <w:b w:val="0"/>
                <w:i w:val="0"/>
                <w:strike w:val="0"/>
              </w:rPr>
            </w:pPr>
          </w:p>
        </w:tc>
      </w:tr>
      <w:tr w:rsidR="003B3418" w:rsidRPr="00E53210" w:rsidTr="00B11CC8">
        <w:trPr>
          <w:trHeight w:val="375"/>
        </w:trPr>
        <w:tc>
          <w:tcPr>
            <w:tcW w:w="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8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21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9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 w:rsidP="00151D67">
            <w:pPr>
              <w:widowControl w:val="0"/>
              <w:jc w:val="center"/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>901</w:t>
            </w: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 w:rsidP="00151D67">
            <w:pPr>
              <w:widowControl w:val="0"/>
              <w:jc w:val="center"/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>03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 w:rsidP="00151D67">
            <w:pPr>
              <w:widowControl w:val="0"/>
              <w:jc w:val="center"/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>10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 w:rsidP="00151D67">
            <w:pPr>
              <w:widowControl w:val="0"/>
              <w:jc w:val="center"/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>0120105090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 w:rsidP="00151D67">
            <w:pPr>
              <w:widowControl w:val="0"/>
              <w:jc w:val="center"/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>119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3B3418" w:rsidRDefault="003B3418" w:rsidP="00A47345">
            <w:pPr>
              <w:widowControl w:val="0"/>
              <w:rPr>
                <w:rFonts w:eastAsia="Arial"/>
                <w:b w:val="0"/>
                <w:i w:val="0"/>
                <w:strike w:val="0"/>
              </w:rPr>
            </w:pPr>
            <w:r w:rsidRPr="003B3418">
              <w:rPr>
                <w:rFonts w:eastAsia="Arial"/>
                <w:b w:val="0"/>
                <w:i w:val="0"/>
                <w:strike w:val="0"/>
              </w:rPr>
              <w:t>1</w:t>
            </w:r>
            <w:r w:rsidR="00A47345">
              <w:rPr>
                <w:rFonts w:eastAsia="Arial"/>
                <w:b w:val="0"/>
                <w:i w:val="0"/>
                <w:strike w:val="0"/>
              </w:rPr>
              <w:t>8</w:t>
            </w:r>
            <w:r w:rsidRPr="003B3418">
              <w:rPr>
                <w:rFonts w:eastAsia="Arial"/>
                <w:b w:val="0"/>
                <w:i w:val="0"/>
                <w:strike w:val="0"/>
              </w:rPr>
              <w:t>9</w:t>
            </w:r>
            <w:r w:rsidR="00A47345">
              <w:rPr>
                <w:rFonts w:eastAsia="Arial"/>
                <w:b w:val="0"/>
                <w:i w:val="0"/>
                <w:strike w:val="0"/>
              </w:rPr>
              <w:t>,6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 w:rsidP="004F6AB9">
            <w:pPr>
              <w:widowControl w:val="0"/>
              <w:jc w:val="center"/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>15</w:t>
            </w:r>
            <w:r>
              <w:rPr>
                <w:rFonts w:eastAsia="Arial"/>
                <w:b w:val="0"/>
                <w:i w:val="0"/>
                <w:strike w:val="0"/>
              </w:rPr>
              <w:t>5,8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 w:rsidP="004F6AB9">
            <w:pPr>
              <w:widowControl w:val="0"/>
              <w:jc w:val="center"/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>15</w:t>
            </w:r>
            <w:r>
              <w:rPr>
                <w:rFonts w:eastAsia="Arial"/>
                <w:b w:val="0"/>
                <w:i w:val="0"/>
                <w:strike w:val="0"/>
              </w:rPr>
              <w:t>5,8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 w:rsidP="00151D67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3418" w:rsidRPr="00E53210" w:rsidRDefault="003B3418">
            <w:pPr>
              <w:widowControl w:val="0"/>
              <w:jc w:val="center"/>
              <w:rPr>
                <w:rFonts w:eastAsia="Arial"/>
                <w:b w:val="0"/>
                <w:i w:val="0"/>
                <w:strike w:val="0"/>
              </w:rPr>
            </w:pPr>
          </w:p>
        </w:tc>
      </w:tr>
      <w:tr w:rsidR="003B3418" w:rsidRPr="00E53210" w:rsidTr="00B11CC8">
        <w:trPr>
          <w:trHeight w:val="375"/>
        </w:trPr>
        <w:tc>
          <w:tcPr>
            <w:tcW w:w="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8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21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9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 w:rsidP="00151D67">
            <w:pPr>
              <w:widowControl w:val="0"/>
              <w:jc w:val="center"/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>901</w:t>
            </w: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 w:rsidP="00151D67">
            <w:pPr>
              <w:widowControl w:val="0"/>
              <w:jc w:val="center"/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>03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 w:rsidP="00151D67">
            <w:pPr>
              <w:widowControl w:val="0"/>
              <w:jc w:val="center"/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>10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 w:rsidP="00151D67">
            <w:pPr>
              <w:widowControl w:val="0"/>
              <w:jc w:val="center"/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>0120105090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 w:rsidP="00151D67">
            <w:pPr>
              <w:widowControl w:val="0"/>
              <w:jc w:val="center"/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>244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 w:rsidP="00241D67">
            <w:pPr>
              <w:widowControl w:val="0"/>
              <w:jc w:val="center"/>
              <w:rPr>
                <w:rFonts w:eastAsia="Arial"/>
                <w:b w:val="0"/>
                <w:i w:val="0"/>
                <w:strike w:val="0"/>
              </w:rPr>
            </w:pPr>
            <w:r>
              <w:rPr>
                <w:rFonts w:eastAsia="Arial"/>
                <w:b w:val="0"/>
                <w:i w:val="0"/>
                <w:strike w:val="0"/>
              </w:rPr>
              <w:t>10</w:t>
            </w:r>
            <w:r w:rsidR="00A47345">
              <w:rPr>
                <w:rFonts w:eastAsia="Arial"/>
                <w:b w:val="0"/>
                <w:i w:val="0"/>
                <w:strike w:val="0"/>
              </w:rPr>
              <w:t>1</w:t>
            </w:r>
            <w:r>
              <w:rPr>
                <w:rFonts w:eastAsia="Arial"/>
                <w:b w:val="0"/>
                <w:i w:val="0"/>
                <w:strike w:val="0"/>
              </w:rPr>
              <w:t>,</w:t>
            </w:r>
            <w:r w:rsidR="00241D67">
              <w:rPr>
                <w:rFonts w:eastAsia="Arial"/>
                <w:b w:val="0"/>
                <w:i w:val="0"/>
                <w:strike w:val="0"/>
              </w:rPr>
              <w:t>5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widowControl w:val="0"/>
              <w:jc w:val="center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widowControl w:val="0"/>
              <w:jc w:val="center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3418" w:rsidRPr="00E53210" w:rsidRDefault="003B3418">
            <w:pPr>
              <w:widowControl w:val="0"/>
              <w:jc w:val="center"/>
              <w:rPr>
                <w:rFonts w:eastAsia="Arial"/>
                <w:b w:val="0"/>
                <w:i w:val="0"/>
                <w:strike w:val="0"/>
              </w:rPr>
            </w:pPr>
          </w:p>
        </w:tc>
      </w:tr>
      <w:tr w:rsidR="003B3418" w:rsidRPr="00E53210" w:rsidTr="00B11CC8">
        <w:trPr>
          <w:trHeight w:val="375"/>
        </w:trPr>
        <w:tc>
          <w:tcPr>
            <w:tcW w:w="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8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21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9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 w:rsidP="00151D67">
            <w:pPr>
              <w:widowControl w:val="0"/>
              <w:jc w:val="center"/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>901</w:t>
            </w: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 w:rsidP="00151D67">
            <w:pPr>
              <w:widowControl w:val="0"/>
              <w:jc w:val="center"/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>03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 w:rsidP="00151D67">
            <w:pPr>
              <w:widowControl w:val="0"/>
              <w:jc w:val="center"/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>10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 w:rsidP="00151D67">
            <w:pPr>
              <w:widowControl w:val="0"/>
              <w:jc w:val="center"/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>0120105090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 w:rsidP="00151D67">
            <w:pPr>
              <w:widowControl w:val="0"/>
              <w:jc w:val="center"/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>24</w:t>
            </w:r>
            <w:r>
              <w:rPr>
                <w:rFonts w:eastAsia="Arial"/>
                <w:b w:val="0"/>
                <w:i w:val="0"/>
                <w:strike w:val="0"/>
              </w:rPr>
              <w:t>7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widowControl w:val="0"/>
              <w:jc w:val="center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widowControl w:val="0"/>
              <w:jc w:val="center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widowControl w:val="0"/>
              <w:jc w:val="center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3418" w:rsidRPr="00E53210" w:rsidRDefault="003B3418">
            <w:pPr>
              <w:widowControl w:val="0"/>
              <w:jc w:val="center"/>
              <w:rPr>
                <w:rFonts w:eastAsia="Arial"/>
                <w:b w:val="0"/>
                <w:i w:val="0"/>
                <w:strike w:val="0"/>
              </w:rPr>
            </w:pPr>
          </w:p>
        </w:tc>
      </w:tr>
      <w:tr w:rsidR="003B3418" w:rsidRPr="00E53210" w:rsidTr="00B11CC8">
        <w:trPr>
          <w:trHeight w:val="1425"/>
        </w:trPr>
        <w:tc>
          <w:tcPr>
            <w:tcW w:w="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8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21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9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 w:rsidP="00151D67">
            <w:pPr>
              <w:widowControl w:val="0"/>
              <w:jc w:val="center"/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>901</w:t>
            </w: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 w:rsidP="00151D67">
            <w:pPr>
              <w:widowControl w:val="0"/>
              <w:jc w:val="center"/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>03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 w:rsidP="00151D67">
            <w:pPr>
              <w:widowControl w:val="0"/>
              <w:jc w:val="center"/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>10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 w:rsidP="00151D67">
            <w:pPr>
              <w:widowControl w:val="0"/>
              <w:jc w:val="center"/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>0120105090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 w:rsidP="00151D67">
            <w:pPr>
              <w:widowControl w:val="0"/>
              <w:jc w:val="center"/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>85</w:t>
            </w:r>
            <w:r>
              <w:rPr>
                <w:rFonts w:eastAsia="Arial"/>
                <w:b w:val="0"/>
                <w:i w:val="0"/>
                <w:strike w:val="0"/>
              </w:rPr>
              <w:t>1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 w:rsidP="00A47345">
            <w:pPr>
              <w:widowControl w:val="0"/>
              <w:jc w:val="center"/>
              <w:rPr>
                <w:rFonts w:eastAsia="Arial"/>
                <w:b w:val="0"/>
                <w:i w:val="0"/>
                <w:strike w:val="0"/>
              </w:rPr>
            </w:pPr>
            <w:r>
              <w:rPr>
                <w:rFonts w:eastAsia="Arial"/>
                <w:b w:val="0"/>
                <w:i w:val="0"/>
                <w:strike w:val="0"/>
              </w:rPr>
              <w:t>0,</w:t>
            </w:r>
            <w:r w:rsidR="00A47345">
              <w:rPr>
                <w:rFonts w:eastAsia="Arial"/>
                <w:b w:val="0"/>
                <w:i w:val="0"/>
                <w:strike w:val="0"/>
              </w:rPr>
              <w:t>1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 w:rsidP="00151D67">
            <w:pPr>
              <w:widowControl w:val="0"/>
              <w:jc w:val="center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widowControl w:val="0"/>
              <w:jc w:val="center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3418" w:rsidRPr="00E53210" w:rsidRDefault="003B3418">
            <w:pPr>
              <w:widowControl w:val="0"/>
              <w:jc w:val="center"/>
              <w:rPr>
                <w:rFonts w:eastAsia="Arial"/>
                <w:b w:val="0"/>
                <w:i w:val="0"/>
                <w:strike w:val="0"/>
              </w:rPr>
            </w:pPr>
          </w:p>
        </w:tc>
      </w:tr>
      <w:tr w:rsidR="003B3418" w:rsidRPr="00E53210" w:rsidTr="00B11CC8">
        <w:trPr>
          <w:trHeight w:val="1425"/>
        </w:trPr>
        <w:tc>
          <w:tcPr>
            <w:tcW w:w="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8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21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9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 w:rsidP="00151D67">
            <w:pPr>
              <w:widowControl w:val="0"/>
              <w:jc w:val="center"/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>901</w:t>
            </w: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 w:rsidP="00151D67">
            <w:pPr>
              <w:widowControl w:val="0"/>
              <w:jc w:val="center"/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>03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 w:rsidP="00151D67">
            <w:pPr>
              <w:widowControl w:val="0"/>
              <w:jc w:val="center"/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>10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 w:rsidP="00151D67">
            <w:pPr>
              <w:widowControl w:val="0"/>
              <w:jc w:val="center"/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>0120105090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 w:rsidP="00151D67">
            <w:pPr>
              <w:widowControl w:val="0"/>
              <w:jc w:val="center"/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>852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 w:rsidP="00A47345">
            <w:pPr>
              <w:widowControl w:val="0"/>
              <w:jc w:val="center"/>
              <w:rPr>
                <w:rFonts w:eastAsia="Arial"/>
                <w:b w:val="0"/>
                <w:i w:val="0"/>
                <w:strike w:val="0"/>
              </w:rPr>
            </w:pPr>
            <w:r>
              <w:rPr>
                <w:rFonts w:eastAsia="Arial"/>
                <w:b w:val="0"/>
                <w:i w:val="0"/>
                <w:strike w:val="0"/>
              </w:rPr>
              <w:t>6,</w:t>
            </w:r>
            <w:r w:rsidR="00A47345">
              <w:rPr>
                <w:rFonts w:eastAsia="Arial"/>
                <w:b w:val="0"/>
                <w:i w:val="0"/>
                <w:strike w:val="0"/>
              </w:rPr>
              <w:t>0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 w:rsidP="00151D67">
            <w:pPr>
              <w:widowControl w:val="0"/>
              <w:jc w:val="center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widowControl w:val="0"/>
              <w:jc w:val="center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3418" w:rsidRPr="00E53210" w:rsidRDefault="003B3418">
            <w:pPr>
              <w:widowControl w:val="0"/>
              <w:jc w:val="center"/>
              <w:rPr>
                <w:rFonts w:eastAsia="Arial"/>
                <w:b w:val="0"/>
                <w:i w:val="0"/>
                <w:strike w:val="0"/>
              </w:rPr>
            </w:pPr>
          </w:p>
        </w:tc>
      </w:tr>
      <w:tr w:rsidR="003B3418" w:rsidRPr="00E53210" w:rsidTr="00B11CC8">
        <w:trPr>
          <w:trHeight w:val="1425"/>
        </w:trPr>
        <w:tc>
          <w:tcPr>
            <w:tcW w:w="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8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21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9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widowControl w:val="0"/>
              <w:jc w:val="center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widowControl w:val="0"/>
              <w:jc w:val="center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widowControl w:val="0"/>
              <w:jc w:val="center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widowControl w:val="0"/>
              <w:jc w:val="center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widowControl w:val="0"/>
              <w:jc w:val="center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widowControl w:val="0"/>
              <w:jc w:val="center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widowControl w:val="0"/>
              <w:jc w:val="center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widowControl w:val="0"/>
              <w:jc w:val="center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3418" w:rsidRPr="00E53210" w:rsidRDefault="003B3418">
            <w:pPr>
              <w:widowControl w:val="0"/>
              <w:jc w:val="center"/>
              <w:rPr>
                <w:rFonts w:eastAsia="Arial"/>
                <w:b w:val="0"/>
                <w:i w:val="0"/>
                <w:strike w:val="0"/>
              </w:rPr>
            </w:pPr>
          </w:p>
        </w:tc>
      </w:tr>
      <w:tr w:rsidR="003B3418" w:rsidRPr="00E53210" w:rsidTr="00B11CC8">
        <w:tc>
          <w:tcPr>
            <w:tcW w:w="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Default="003B341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21.3</w:t>
            </w:r>
          </w:p>
        </w:tc>
        <w:tc>
          <w:tcPr>
            <w:tcW w:w="18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53210">
              <w:rPr>
                <w:rFonts w:ascii="Times New Roman" w:hAnsi="Times New Roman" w:cs="Times New Roman"/>
                <w:sz w:val="24"/>
                <w:szCs w:val="24"/>
              </w:rPr>
              <w:t>Подпрограмма 3</w:t>
            </w:r>
          </w:p>
        </w:tc>
        <w:tc>
          <w:tcPr>
            <w:tcW w:w="21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 xml:space="preserve">Благоустройство территорий, развитие жилищно-коммунального хозяйства, территориальной сети автомобильных дорог и транспортных услуг муниципального образования «Ушинский сельсовет  </w:t>
            </w:r>
            <w:proofErr w:type="spellStart"/>
            <w:r w:rsidRPr="00E53210">
              <w:rPr>
                <w:rFonts w:eastAsia="Arial"/>
                <w:b w:val="0"/>
                <w:i w:val="0"/>
                <w:strike w:val="0"/>
              </w:rPr>
              <w:t>Земетчинского</w:t>
            </w:r>
            <w:proofErr w:type="spellEnd"/>
            <w:r w:rsidRPr="00E53210">
              <w:rPr>
                <w:rFonts w:eastAsia="Arial"/>
                <w:b w:val="0"/>
                <w:i w:val="0"/>
                <w:strike w:val="0"/>
              </w:rPr>
              <w:t xml:space="preserve"> района Пензенской области»</w:t>
            </w:r>
          </w:p>
        </w:tc>
        <w:tc>
          <w:tcPr>
            <w:tcW w:w="1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Default="003B341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345A41" w:rsidRDefault="003B3418">
            <w:pPr>
              <w:rPr>
                <w:rFonts w:eastAsia="Arial"/>
                <w:b w:val="0"/>
                <w:i w:val="0"/>
                <w:strike w:val="0"/>
              </w:rPr>
            </w:pPr>
            <w:r w:rsidRPr="00345A41">
              <w:rPr>
                <w:rFonts w:eastAsia="Arial"/>
                <w:b w:val="0"/>
                <w:i w:val="0"/>
                <w:strike w:val="0"/>
              </w:rPr>
              <w:t>Х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345A41" w:rsidRDefault="003B3418">
            <w:pPr>
              <w:rPr>
                <w:rFonts w:eastAsia="Arial"/>
                <w:b w:val="0"/>
                <w:i w:val="0"/>
                <w:strike w:val="0"/>
              </w:rPr>
            </w:pPr>
            <w:r w:rsidRPr="00345A41">
              <w:rPr>
                <w:rFonts w:eastAsia="Arial"/>
                <w:b w:val="0"/>
                <w:i w:val="0"/>
                <w:strike w:val="0"/>
              </w:rPr>
              <w:t>Х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345A41" w:rsidRDefault="003B3418">
            <w:pPr>
              <w:rPr>
                <w:rFonts w:eastAsia="Arial"/>
                <w:b w:val="0"/>
                <w:i w:val="0"/>
                <w:strike w:val="0"/>
              </w:rPr>
            </w:pPr>
            <w:r w:rsidRPr="00345A41">
              <w:rPr>
                <w:rFonts w:eastAsia="Arial"/>
                <w:b w:val="0"/>
                <w:i w:val="0"/>
                <w:strike w:val="0"/>
              </w:rPr>
              <w:t>Х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 w:rsidP="00345A4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E53210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B3418" w:rsidRPr="00E53210" w:rsidRDefault="00A47345" w:rsidP="00A47345">
            <w:pPr>
              <w:widowControl w:val="0"/>
              <w:jc w:val="center"/>
              <w:rPr>
                <w:rFonts w:eastAsia="Arial"/>
                <w:b w:val="0"/>
                <w:i w:val="0"/>
                <w:strike w:val="0"/>
              </w:rPr>
            </w:pPr>
            <w:r>
              <w:rPr>
                <w:rFonts w:eastAsia="Arial"/>
                <w:b w:val="0"/>
                <w:i w:val="0"/>
                <w:strike w:val="0"/>
              </w:rPr>
              <w:t>954,9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B3418" w:rsidRPr="00E53210" w:rsidRDefault="003B3418" w:rsidP="003B3418">
            <w:pPr>
              <w:widowControl w:val="0"/>
              <w:jc w:val="center"/>
              <w:rPr>
                <w:rFonts w:eastAsia="Arial"/>
                <w:b w:val="0"/>
                <w:i w:val="0"/>
                <w:strike w:val="0"/>
              </w:rPr>
            </w:pPr>
            <w:r>
              <w:rPr>
                <w:rFonts w:eastAsia="Arial"/>
                <w:b w:val="0"/>
                <w:i w:val="0"/>
                <w:strike w:val="0"/>
              </w:rPr>
              <w:t>1089,7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Default="003B3418" w:rsidP="003B3418">
            <w:pPr>
              <w:widowControl w:val="0"/>
              <w:jc w:val="center"/>
              <w:rPr>
                <w:rFonts w:eastAsia="Arial"/>
                <w:b w:val="0"/>
                <w:i w:val="0"/>
                <w:strike w:val="0"/>
              </w:rPr>
            </w:pPr>
          </w:p>
          <w:p w:rsidR="003B3418" w:rsidRPr="00E53210" w:rsidRDefault="003B3418" w:rsidP="003B3418">
            <w:pPr>
              <w:widowControl w:val="0"/>
              <w:jc w:val="center"/>
              <w:rPr>
                <w:rFonts w:eastAsia="Arial"/>
                <w:b w:val="0"/>
                <w:i w:val="0"/>
                <w:strike w:val="0"/>
              </w:rPr>
            </w:pPr>
            <w:r>
              <w:rPr>
                <w:rFonts w:eastAsia="Arial"/>
                <w:b w:val="0"/>
                <w:i w:val="0"/>
                <w:strike w:val="0"/>
              </w:rPr>
              <w:t>1139,4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B3418" w:rsidRPr="00E53210" w:rsidRDefault="003B3418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B3418" w:rsidRPr="00E53210" w:rsidRDefault="003B3418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3418" w:rsidRPr="00E53210" w:rsidRDefault="003B3418">
            <w:pPr>
              <w:widowControl w:val="0"/>
              <w:jc w:val="center"/>
              <w:rPr>
                <w:rFonts w:eastAsia="Arial"/>
                <w:b w:val="0"/>
                <w:i w:val="0"/>
                <w:strike w:val="0"/>
              </w:rPr>
            </w:pPr>
          </w:p>
        </w:tc>
      </w:tr>
      <w:tr w:rsidR="003B3418" w:rsidRPr="00E53210" w:rsidTr="00B11CC8">
        <w:tc>
          <w:tcPr>
            <w:tcW w:w="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8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21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Default="003B341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3B3418" w:rsidRDefault="003B3418" w:rsidP="003B3418">
            <w:pPr>
              <w:widowControl w:val="0"/>
              <w:jc w:val="center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3418" w:rsidRPr="00E53210" w:rsidRDefault="003B341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3418" w:rsidRPr="00E53210" w:rsidTr="00B11CC8">
        <w:tc>
          <w:tcPr>
            <w:tcW w:w="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8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21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9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Default="003B341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ответственный  исполнитель – администрация Ушинского сельсовета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B3418" w:rsidRPr="00E53210" w:rsidRDefault="003B3418">
            <w:pPr>
              <w:widowControl w:val="0"/>
              <w:jc w:val="center"/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>901</w:t>
            </w: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B3418" w:rsidRPr="00E53210" w:rsidRDefault="003B3418">
            <w:pPr>
              <w:widowControl w:val="0"/>
              <w:jc w:val="center"/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>04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B3418" w:rsidRPr="00E53210" w:rsidRDefault="003B3418">
            <w:pPr>
              <w:widowControl w:val="0"/>
              <w:jc w:val="center"/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>09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B3418" w:rsidRPr="00E53210" w:rsidRDefault="003B3418">
            <w:pPr>
              <w:widowControl w:val="0"/>
              <w:jc w:val="center"/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>0130146010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B3418" w:rsidRPr="00E53210" w:rsidRDefault="003B3418">
            <w:pPr>
              <w:widowControl w:val="0"/>
              <w:jc w:val="center"/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>244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1E712C" w:rsidRDefault="003B3418" w:rsidP="00151D67">
            <w:pPr>
              <w:rPr>
                <w:b w:val="0"/>
              </w:rPr>
            </w:pPr>
            <w:r w:rsidRPr="001E712C">
              <w:rPr>
                <w:b w:val="0"/>
                <w:bCs/>
                <w:i w:val="0"/>
                <w:iCs/>
                <w:strike w:val="0"/>
              </w:rPr>
              <w:t>450,0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 w:rsidP="00D554E7">
            <w:pPr>
              <w:widowControl w:val="0"/>
              <w:jc w:val="center"/>
              <w:rPr>
                <w:rFonts w:eastAsia="Arial"/>
                <w:b w:val="0"/>
                <w:i w:val="0"/>
                <w:strike w:val="0"/>
              </w:rPr>
            </w:pPr>
            <w:r>
              <w:rPr>
                <w:rFonts w:eastAsia="Arial"/>
                <w:b w:val="0"/>
                <w:i w:val="0"/>
                <w:strike w:val="0"/>
              </w:rPr>
              <w:t>450,0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3B3418" w:rsidRDefault="003B3418" w:rsidP="003B3418">
            <w:pPr>
              <w:widowControl w:val="0"/>
              <w:jc w:val="center"/>
              <w:rPr>
                <w:rFonts w:eastAsia="Arial"/>
                <w:b w:val="0"/>
                <w:i w:val="0"/>
                <w:strike w:val="0"/>
              </w:rPr>
            </w:pPr>
            <w:r w:rsidRPr="003B3418">
              <w:rPr>
                <w:rFonts w:eastAsia="Arial"/>
                <w:b w:val="0"/>
                <w:i w:val="0"/>
                <w:strike w:val="0"/>
              </w:rPr>
              <w:t>450,0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Default="003B3418"/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B3418" w:rsidRPr="00E53210" w:rsidRDefault="003B3418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3418" w:rsidRPr="00E53210" w:rsidRDefault="003B3418">
            <w:pPr>
              <w:widowControl w:val="0"/>
              <w:jc w:val="center"/>
              <w:rPr>
                <w:rFonts w:eastAsia="Arial"/>
                <w:b w:val="0"/>
                <w:i w:val="0"/>
                <w:strike w:val="0"/>
              </w:rPr>
            </w:pPr>
          </w:p>
        </w:tc>
      </w:tr>
      <w:tr w:rsidR="003B3418" w:rsidRPr="00E53210" w:rsidTr="00B11CC8">
        <w:tc>
          <w:tcPr>
            <w:tcW w:w="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8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21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9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B3418" w:rsidRPr="00E53210" w:rsidRDefault="003B3418">
            <w:pPr>
              <w:widowControl w:val="0"/>
              <w:jc w:val="center"/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>901</w:t>
            </w: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widowControl w:val="0"/>
              <w:jc w:val="center"/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>04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widowControl w:val="0"/>
              <w:jc w:val="center"/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>09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widowControl w:val="0"/>
              <w:jc w:val="center"/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>0130146030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widowControl w:val="0"/>
              <w:jc w:val="center"/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>244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1E712C" w:rsidRDefault="00A47345" w:rsidP="00D554E7">
            <w:pPr>
              <w:widowControl w:val="0"/>
              <w:autoSpaceDE w:val="0"/>
              <w:autoSpaceDN w:val="0"/>
              <w:adjustRightInd w:val="0"/>
              <w:jc w:val="center"/>
              <w:rPr>
                <w:b w:val="0"/>
                <w:bCs/>
                <w:i w:val="0"/>
                <w:iCs/>
                <w:strike w:val="0"/>
              </w:rPr>
            </w:pPr>
            <w:r>
              <w:rPr>
                <w:b w:val="0"/>
                <w:bCs/>
                <w:i w:val="0"/>
                <w:iCs/>
                <w:strike w:val="0"/>
              </w:rPr>
              <w:t>48</w:t>
            </w:r>
            <w:r w:rsidR="003B3418" w:rsidRPr="001E712C">
              <w:rPr>
                <w:b w:val="0"/>
                <w:bCs/>
                <w:i w:val="0"/>
                <w:iCs/>
                <w:strike w:val="0"/>
              </w:rPr>
              <w:t>9</w:t>
            </w:r>
            <w:r>
              <w:rPr>
                <w:b w:val="0"/>
                <w:bCs/>
                <w:i w:val="0"/>
                <w:iCs/>
                <w:strike w:val="0"/>
              </w:rPr>
              <w:t>,4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 w:rsidP="003B3418">
            <w:pPr>
              <w:widowControl w:val="0"/>
              <w:jc w:val="center"/>
              <w:rPr>
                <w:rFonts w:eastAsia="Arial"/>
                <w:b w:val="0"/>
                <w:i w:val="0"/>
                <w:strike w:val="0"/>
              </w:rPr>
            </w:pPr>
            <w:r>
              <w:rPr>
                <w:rFonts w:eastAsia="Arial"/>
                <w:b w:val="0"/>
                <w:i w:val="0"/>
                <w:strike w:val="0"/>
              </w:rPr>
              <w:t>639,7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 w:rsidP="003B3418">
            <w:pPr>
              <w:widowControl w:val="0"/>
              <w:jc w:val="center"/>
              <w:rPr>
                <w:rFonts w:eastAsia="Arial"/>
                <w:b w:val="0"/>
                <w:i w:val="0"/>
                <w:strike w:val="0"/>
              </w:rPr>
            </w:pPr>
            <w:r>
              <w:rPr>
                <w:rFonts w:eastAsia="Arial"/>
                <w:b w:val="0"/>
                <w:i w:val="0"/>
                <w:strike w:val="0"/>
              </w:rPr>
              <w:t>689,4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 w:rsidP="00D554E7">
            <w:pPr>
              <w:widowControl w:val="0"/>
              <w:suppressAutoHyphens w:val="0"/>
              <w:jc w:val="center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B3418" w:rsidRPr="00E53210" w:rsidRDefault="003B3418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3418" w:rsidRPr="00E53210" w:rsidRDefault="003B3418">
            <w:pPr>
              <w:widowControl w:val="0"/>
              <w:jc w:val="center"/>
              <w:rPr>
                <w:rFonts w:eastAsia="Arial"/>
                <w:b w:val="0"/>
                <w:i w:val="0"/>
                <w:strike w:val="0"/>
              </w:rPr>
            </w:pPr>
          </w:p>
        </w:tc>
      </w:tr>
      <w:tr w:rsidR="003B3418" w:rsidRPr="00E53210" w:rsidTr="00B11CC8">
        <w:tc>
          <w:tcPr>
            <w:tcW w:w="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8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21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9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B3418" w:rsidRPr="00E53210" w:rsidRDefault="003B3418">
            <w:pPr>
              <w:widowControl w:val="0"/>
              <w:jc w:val="center"/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>901</w:t>
            </w: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widowControl w:val="0"/>
              <w:jc w:val="center"/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>04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widowControl w:val="0"/>
              <w:jc w:val="center"/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>09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B3418" w:rsidRPr="00E53210" w:rsidRDefault="003B3418">
            <w:pPr>
              <w:widowControl w:val="0"/>
              <w:jc w:val="center"/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>0130146160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widowControl w:val="0"/>
              <w:jc w:val="center"/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>244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B3418" w:rsidRPr="001E712C" w:rsidRDefault="003B3418" w:rsidP="00151D67">
            <w:pPr>
              <w:widowControl w:val="0"/>
              <w:autoSpaceDE w:val="0"/>
              <w:autoSpaceDN w:val="0"/>
              <w:adjustRightInd w:val="0"/>
              <w:jc w:val="center"/>
              <w:rPr>
                <w:b w:val="0"/>
                <w:bCs/>
                <w:i w:val="0"/>
                <w:iCs/>
                <w:strike w:val="0"/>
              </w:rPr>
            </w:pPr>
            <w:r>
              <w:rPr>
                <w:b w:val="0"/>
                <w:bCs/>
                <w:i w:val="0"/>
                <w:iCs/>
                <w:strike w:val="0"/>
              </w:rPr>
              <w:t>15,5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B3418" w:rsidRPr="00E53210" w:rsidRDefault="003B3418">
            <w:pPr>
              <w:widowControl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widowControl w:val="0"/>
              <w:jc w:val="center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B3418" w:rsidRPr="00E53210" w:rsidRDefault="003B3418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B3418" w:rsidRPr="00E53210" w:rsidRDefault="003B3418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3418" w:rsidRPr="00E53210" w:rsidRDefault="003B3418">
            <w:pPr>
              <w:widowControl w:val="0"/>
              <w:jc w:val="center"/>
              <w:rPr>
                <w:rFonts w:eastAsia="Arial"/>
                <w:b w:val="0"/>
                <w:i w:val="0"/>
                <w:strike w:val="0"/>
              </w:rPr>
            </w:pPr>
          </w:p>
        </w:tc>
      </w:tr>
      <w:tr w:rsidR="003B3418" w:rsidRPr="00E53210" w:rsidTr="00B11CC8">
        <w:tc>
          <w:tcPr>
            <w:tcW w:w="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8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21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9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B3418" w:rsidRPr="00E53210" w:rsidRDefault="003B3418">
            <w:pPr>
              <w:widowControl w:val="0"/>
              <w:jc w:val="center"/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>901</w:t>
            </w: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widowControl w:val="0"/>
              <w:jc w:val="center"/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>04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widowControl w:val="0"/>
              <w:jc w:val="center"/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>09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widowControl w:val="0"/>
              <w:jc w:val="center"/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>0130146170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widowControl w:val="0"/>
              <w:jc w:val="center"/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>244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B3418" w:rsidRPr="00E53210" w:rsidRDefault="003B3418">
            <w:pPr>
              <w:widowControl w:val="0"/>
              <w:jc w:val="center"/>
              <w:rPr>
                <w:rFonts w:eastAsia="Arial"/>
                <w:b w:val="0"/>
                <w:i w:val="0"/>
                <w:strike w:val="0"/>
              </w:rPr>
            </w:pPr>
            <w:r>
              <w:rPr>
                <w:rFonts w:eastAsia="Arial"/>
                <w:b w:val="0"/>
                <w:i w:val="0"/>
                <w:strike w:val="0"/>
              </w:rPr>
              <w:t>0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B3418" w:rsidRPr="00E53210" w:rsidRDefault="003B3418">
            <w:pPr>
              <w:widowControl w:val="0"/>
              <w:jc w:val="center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widowControl w:val="0"/>
              <w:jc w:val="center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B3418" w:rsidRPr="00E53210" w:rsidRDefault="003B3418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B3418" w:rsidRPr="00E53210" w:rsidRDefault="003B3418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3418" w:rsidRPr="00E53210" w:rsidRDefault="003B3418">
            <w:pPr>
              <w:widowControl w:val="0"/>
              <w:jc w:val="center"/>
              <w:rPr>
                <w:rFonts w:eastAsia="Arial"/>
                <w:b w:val="0"/>
                <w:i w:val="0"/>
                <w:strike w:val="0"/>
              </w:rPr>
            </w:pPr>
          </w:p>
        </w:tc>
      </w:tr>
      <w:tr w:rsidR="003B3418" w:rsidRPr="00E53210" w:rsidTr="00B11CC8">
        <w:tc>
          <w:tcPr>
            <w:tcW w:w="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8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21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9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B3418" w:rsidRPr="00E53210" w:rsidRDefault="003B3418">
            <w:pPr>
              <w:widowControl w:val="0"/>
              <w:jc w:val="center"/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>901</w:t>
            </w: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widowControl w:val="0"/>
              <w:jc w:val="center"/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>05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widowControl w:val="0"/>
              <w:jc w:val="center"/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>03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B3418" w:rsidRPr="00E53210" w:rsidRDefault="003B3418">
            <w:pPr>
              <w:widowControl w:val="0"/>
              <w:jc w:val="center"/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>0130363010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widowControl w:val="0"/>
              <w:jc w:val="center"/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>244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B3418" w:rsidRPr="00E53210" w:rsidRDefault="003B3418">
            <w:pPr>
              <w:widowControl w:val="0"/>
              <w:jc w:val="center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B3418" w:rsidRPr="00E53210" w:rsidRDefault="003B3418">
            <w:pPr>
              <w:widowControl w:val="0"/>
              <w:jc w:val="center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widowControl w:val="0"/>
              <w:jc w:val="center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B3418" w:rsidRPr="00E53210" w:rsidRDefault="003B3418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B3418" w:rsidRPr="00E53210" w:rsidRDefault="003B3418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3418" w:rsidRPr="00E53210" w:rsidRDefault="003B3418">
            <w:pPr>
              <w:widowControl w:val="0"/>
              <w:jc w:val="center"/>
              <w:rPr>
                <w:rFonts w:eastAsia="Arial"/>
                <w:b w:val="0"/>
                <w:i w:val="0"/>
                <w:strike w:val="0"/>
              </w:rPr>
            </w:pPr>
          </w:p>
        </w:tc>
      </w:tr>
      <w:tr w:rsidR="003B3418" w:rsidRPr="00E53210" w:rsidTr="00B11CC8">
        <w:tc>
          <w:tcPr>
            <w:tcW w:w="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8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21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9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B3418" w:rsidRPr="00E53210" w:rsidRDefault="003B3418">
            <w:pPr>
              <w:widowControl w:val="0"/>
              <w:jc w:val="center"/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>901</w:t>
            </w: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widowControl w:val="0"/>
              <w:jc w:val="center"/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>05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widowControl w:val="0"/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>03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B3418" w:rsidRPr="00E53210" w:rsidRDefault="003B3418">
            <w:pPr>
              <w:widowControl w:val="0"/>
              <w:jc w:val="center"/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>0130346160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widowControl w:val="0"/>
              <w:jc w:val="center"/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>244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B3418" w:rsidRPr="00E53210" w:rsidRDefault="003B3418">
            <w:pPr>
              <w:widowControl w:val="0"/>
              <w:jc w:val="center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B3418" w:rsidRPr="00E53210" w:rsidRDefault="003B3418">
            <w:pPr>
              <w:widowControl w:val="0"/>
              <w:jc w:val="center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widowControl w:val="0"/>
              <w:jc w:val="center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B3418" w:rsidRPr="00E53210" w:rsidRDefault="003B3418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B3418" w:rsidRPr="00E53210" w:rsidRDefault="003B3418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3418" w:rsidRPr="00E53210" w:rsidRDefault="003B3418">
            <w:pPr>
              <w:widowControl w:val="0"/>
              <w:jc w:val="center"/>
              <w:rPr>
                <w:rFonts w:eastAsia="Arial"/>
                <w:b w:val="0"/>
                <w:i w:val="0"/>
                <w:strike w:val="0"/>
              </w:rPr>
            </w:pPr>
          </w:p>
        </w:tc>
      </w:tr>
      <w:tr w:rsidR="003B3418" w:rsidRPr="00E53210" w:rsidTr="00B11CC8">
        <w:tc>
          <w:tcPr>
            <w:tcW w:w="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8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21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9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B3418" w:rsidRPr="00E53210" w:rsidRDefault="003B3418">
            <w:pPr>
              <w:widowControl w:val="0"/>
              <w:jc w:val="center"/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>901</w:t>
            </w: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widowControl w:val="0"/>
              <w:jc w:val="center"/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>05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widowControl w:val="0"/>
              <w:jc w:val="center"/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>03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B3418" w:rsidRPr="00E53210" w:rsidRDefault="003B3418">
            <w:pPr>
              <w:widowControl w:val="0"/>
              <w:jc w:val="center"/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>01303S1400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widowControl w:val="0"/>
              <w:jc w:val="center"/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>244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B3418" w:rsidRPr="00E53210" w:rsidRDefault="003B3418">
            <w:pPr>
              <w:widowControl w:val="0"/>
              <w:jc w:val="center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B3418" w:rsidRPr="00E53210" w:rsidRDefault="003B3418">
            <w:pPr>
              <w:widowControl w:val="0"/>
              <w:jc w:val="center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widowControl w:val="0"/>
              <w:jc w:val="center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B3418" w:rsidRPr="00E53210" w:rsidRDefault="003B3418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B3418" w:rsidRPr="00E53210" w:rsidRDefault="003B3418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3418" w:rsidRPr="00E53210" w:rsidRDefault="003B3418">
            <w:pPr>
              <w:widowControl w:val="0"/>
              <w:jc w:val="center"/>
              <w:rPr>
                <w:rFonts w:eastAsia="Arial"/>
                <w:b w:val="0"/>
                <w:i w:val="0"/>
                <w:strike w:val="0"/>
              </w:rPr>
            </w:pPr>
          </w:p>
        </w:tc>
      </w:tr>
      <w:tr w:rsidR="003B3418" w:rsidRPr="00E53210" w:rsidTr="00B11CC8">
        <w:tc>
          <w:tcPr>
            <w:tcW w:w="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8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21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9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B3418" w:rsidRPr="00E53210" w:rsidRDefault="003B3418">
            <w:pPr>
              <w:widowControl w:val="0"/>
              <w:jc w:val="center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widowControl w:val="0"/>
              <w:jc w:val="center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widowControl w:val="0"/>
              <w:jc w:val="center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B3418" w:rsidRPr="00E53210" w:rsidRDefault="003B3418">
            <w:pPr>
              <w:widowControl w:val="0"/>
              <w:jc w:val="center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widowControl w:val="0"/>
              <w:jc w:val="center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3418" w:rsidRPr="00E53210" w:rsidRDefault="003B341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3418" w:rsidRPr="00E53210" w:rsidTr="00B11CC8">
        <w:tc>
          <w:tcPr>
            <w:tcW w:w="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Default="003B341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Default="003B341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3.1</w:t>
            </w:r>
          </w:p>
        </w:tc>
        <w:tc>
          <w:tcPr>
            <w:tcW w:w="21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Default="003B341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Приведение транспортно-эксплуатационных показателей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автомобильных дорог общего пользования местного значения в соответствии с нормативными требованиями</w:t>
            </w:r>
          </w:p>
        </w:tc>
        <w:tc>
          <w:tcPr>
            <w:tcW w:w="1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Default="003B341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B3418" w:rsidRPr="00E53210" w:rsidRDefault="003B3418" w:rsidP="00A47345">
            <w:pPr>
              <w:widowControl w:val="0"/>
              <w:jc w:val="center"/>
              <w:rPr>
                <w:rFonts w:eastAsia="Arial"/>
                <w:b w:val="0"/>
                <w:i w:val="0"/>
                <w:strike w:val="0"/>
              </w:rPr>
            </w:pPr>
            <w:r>
              <w:rPr>
                <w:rFonts w:eastAsia="Arial"/>
                <w:b w:val="0"/>
                <w:i w:val="0"/>
                <w:strike w:val="0"/>
              </w:rPr>
              <w:t>9</w:t>
            </w:r>
            <w:r w:rsidR="00A47345">
              <w:rPr>
                <w:rFonts w:eastAsia="Arial"/>
                <w:b w:val="0"/>
                <w:i w:val="0"/>
                <w:strike w:val="0"/>
              </w:rPr>
              <w:t>5</w:t>
            </w:r>
            <w:r>
              <w:rPr>
                <w:rFonts w:eastAsia="Arial"/>
                <w:b w:val="0"/>
                <w:i w:val="0"/>
                <w:strike w:val="0"/>
              </w:rPr>
              <w:t>4</w:t>
            </w:r>
            <w:r w:rsidR="00A47345">
              <w:rPr>
                <w:rFonts w:eastAsia="Arial"/>
                <w:b w:val="0"/>
                <w:i w:val="0"/>
                <w:strike w:val="0"/>
              </w:rPr>
              <w:t>,9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B3418" w:rsidRPr="00E53210" w:rsidRDefault="003B3418" w:rsidP="003B3418">
            <w:pPr>
              <w:widowControl w:val="0"/>
              <w:jc w:val="center"/>
              <w:rPr>
                <w:rFonts w:eastAsia="Arial"/>
                <w:b w:val="0"/>
                <w:i w:val="0"/>
                <w:strike w:val="0"/>
              </w:rPr>
            </w:pPr>
            <w:r>
              <w:rPr>
                <w:rFonts w:eastAsia="Arial"/>
                <w:b w:val="0"/>
                <w:i w:val="0"/>
                <w:strike w:val="0"/>
              </w:rPr>
              <w:t>1089,7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 w:rsidP="003B3418">
            <w:pPr>
              <w:widowControl w:val="0"/>
              <w:jc w:val="center"/>
              <w:rPr>
                <w:rFonts w:eastAsia="Arial"/>
                <w:b w:val="0"/>
                <w:i w:val="0"/>
                <w:strike w:val="0"/>
              </w:rPr>
            </w:pPr>
            <w:r>
              <w:rPr>
                <w:rFonts w:eastAsia="Arial"/>
                <w:b w:val="0"/>
                <w:i w:val="0"/>
                <w:strike w:val="0"/>
              </w:rPr>
              <w:t>1139,4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B3418" w:rsidRPr="00E53210" w:rsidRDefault="003B3418" w:rsidP="00151D67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3418" w:rsidRPr="00E53210" w:rsidRDefault="003B3418" w:rsidP="0000423B">
            <w:pPr>
              <w:widowControl w:val="0"/>
              <w:jc w:val="center"/>
              <w:rPr>
                <w:rFonts w:eastAsia="Arial"/>
                <w:b w:val="0"/>
                <w:i w:val="0"/>
                <w:strike w:val="0"/>
              </w:rPr>
            </w:pPr>
          </w:p>
        </w:tc>
      </w:tr>
      <w:tr w:rsidR="003B3418" w:rsidRPr="00E53210" w:rsidTr="00B11CC8">
        <w:tc>
          <w:tcPr>
            <w:tcW w:w="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8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21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Default="003B341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3418" w:rsidRPr="00E53210" w:rsidRDefault="003B341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3418" w:rsidRPr="00E53210" w:rsidTr="00B11CC8">
        <w:tc>
          <w:tcPr>
            <w:tcW w:w="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8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21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9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Default="003B341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ответственный  исполнитель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администрация Ушинского сельсовета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B3418" w:rsidRPr="00E53210" w:rsidRDefault="003B3418">
            <w:pPr>
              <w:widowControl w:val="0"/>
              <w:jc w:val="center"/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lastRenderedPageBreak/>
              <w:t>901</w:t>
            </w: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B3418" w:rsidRPr="00E53210" w:rsidRDefault="003B3418">
            <w:pPr>
              <w:widowControl w:val="0"/>
              <w:jc w:val="center"/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>04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B3418" w:rsidRPr="00E53210" w:rsidRDefault="003B3418">
            <w:pPr>
              <w:widowControl w:val="0"/>
              <w:jc w:val="center"/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>09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B3418" w:rsidRPr="00E53210" w:rsidRDefault="003B3418">
            <w:pPr>
              <w:widowControl w:val="0"/>
              <w:jc w:val="center"/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>0130146010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B3418" w:rsidRPr="00E53210" w:rsidRDefault="003B3418">
            <w:pPr>
              <w:widowControl w:val="0"/>
              <w:jc w:val="center"/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>244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1E712C" w:rsidRDefault="003B3418" w:rsidP="00151D67">
            <w:pPr>
              <w:rPr>
                <w:b w:val="0"/>
              </w:rPr>
            </w:pPr>
            <w:r w:rsidRPr="001E712C">
              <w:rPr>
                <w:b w:val="0"/>
                <w:bCs/>
                <w:i w:val="0"/>
                <w:iCs/>
                <w:strike w:val="0"/>
              </w:rPr>
              <w:t>450,0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 w:rsidP="00151D67">
            <w:pPr>
              <w:widowControl w:val="0"/>
              <w:jc w:val="center"/>
              <w:rPr>
                <w:rFonts w:eastAsia="Arial"/>
                <w:b w:val="0"/>
                <w:i w:val="0"/>
                <w:strike w:val="0"/>
              </w:rPr>
            </w:pPr>
            <w:r>
              <w:rPr>
                <w:rFonts w:eastAsia="Arial"/>
                <w:b w:val="0"/>
                <w:i w:val="0"/>
                <w:strike w:val="0"/>
              </w:rPr>
              <w:t>450,0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Default="003B3418" w:rsidP="00151D67">
            <w:r w:rsidRPr="002F35D3">
              <w:rPr>
                <w:b w:val="0"/>
                <w:bCs/>
                <w:i w:val="0"/>
                <w:iCs/>
                <w:strike w:val="0"/>
              </w:rPr>
              <w:t>450,0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Default="003B3418" w:rsidP="00151D67"/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3418" w:rsidRPr="00E53210" w:rsidRDefault="003B3418">
            <w:pPr>
              <w:widowControl w:val="0"/>
              <w:jc w:val="center"/>
              <w:rPr>
                <w:rFonts w:eastAsia="Arial"/>
                <w:b w:val="0"/>
                <w:i w:val="0"/>
                <w:strike w:val="0"/>
              </w:rPr>
            </w:pPr>
          </w:p>
        </w:tc>
      </w:tr>
      <w:tr w:rsidR="003B3418" w:rsidRPr="00E53210" w:rsidTr="00B11CC8">
        <w:tc>
          <w:tcPr>
            <w:tcW w:w="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8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21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9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B3418" w:rsidRPr="00E53210" w:rsidRDefault="003B3418">
            <w:pPr>
              <w:widowControl w:val="0"/>
              <w:jc w:val="center"/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>901</w:t>
            </w: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widowControl w:val="0"/>
              <w:jc w:val="center"/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>04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widowControl w:val="0"/>
              <w:jc w:val="center"/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>09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widowControl w:val="0"/>
              <w:jc w:val="center"/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>0130146030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widowControl w:val="0"/>
              <w:jc w:val="center"/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>244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1E712C" w:rsidRDefault="00A47345" w:rsidP="00151D67">
            <w:pPr>
              <w:widowControl w:val="0"/>
              <w:autoSpaceDE w:val="0"/>
              <w:autoSpaceDN w:val="0"/>
              <w:adjustRightInd w:val="0"/>
              <w:jc w:val="center"/>
              <w:rPr>
                <w:b w:val="0"/>
                <w:bCs/>
                <w:i w:val="0"/>
                <w:iCs/>
                <w:strike w:val="0"/>
              </w:rPr>
            </w:pPr>
            <w:r>
              <w:rPr>
                <w:b w:val="0"/>
                <w:bCs/>
                <w:i w:val="0"/>
                <w:iCs/>
                <w:strike w:val="0"/>
              </w:rPr>
              <w:t>489,4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 w:rsidP="003B3418">
            <w:pPr>
              <w:widowControl w:val="0"/>
              <w:jc w:val="center"/>
              <w:rPr>
                <w:rFonts w:eastAsia="Arial"/>
                <w:b w:val="0"/>
                <w:i w:val="0"/>
                <w:strike w:val="0"/>
              </w:rPr>
            </w:pPr>
            <w:r>
              <w:rPr>
                <w:rFonts w:eastAsia="Arial"/>
                <w:b w:val="0"/>
                <w:i w:val="0"/>
                <w:strike w:val="0"/>
              </w:rPr>
              <w:t>639,7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 w:rsidP="003B3418">
            <w:pPr>
              <w:widowControl w:val="0"/>
              <w:jc w:val="center"/>
              <w:rPr>
                <w:rFonts w:eastAsia="Arial"/>
                <w:b w:val="0"/>
                <w:i w:val="0"/>
                <w:strike w:val="0"/>
              </w:rPr>
            </w:pPr>
            <w:r>
              <w:rPr>
                <w:rFonts w:eastAsia="Arial"/>
                <w:b w:val="0"/>
                <w:i w:val="0"/>
                <w:strike w:val="0"/>
              </w:rPr>
              <w:t>689,4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 w:rsidP="00151D67">
            <w:pPr>
              <w:widowControl w:val="0"/>
              <w:suppressAutoHyphens w:val="0"/>
              <w:jc w:val="center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3418" w:rsidRPr="00E53210" w:rsidRDefault="003B3418">
            <w:pPr>
              <w:widowControl w:val="0"/>
              <w:jc w:val="center"/>
              <w:rPr>
                <w:rFonts w:eastAsia="Arial"/>
                <w:b w:val="0"/>
                <w:i w:val="0"/>
                <w:strike w:val="0"/>
              </w:rPr>
            </w:pPr>
          </w:p>
        </w:tc>
      </w:tr>
      <w:tr w:rsidR="003B3418" w:rsidRPr="00E53210" w:rsidTr="00B11CC8">
        <w:tc>
          <w:tcPr>
            <w:tcW w:w="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8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21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9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B3418" w:rsidRPr="00E53210" w:rsidRDefault="003B3418">
            <w:pPr>
              <w:widowControl w:val="0"/>
              <w:jc w:val="center"/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>901</w:t>
            </w: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widowControl w:val="0"/>
              <w:jc w:val="center"/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>04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widowControl w:val="0"/>
              <w:jc w:val="center"/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>09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widowControl w:val="0"/>
              <w:jc w:val="center"/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>0130146160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widowControl w:val="0"/>
              <w:jc w:val="center"/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>244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B3418" w:rsidRPr="00E53210" w:rsidRDefault="003B3418">
            <w:pPr>
              <w:widowControl w:val="0"/>
              <w:jc w:val="center"/>
              <w:rPr>
                <w:rFonts w:eastAsia="Arial"/>
                <w:b w:val="0"/>
                <w:i w:val="0"/>
                <w:strike w:val="0"/>
              </w:rPr>
            </w:pPr>
            <w:r>
              <w:rPr>
                <w:rFonts w:eastAsia="Arial"/>
                <w:b w:val="0"/>
                <w:i w:val="0"/>
                <w:strike w:val="0"/>
              </w:rPr>
              <w:t>15,5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B3418" w:rsidRPr="00E53210" w:rsidRDefault="003B3418">
            <w:pPr>
              <w:widowControl w:val="0"/>
              <w:jc w:val="center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widowControl w:val="0"/>
              <w:jc w:val="center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B3418" w:rsidRPr="00E53210" w:rsidRDefault="003B3418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B3418" w:rsidRPr="00E53210" w:rsidRDefault="003B3418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3418" w:rsidRPr="00E53210" w:rsidRDefault="003B3418">
            <w:pPr>
              <w:widowControl w:val="0"/>
              <w:jc w:val="center"/>
              <w:rPr>
                <w:rFonts w:eastAsia="Arial"/>
                <w:b w:val="0"/>
                <w:i w:val="0"/>
                <w:strike w:val="0"/>
              </w:rPr>
            </w:pPr>
          </w:p>
        </w:tc>
      </w:tr>
      <w:tr w:rsidR="003B3418" w:rsidRPr="00E53210" w:rsidTr="00B11CC8">
        <w:tc>
          <w:tcPr>
            <w:tcW w:w="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8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21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9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B3418" w:rsidRPr="00E53210" w:rsidRDefault="003B3418">
            <w:pPr>
              <w:widowControl w:val="0"/>
              <w:jc w:val="center"/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>901</w:t>
            </w: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widowControl w:val="0"/>
              <w:jc w:val="center"/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>04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widowControl w:val="0"/>
              <w:jc w:val="center"/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>09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widowControl w:val="0"/>
              <w:jc w:val="center"/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>0130146170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widowControl w:val="0"/>
              <w:jc w:val="center"/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>244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B3418" w:rsidRPr="00E53210" w:rsidRDefault="003B3418">
            <w:pPr>
              <w:widowControl w:val="0"/>
              <w:jc w:val="center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B3418" w:rsidRPr="00E53210" w:rsidRDefault="003B3418">
            <w:pPr>
              <w:widowControl w:val="0"/>
              <w:jc w:val="center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widowControl w:val="0"/>
              <w:jc w:val="center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B3418" w:rsidRPr="00E53210" w:rsidRDefault="003B3418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B3418" w:rsidRPr="00E53210" w:rsidRDefault="003B3418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3418" w:rsidRPr="00E53210" w:rsidRDefault="003B3418">
            <w:pPr>
              <w:widowControl w:val="0"/>
              <w:jc w:val="center"/>
              <w:rPr>
                <w:rFonts w:eastAsia="Arial"/>
                <w:b w:val="0"/>
                <w:i w:val="0"/>
                <w:strike w:val="0"/>
              </w:rPr>
            </w:pPr>
          </w:p>
        </w:tc>
      </w:tr>
      <w:tr w:rsidR="003B3418" w:rsidRPr="00E53210" w:rsidTr="00B11CC8">
        <w:tc>
          <w:tcPr>
            <w:tcW w:w="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8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21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9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3418" w:rsidRPr="00E53210" w:rsidRDefault="003B341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3418" w:rsidRPr="00E53210" w:rsidTr="00B11CC8">
        <w:trPr>
          <w:trHeight w:val="180"/>
        </w:trPr>
        <w:tc>
          <w:tcPr>
            <w:tcW w:w="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8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>Основное мероприятие 3.2</w:t>
            </w:r>
          </w:p>
        </w:tc>
        <w:tc>
          <w:tcPr>
            <w:tcW w:w="21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 xml:space="preserve">Благоустройство </w:t>
            </w:r>
          </w:p>
          <w:p w:rsidR="003B3418" w:rsidRPr="00E53210" w:rsidRDefault="003B3418" w:rsidP="0096360A">
            <w:pPr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 xml:space="preserve">С. </w:t>
            </w:r>
            <w:proofErr w:type="spellStart"/>
            <w:r w:rsidRPr="00E53210">
              <w:rPr>
                <w:rFonts w:eastAsia="Arial"/>
                <w:b w:val="0"/>
                <w:i w:val="0"/>
                <w:strike w:val="0"/>
              </w:rPr>
              <w:t>Ушинка</w:t>
            </w:r>
            <w:proofErr w:type="spellEnd"/>
          </w:p>
        </w:tc>
        <w:tc>
          <w:tcPr>
            <w:tcW w:w="1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Default="003B341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widowControl w:val="0"/>
              <w:jc w:val="center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widowControl w:val="0"/>
              <w:jc w:val="center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widowControl w:val="0"/>
              <w:jc w:val="center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widowControl w:val="0"/>
              <w:jc w:val="center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widowControl w:val="0"/>
              <w:jc w:val="center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widowControl w:val="0"/>
              <w:jc w:val="center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widowControl w:val="0"/>
              <w:jc w:val="center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widowControl w:val="0"/>
              <w:jc w:val="center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3418" w:rsidRPr="00E53210" w:rsidRDefault="003B3418">
            <w:pPr>
              <w:widowControl w:val="0"/>
              <w:jc w:val="center"/>
              <w:rPr>
                <w:rFonts w:eastAsia="Arial"/>
                <w:b w:val="0"/>
                <w:i w:val="0"/>
                <w:strike w:val="0"/>
              </w:rPr>
            </w:pPr>
          </w:p>
        </w:tc>
      </w:tr>
      <w:tr w:rsidR="003B3418" w:rsidRPr="00E53210" w:rsidTr="00B11CC8">
        <w:trPr>
          <w:trHeight w:val="180"/>
        </w:trPr>
        <w:tc>
          <w:tcPr>
            <w:tcW w:w="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8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21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Default="003B341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widowControl w:val="0"/>
              <w:jc w:val="center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widowControl w:val="0"/>
              <w:jc w:val="center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widowControl w:val="0"/>
              <w:jc w:val="center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widowControl w:val="0"/>
              <w:jc w:val="center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widowControl w:val="0"/>
              <w:jc w:val="center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widowControl w:val="0"/>
              <w:jc w:val="center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widowControl w:val="0"/>
              <w:jc w:val="center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widowControl w:val="0"/>
              <w:jc w:val="center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3418" w:rsidRPr="00E53210" w:rsidRDefault="003B3418">
            <w:pPr>
              <w:widowControl w:val="0"/>
              <w:jc w:val="center"/>
              <w:rPr>
                <w:rFonts w:eastAsia="Arial"/>
                <w:b w:val="0"/>
                <w:i w:val="0"/>
                <w:strike w:val="0"/>
              </w:rPr>
            </w:pPr>
          </w:p>
        </w:tc>
      </w:tr>
      <w:tr w:rsidR="003B3418" w:rsidRPr="00E53210" w:rsidTr="00B11CC8">
        <w:trPr>
          <w:trHeight w:val="255"/>
        </w:trPr>
        <w:tc>
          <w:tcPr>
            <w:tcW w:w="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8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21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9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Default="003B341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ответственный  исполнитель – администрация Ушинского сельсовета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B3418" w:rsidRPr="00E53210" w:rsidRDefault="003B3418">
            <w:pPr>
              <w:widowControl w:val="0"/>
              <w:jc w:val="center"/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>901</w:t>
            </w: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widowControl w:val="0"/>
              <w:jc w:val="center"/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>05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widowControl w:val="0"/>
              <w:jc w:val="center"/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>03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B3418" w:rsidRPr="00E53210" w:rsidRDefault="003B3418">
            <w:pPr>
              <w:widowControl w:val="0"/>
              <w:jc w:val="center"/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>0130363010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widowControl w:val="0"/>
              <w:jc w:val="center"/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>244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B3418" w:rsidRPr="00E53210" w:rsidRDefault="003B3418">
            <w:pPr>
              <w:widowControl w:val="0"/>
              <w:jc w:val="center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B3418" w:rsidRPr="00E53210" w:rsidRDefault="003B3418">
            <w:pPr>
              <w:widowControl w:val="0"/>
              <w:jc w:val="center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widowControl w:val="0"/>
              <w:jc w:val="center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B3418" w:rsidRPr="00E53210" w:rsidRDefault="003B3418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B3418" w:rsidRPr="00E53210" w:rsidRDefault="003B3418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3418" w:rsidRPr="00E53210" w:rsidRDefault="003B3418">
            <w:pPr>
              <w:widowControl w:val="0"/>
              <w:jc w:val="center"/>
              <w:rPr>
                <w:rFonts w:eastAsia="Arial"/>
                <w:b w:val="0"/>
                <w:i w:val="0"/>
                <w:strike w:val="0"/>
              </w:rPr>
            </w:pPr>
          </w:p>
        </w:tc>
      </w:tr>
      <w:tr w:rsidR="003B3418" w:rsidRPr="00E53210" w:rsidTr="00B11CC8">
        <w:trPr>
          <w:trHeight w:val="255"/>
        </w:trPr>
        <w:tc>
          <w:tcPr>
            <w:tcW w:w="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8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21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9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B3418" w:rsidRPr="00E53210" w:rsidRDefault="003B3418">
            <w:pPr>
              <w:widowControl w:val="0"/>
              <w:jc w:val="center"/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>901</w:t>
            </w: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widowControl w:val="0"/>
              <w:jc w:val="center"/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>05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widowControl w:val="0"/>
              <w:jc w:val="center"/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>03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B3418" w:rsidRPr="00E53210" w:rsidRDefault="003B3418">
            <w:pPr>
              <w:widowControl w:val="0"/>
              <w:jc w:val="center"/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>01303S1400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widowControl w:val="0"/>
              <w:jc w:val="center"/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>244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B3418" w:rsidRPr="00E53210" w:rsidRDefault="003B3418">
            <w:pPr>
              <w:widowControl w:val="0"/>
              <w:jc w:val="center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B3418" w:rsidRPr="00E53210" w:rsidRDefault="003B3418">
            <w:pPr>
              <w:widowControl w:val="0"/>
              <w:jc w:val="center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widowControl w:val="0"/>
              <w:jc w:val="center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B3418" w:rsidRPr="00E53210" w:rsidRDefault="003B3418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B3418" w:rsidRPr="00E53210" w:rsidRDefault="003B3418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3418" w:rsidRPr="00E53210" w:rsidRDefault="003B3418">
            <w:pPr>
              <w:widowControl w:val="0"/>
              <w:jc w:val="center"/>
              <w:rPr>
                <w:rFonts w:eastAsia="Arial"/>
                <w:b w:val="0"/>
                <w:i w:val="0"/>
                <w:strike w:val="0"/>
              </w:rPr>
            </w:pPr>
          </w:p>
        </w:tc>
      </w:tr>
      <w:tr w:rsidR="003B3418" w:rsidRPr="00E53210" w:rsidTr="00B11CC8">
        <w:trPr>
          <w:trHeight w:val="244"/>
        </w:trPr>
        <w:tc>
          <w:tcPr>
            <w:tcW w:w="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8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21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9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widowControl w:val="0"/>
              <w:jc w:val="center"/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>901</w:t>
            </w: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widowControl w:val="0"/>
              <w:jc w:val="center"/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>05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widowControl w:val="0"/>
              <w:jc w:val="center"/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>03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widowControl w:val="0"/>
              <w:jc w:val="center"/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>0130346160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widowControl w:val="0"/>
              <w:jc w:val="center"/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>244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widowControl w:val="0"/>
              <w:jc w:val="center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widowControl w:val="0"/>
              <w:jc w:val="center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widowControl w:val="0"/>
              <w:jc w:val="center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3418" w:rsidRPr="00E53210" w:rsidRDefault="003B3418">
            <w:pPr>
              <w:widowControl w:val="0"/>
              <w:jc w:val="center"/>
              <w:rPr>
                <w:rFonts w:eastAsia="Arial"/>
                <w:b w:val="0"/>
                <w:i w:val="0"/>
                <w:strike w:val="0"/>
              </w:rPr>
            </w:pPr>
          </w:p>
        </w:tc>
      </w:tr>
      <w:tr w:rsidR="003B3418" w:rsidRPr="00E53210" w:rsidTr="00B11CC8">
        <w:tc>
          <w:tcPr>
            <w:tcW w:w="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>1.5.</w:t>
            </w:r>
          </w:p>
        </w:tc>
        <w:tc>
          <w:tcPr>
            <w:tcW w:w="18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>Подпрограмма 5</w:t>
            </w:r>
          </w:p>
        </w:tc>
        <w:tc>
          <w:tcPr>
            <w:tcW w:w="21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>Исполнение отдельных государственных полномочий в соответствии с федеральным и региональным законодательством</w:t>
            </w:r>
          </w:p>
        </w:tc>
        <w:tc>
          <w:tcPr>
            <w:tcW w:w="1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Default="003B341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2612BA" w:rsidRDefault="003B3418" w:rsidP="00151D67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2612BA">
              <w:rPr>
                <w:rFonts w:ascii="Times New Roman" w:hAnsi="Times New Roman" w:cs="Times New Roman"/>
                <w:sz w:val="22"/>
                <w:szCs w:val="22"/>
              </w:rPr>
              <w:t>901</w:t>
            </w: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2612BA" w:rsidRDefault="003B3418" w:rsidP="00151D67">
            <w:pPr>
              <w:widowControl w:val="0"/>
              <w:autoSpaceDE w:val="0"/>
              <w:autoSpaceDN w:val="0"/>
              <w:adjustRightInd w:val="0"/>
              <w:jc w:val="center"/>
              <w:rPr>
                <w:b w:val="0"/>
                <w:bCs/>
                <w:i w:val="0"/>
                <w:iCs/>
                <w:strike w:val="0"/>
              </w:rPr>
            </w:pPr>
            <w:r w:rsidRPr="002612BA">
              <w:rPr>
                <w:b w:val="0"/>
                <w:i w:val="0"/>
                <w:strike w:val="0"/>
                <w:sz w:val="22"/>
                <w:szCs w:val="22"/>
              </w:rPr>
              <w:t>X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2612BA" w:rsidRDefault="003B3418" w:rsidP="00151D67">
            <w:pPr>
              <w:widowControl w:val="0"/>
              <w:autoSpaceDE w:val="0"/>
              <w:autoSpaceDN w:val="0"/>
              <w:adjustRightInd w:val="0"/>
              <w:jc w:val="center"/>
              <w:rPr>
                <w:b w:val="0"/>
                <w:bCs/>
                <w:i w:val="0"/>
                <w:iCs/>
                <w:strike w:val="0"/>
              </w:rPr>
            </w:pPr>
            <w:r w:rsidRPr="002612BA">
              <w:rPr>
                <w:b w:val="0"/>
                <w:i w:val="0"/>
                <w:strike w:val="0"/>
                <w:sz w:val="22"/>
                <w:szCs w:val="22"/>
              </w:rPr>
              <w:t>X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2612BA" w:rsidRDefault="003B3418" w:rsidP="00151D67">
            <w:pPr>
              <w:widowControl w:val="0"/>
              <w:autoSpaceDE w:val="0"/>
              <w:autoSpaceDN w:val="0"/>
              <w:adjustRightInd w:val="0"/>
              <w:jc w:val="center"/>
              <w:rPr>
                <w:b w:val="0"/>
                <w:bCs/>
                <w:i w:val="0"/>
                <w:iCs/>
                <w:strike w:val="0"/>
              </w:rPr>
            </w:pPr>
            <w:r w:rsidRPr="002612BA">
              <w:rPr>
                <w:b w:val="0"/>
                <w:i w:val="0"/>
                <w:strike w:val="0"/>
                <w:sz w:val="22"/>
                <w:szCs w:val="22"/>
              </w:rPr>
              <w:t>X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2612BA" w:rsidRDefault="003B3418" w:rsidP="00151D67">
            <w:pPr>
              <w:widowControl w:val="0"/>
              <w:autoSpaceDE w:val="0"/>
              <w:autoSpaceDN w:val="0"/>
              <w:adjustRightInd w:val="0"/>
              <w:jc w:val="center"/>
              <w:rPr>
                <w:b w:val="0"/>
                <w:bCs/>
                <w:i w:val="0"/>
                <w:iCs/>
                <w:strike w:val="0"/>
              </w:rPr>
            </w:pPr>
            <w:r w:rsidRPr="002612BA">
              <w:rPr>
                <w:b w:val="0"/>
                <w:i w:val="0"/>
                <w:strike w:val="0"/>
                <w:sz w:val="22"/>
                <w:szCs w:val="22"/>
              </w:rPr>
              <w:t>X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B3418" w:rsidRPr="00E53210" w:rsidRDefault="003B3418" w:rsidP="00D554E7">
            <w:pPr>
              <w:widowControl w:val="0"/>
              <w:jc w:val="center"/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>8</w:t>
            </w:r>
            <w:r>
              <w:rPr>
                <w:rFonts w:eastAsia="Arial"/>
                <w:b w:val="0"/>
                <w:i w:val="0"/>
                <w:strike w:val="0"/>
              </w:rPr>
              <w:t>8</w:t>
            </w:r>
            <w:r w:rsidRPr="00E53210">
              <w:rPr>
                <w:rFonts w:eastAsia="Arial"/>
                <w:b w:val="0"/>
                <w:i w:val="0"/>
                <w:strike w:val="0"/>
              </w:rPr>
              <w:t>,</w:t>
            </w:r>
            <w:r>
              <w:rPr>
                <w:rFonts w:eastAsia="Arial"/>
                <w:b w:val="0"/>
                <w:i w:val="0"/>
                <w:strike w:val="0"/>
              </w:rPr>
              <w:t>7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B3418" w:rsidRPr="00E53210" w:rsidRDefault="003B3418" w:rsidP="003B3418">
            <w:pPr>
              <w:widowControl w:val="0"/>
              <w:jc w:val="center"/>
              <w:rPr>
                <w:rFonts w:eastAsia="Arial"/>
                <w:b w:val="0"/>
                <w:i w:val="0"/>
                <w:strike w:val="0"/>
              </w:rPr>
            </w:pPr>
            <w:r>
              <w:rPr>
                <w:rFonts w:eastAsia="Arial"/>
                <w:b w:val="0"/>
                <w:i w:val="0"/>
                <w:strike w:val="0"/>
              </w:rPr>
              <w:t>81,5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widowControl w:val="0"/>
              <w:jc w:val="center"/>
              <w:rPr>
                <w:rFonts w:eastAsia="Arial"/>
                <w:b w:val="0"/>
                <w:i w:val="0"/>
                <w:strike w:val="0"/>
              </w:rPr>
            </w:pPr>
            <w:r>
              <w:rPr>
                <w:rFonts w:eastAsia="Arial"/>
                <w:b w:val="0"/>
                <w:i w:val="0"/>
                <w:strike w:val="0"/>
              </w:rPr>
              <w:t>84,6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B3418" w:rsidRPr="00E53210" w:rsidRDefault="003B3418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B3418" w:rsidRPr="00E53210" w:rsidRDefault="003B3418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3418" w:rsidRPr="00E53210" w:rsidRDefault="003B3418">
            <w:pPr>
              <w:widowControl w:val="0"/>
              <w:jc w:val="center"/>
              <w:rPr>
                <w:rFonts w:eastAsia="Arial"/>
                <w:b w:val="0"/>
                <w:i w:val="0"/>
                <w:strike w:val="0"/>
              </w:rPr>
            </w:pPr>
          </w:p>
        </w:tc>
      </w:tr>
      <w:tr w:rsidR="003B3418" w:rsidRPr="00E53210" w:rsidTr="00B11CC8">
        <w:tc>
          <w:tcPr>
            <w:tcW w:w="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8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21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Default="003B341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 w:rsidP="00151D6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3418" w:rsidRPr="00E53210" w:rsidRDefault="003B341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3418" w:rsidRPr="00E53210" w:rsidTr="00B11CC8">
        <w:tc>
          <w:tcPr>
            <w:tcW w:w="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8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21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9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Default="003B341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B3418" w:rsidRPr="00E53210" w:rsidRDefault="003B3418">
            <w:pPr>
              <w:widowControl w:val="0"/>
              <w:jc w:val="center"/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>901</w:t>
            </w: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widowControl w:val="0"/>
              <w:jc w:val="center"/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>02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widowControl w:val="0"/>
              <w:jc w:val="center"/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>03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widowControl w:val="0"/>
              <w:jc w:val="center"/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>0150151180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widowControl w:val="0"/>
              <w:jc w:val="center"/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>121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B3418" w:rsidRPr="00E53210" w:rsidRDefault="003B3418">
            <w:pPr>
              <w:widowControl w:val="0"/>
              <w:jc w:val="center"/>
              <w:rPr>
                <w:rFonts w:eastAsia="Arial"/>
                <w:b w:val="0"/>
                <w:i w:val="0"/>
                <w:strike w:val="0"/>
              </w:rPr>
            </w:pPr>
            <w:r>
              <w:rPr>
                <w:rFonts w:eastAsia="Arial"/>
                <w:b w:val="0"/>
                <w:i w:val="0"/>
                <w:strike w:val="0"/>
              </w:rPr>
              <w:t>66,0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B3418" w:rsidRPr="00E53210" w:rsidRDefault="003B3418" w:rsidP="003B3418">
            <w:pPr>
              <w:widowControl w:val="0"/>
              <w:jc w:val="center"/>
              <w:rPr>
                <w:rFonts w:eastAsia="Arial"/>
                <w:b w:val="0"/>
                <w:i w:val="0"/>
                <w:strike w:val="0"/>
              </w:rPr>
            </w:pPr>
            <w:r>
              <w:rPr>
                <w:rFonts w:eastAsia="Arial"/>
                <w:b w:val="0"/>
                <w:i w:val="0"/>
                <w:strike w:val="0"/>
              </w:rPr>
              <w:t>60,9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B3418" w:rsidRPr="00E53210" w:rsidRDefault="003B3418" w:rsidP="003B3418">
            <w:pPr>
              <w:widowControl w:val="0"/>
              <w:rPr>
                <w:rFonts w:eastAsia="Arial"/>
                <w:b w:val="0"/>
                <w:i w:val="0"/>
                <w:strike w:val="0"/>
              </w:rPr>
            </w:pPr>
            <w:r>
              <w:rPr>
                <w:rFonts w:eastAsia="Arial"/>
                <w:b w:val="0"/>
                <w:i w:val="0"/>
                <w:strike w:val="0"/>
              </w:rPr>
              <w:t>63,5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B3418" w:rsidRPr="00E53210" w:rsidRDefault="003B3418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B3418" w:rsidRPr="00E53210" w:rsidRDefault="003B3418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3418" w:rsidRPr="00E53210" w:rsidRDefault="003B3418">
            <w:pPr>
              <w:widowControl w:val="0"/>
              <w:jc w:val="center"/>
              <w:rPr>
                <w:rFonts w:eastAsia="Arial"/>
                <w:b w:val="0"/>
                <w:i w:val="0"/>
                <w:strike w:val="0"/>
              </w:rPr>
            </w:pPr>
          </w:p>
        </w:tc>
      </w:tr>
      <w:tr w:rsidR="003B3418" w:rsidRPr="00E53210" w:rsidTr="00B11CC8">
        <w:tc>
          <w:tcPr>
            <w:tcW w:w="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8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21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9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B3418" w:rsidRPr="00E53210" w:rsidRDefault="003B3418">
            <w:pPr>
              <w:widowControl w:val="0"/>
              <w:jc w:val="center"/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>901</w:t>
            </w: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widowControl w:val="0"/>
              <w:jc w:val="center"/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>02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widowControl w:val="0"/>
              <w:jc w:val="center"/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>03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widowControl w:val="0"/>
              <w:jc w:val="center"/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>0150151180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widowControl w:val="0"/>
              <w:jc w:val="center"/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>129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B3418" w:rsidRPr="00E53210" w:rsidRDefault="003B3418">
            <w:pPr>
              <w:widowControl w:val="0"/>
              <w:jc w:val="center"/>
              <w:rPr>
                <w:rFonts w:eastAsia="Arial"/>
                <w:b w:val="0"/>
                <w:i w:val="0"/>
                <w:strike w:val="0"/>
              </w:rPr>
            </w:pPr>
            <w:r>
              <w:rPr>
                <w:rFonts w:eastAsia="Arial"/>
                <w:b w:val="0"/>
                <w:i w:val="0"/>
                <w:strike w:val="0"/>
              </w:rPr>
              <w:t>19,9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B3418" w:rsidRPr="00E53210" w:rsidRDefault="00D16726">
            <w:pPr>
              <w:widowControl w:val="0"/>
              <w:rPr>
                <w:rFonts w:eastAsia="Arial"/>
                <w:b w:val="0"/>
                <w:i w:val="0"/>
                <w:strike w:val="0"/>
              </w:rPr>
            </w:pPr>
            <w:r>
              <w:rPr>
                <w:rFonts w:eastAsia="Arial"/>
                <w:b w:val="0"/>
                <w:i w:val="0"/>
                <w:strike w:val="0"/>
              </w:rPr>
              <w:t>18,4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D16726">
            <w:pPr>
              <w:widowControl w:val="0"/>
              <w:jc w:val="center"/>
              <w:rPr>
                <w:rFonts w:eastAsia="Arial"/>
                <w:b w:val="0"/>
                <w:i w:val="0"/>
                <w:strike w:val="0"/>
              </w:rPr>
            </w:pPr>
            <w:r>
              <w:rPr>
                <w:rFonts w:eastAsia="Arial"/>
                <w:b w:val="0"/>
                <w:i w:val="0"/>
                <w:strike w:val="0"/>
              </w:rPr>
              <w:t>1</w:t>
            </w:r>
            <w:r w:rsidR="003B3418">
              <w:rPr>
                <w:rFonts w:eastAsia="Arial"/>
                <w:b w:val="0"/>
                <w:i w:val="0"/>
                <w:strike w:val="0"/>
              </w:rPr>
              <w:t>9</w:t>
            </w:r>
            <w:r>
              <w:rPr>
                <w:rFonts w:eastAsia="Arial"/>
                <w:b w:val="0"/>
                <w:i w:val="0"/>
                <w:strike w:val="0"/>
              </w:rPr>
              <w:t>,2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B3418" w:rsidRPr="00E53210" w:rsidRDefault="003B3418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B3418" w:rsidRPr="00E53210" w:rsidRDefault="003B3418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3418" w:rsidRPr="00E53210" w:rsidRDefault="003B3418">
            <w:pPr>
              <w:widowControl w:val="0"/>
              <w:jc w:val="center"/>
              <w:rPr>
                <w:rFonts w:eastAsia="Arial"/>
                <w:b w:val="0"/>
                <w:i w:val="0"/>
                <w:strike w:val="0"/>
              </w:rPr>
            </w:pPr>
          </w:p>
        </w:tc>
      </w:tr>
      <w:tr w:rsidR="003B3418" w:rsidRPr="00E53210" w:rsidTr="00B11CC8">
        <w:tc>
          <w:tcPr>
            <w:tcW w:w="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8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21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9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B3418" w:rsidRPr="00E53210" w:rsidRDefault="003B3418">
            <w:pPr>
              <w:widowControl w:val="0"/>
              <w:jc w:val="center"/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>901</w:t>
            </w: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widowControl w:val="0"/>
              <w:jc w:val="center"/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>02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widowControl w:val="0"/>
              <w:jc w:val="center"/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>03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widowControl w:val="0"/>
              <w:jc w:val="center"/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>0150151180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widowControl w:val="0"/>
              <w:jc w:val="center"/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>244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B3418" w:rsidRPr="00E53210" w:rsidRDefault="003B3418">
            <w:pPr>
              <w:widowControl w:val="0"/>
              <w:jc w:val="center"/>
              <w:rPr>
                <w:rFonts w:eastAsia="Arial"/>
                <w:b w:val="0"/>
                <w:i w:val="0"/>
                <w:strike w:val="0"/>
              </w:rPr>
            </w:pPr>
            <w:r>
              <w:rPr>
                <w:rFonts w:eastAsia="Arial"/>
                <w:b w:val="0"/>
                <w:i w:val="0"/>
                <w:strike w:val="0"/>
              </w:rPr>
              <w:t>2,8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B3418" w:rsidRPr="00E53210" w:rsidRDefault="003B3418" w:rsidP="00D16726">
            <w:pPr>
              <w:widowControl w:val="0"/>
              <w:jc w:val="center"/>
              <w:rPr>
                <w:rFonts w:eastAsia="Arial"/>
                <w:b w:val="0"/>
                <w:i w:val="0"/>
                <w:strike w:val="0"/>
              </w:rPr>
            </w:pPr>
            <w:r>
              <w:rPr>
                <w:rFonts w:eastAsia="Arial"/>
                <w:b w:val="0"/>
                <w:i w:val="0"/>
                <w:strike w:val="0"/>
              </w:rPr>
              <w:t>2,</w:t>
            </w:r>
            <w:r w:rsidR="00D16726">
              <w:rPr>
                <w:rFonts w:eastAsia="Arial"/>
                <w:b w:val="0"/>
                <w:i w:val="0"/>
                <w:strike w:val="0"/>
              </w:rPr>
              <w:t>2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B3418" w:rsidRPr="00E53210" w:rsidRDefault="00D16726" w:rsidP="00C1574F">
            <w:pPr>
              <w:widowControl w:val="0"/>
              <w:jc w:val="center"/>
              <w:rPr>
                <w:rFonts w:eastAsia="Arial"/>
                <w:b w:val="0"/>
                <w:i w:val="0"/>
                <w:strike w:val="0"/>
              </w:rPr>
            </w:pPr>
            <w:r>
              <w:rPr>
                <w:rFonts w:eastAsia="Arial"/>
                <w:b w:val="0"/>
                <w:i w:val="0"/>
                <w:strike w:val="0"/>
              </w:rPr>
              <w:t>1,9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B3418" w:rsidRPr="00E53210" w:rsidRDefault="003B3418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B3418" w:rsidRPr="00E53210" w:rsidRDefault="003B3418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3418" w:rsidRPr="00E53210" w:rsidRDefault="003B3418">
            <w:pPr>
              <w:widowControl w:val="0"/>
              <w:jc w:val="center"/>
              <w:rPr>
                <w:rFonts w:eastAsia="Arial"/>
                <w:b w:val="0"/>
                <w:i w:val="0"/>
                <w:strike w:val="0"/>
              </w:rPr>
            </w:pPr>
          </w:p>
        </w:tc>
      </w:tr>
      <w:tr w:rsidR="00D16726" w:rsidRPr="00E53210" w:rsidTr="00B11CC8">
        <w:trPr>
          <w:trHeight w:val="300"/>
        </w:trPr>
        <w:tc>
          <w:tcPr>
            <w:tcW w:w="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16726" w:rsidRPr="00E53210" w:rsidRDefault="00D16726">
            <w:pPr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8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16726" w:rsidRPr="00E53210" w:rsidRDefault="00D16726">
            <w:pPr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>Основное мероприятие 5.1</w:t>
            </w:r>
          </w:p>
        </w:tc>
        <w:tc>
          <w:tcPr>
            <w:tcW w:w="21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16726" w:rsidRPr="00E53210" w:rsidRDefault="00D16726">
            <w:pPr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 xml:space="preserve">Исполнение отдельных государственных полномочий </w:t>
            </w:r>
          </w:p>
        </w:tc>
        <w:tc>
          <w:tcPr>
            <w:tcW w:w="1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16726" w:rsidRDefault="00D1672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16726" w:rsidRPr="00E53210" w:rsidRDefault="00D1672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16726" w:rsidRPr="00E53210" w:rsidRDefault="00D1672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16726" w:rsidRPr="00E53210" w:rsidRDefault="00D1672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16726" w:rsidRPr="00E53210" w:rsidRDefault="00D1672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16726" w:rsidRPr="00E53210" w:rsidRDefault="00D1672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16726" w:rsidRPr="00E53210" w:rsidRDefault="00D16726" w:rsidP="004F6AB9">
            <w:pPr>
              <w:widowControl w:val="0"/>
              <w:jc w:val="center"/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>8</w:t>
            </w:r>
            <w:r>
              <w:rPr>
                <w:rFonts w:eastAsia="Arial"/>
                <w:b w:val="0"/>
                <w:i w:val="0"/>
                <w:strike w:val="0"/>
              </w:rPr>
              <w:t>8</w:t>
            </w:r>
            <w:r w:rsidRPr="00E53210">
              <w:rPr>
                <w:rFonts w:eastAsia="Arial"/>
                <w:b w:val="0"/>
                <w:i w:val="0"/>
                <w:strike w:val="0"/>
              </w:rPr>
              <w:t>,</w:t>
            </w:r>
            <w:r>
              <w:rPr>
                <w:rFonts w:eastAsia="Arial"/>
                <w:b w:val="0"/>
                <w:i w:val="0"/>
                <w:strike w:val="0"/>
              </w:rPr>
              <w:t>7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16726" w:rsidRPr="00E53210" w:rsidRDefault="00D16726" w:rsidP="004F6AB9">
            <w:pPr>
              <w:widowControl w:val="0"/>
              <w:jc w:val="center"/>
              <w:rPr>
                <w:rFonts w:eastAsia="Arial"/>
                <w:b w:val="0"/>
                <w:i w:val="0"/>
                <w:strike w:val="0"/>
              </w:rPr>
            </w:pPr>
            <w:r>
              <w:rPr>
                <w:rFonts w:eastAsia="Arial"/>
                <w:b w:val="0"/>
                <w:i w:val="0"/>
                <w:strike w:val="0"/>
              </w:rPr>
              <w:t>81,5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16726" w:rsidRPr="00E53210" w:rsidRDefault="00D16726" w:rsidP="004F6AB9">
            <w:pPr>
              <w:widowControl w:val="0"/>
              <w:jc w:val="center"/>
              <w:rPr>
                <w:rFonts w:eastAsia="Arial"/>
                <w:b w:val="0"/>
                <w:i w:val="0"/>
                <w:strike w:val="0"/>
              </w:rPr>
            </w:pPr>
            <w:r>
              <w:rPr>
                <w:rFonts w:eastAsia="Arial"/>
                <w:b w:val="0"/>
                <w:i w:val="0"/>
                <w:strike w:val="0"/>
              </w:rPr>
              <w:t>84,6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16726" w:rsidRPr="00E53210" w:rsidRDefault="00D16726" w:rsidP="00151D67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16726" w:rsidRPr="00E53210" w:rsidRDefault="00D16726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16726" w:rsidRPr="00E53210" w:rsidRDefault="00D16726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726" w:rsidRPr="00E53210" w:rsidRDefault="00D16726">
            <w:pPr>
              <w:widowControl w:val="0"/>
              <w:jc w:val="center"/>
              <w:rPr>
                <w:rFonts w:eastAsia="Arial"/>
                <w:b w:val="0"/>
                <w:i w:val="0"/>
                <w:strike w:val="0"/>
              </w:rPr>
            </w:pPr>
          </w:p>
        </w:tc>
      </w:tr>
      <w:tr w:rsidR="003B3418" w:rsidRPr="00E53210" w:rsidTr="00B11CC8">
        <w:trPr>
          <w:trHeight w:val="345"/>
        </w:trPr>
        <w:tc>
          <w:tcPr>
            <w:tcW w:w="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8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21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Default="003B341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3418" w:rsidRPr="00E53210" w:rsidRDefault="003B341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6726" w:rsidRPr="00E53210" w:rsidTr="00B11CC8">
        <w:trPr>
          <w:trHeight w:val="240"/>
        </w:trPr>
        <w:tc>
          <w:tcPr>
            <w:tcW w:w="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16726" w:rsidRPr="00E53210" w:rsidRDefault="00D16726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8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16726" w:rsidRPr="00E53210" w:rsidRDefault="00D16726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21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16726" w:rsidRPr="00E53210" w:rsidRDefault="00D16726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9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16726" w:rsidRDefault="00D1672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ответственный  исполнитель – администрация Ушинского сельсовета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16726" w:rsidRPr="00E53210" w:rsidRDefault="00D16726">
            <w:pPr>
              <w:widowControl w:val="0"/>
              <w:jc w:val="center"/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>901</w:t>
            </w: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16726" w:rsidRPr="00E53210" w:rsidRDefault="00D16726">
            <w:pPr>
              <w:widowControl w:val="0"/>
              <w:jc w:val="center"/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>02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16726" w:rsidRPr="00E53210" w:rsidRDefault="00D16726">
            <w:pPr>
              <w:widowControl w:val="0"/>
              <w:jc w:val="center"/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>03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16726" w:rsidRPr="00E53210" w:rsidRDefault="00D16726">
            <w:pPr>
              <w:widowControl w:val="0"/>
              <w:jc w:val="center"/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>0150151180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16726" w:rsidRPr="00E53210" w:rsidRDefault="00D16726">
            <w:pPr>
              <w:widowControl w:val="0"/>
              <w:jc w:val="center"/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>121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16726" w:rsidRPr="00E53210" w:rsidRDefault="00D16726" w:rsidP="004F6AB9">
            <w:pPr>
              <w:widowControl w:val="0"/>
              <w:jc w:val="center"/>
              <w:rPr>
                <w:rFonts w:eastAsia="Arial"/>
                <w:b w:val="0"/>
                <w:i w:val="0"/>
                <w:strike w:val="0"/>
              </w:rPr>
            </w:pPr>
            <w:r>
              <w:rPr>
                <w:rFonts w:eastAsia="Arial"/>
                <w:b w:val="0"/>
                <w:i w:val="0"/>
                <w:strike w:val="0"/>
              </w:rPr>
              <w:t>66,0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16726" w:rsidRPr="00E53210" w:rsidRDefault="00D16726" w:rsidP="004F6AB9">
            <w:pPr>
              <w:widowControl w:val="0"/>
              <w:jc w:val="center"/>
              <w:rPr>
                <w:rFonts w:eastAsia="Arial"/>
                <w:b w:val="0"/>
                <w:i w:val="0"/>
                <w:strike w:val="0"/>
              </w:rPr>
            </w:pPr>
            <w:r>
              <w:rPr>
                <w:rFonts w:eastAsia="Arial"/>
                <w:b w:val="0"/>
                <w:i w:val="0"/>
                <w:strike w:val="0"/>
              </w:rPr>
              <w:t>60,9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16726" w:rsidRPr="00E53210" w:rsidRDefault="00D16726" w:rsidP="004F6AB9">
            <w:pPr>
              <w:widowControl w:val="0"/>
              <w:rPr>
                <w:rFonts w:eastAsia="Arial"/>
                <w:b w:val="0"/>
                <w:i w:val="0"/>
                <w:strike w:val="0"/>
              </w:rPr>
            </w:pPr>
            <w:r>
              <w:rPr>
                <w:rFonts w:eastAsia="Arial"/>
                <w:b w:val="0"/>
                <w:i w:val="0"/>
                <w:strike w:val="0"/>
              </w:rPr>
              <w:t>63,5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16726" w:rsidRPr="00E53210" w:rsidRDefault="00D16726" w:rsidP="00151D67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16726" w:rsidRPr="00E53210" w:rsidRDefault="00D16726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16726" w:rsidRPr="00E53210" w:rsidRDefault="00D16726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726" w:rsidRPr="00E53210" w:rsidRDefault="00D16726">
            <w:pPr>
              <w:widowControl w:val="0"/>
              <w:rPr>
                <w:rFonts w:eastAsia="Arial"/>
                <w:b w:val="0"/>
                <w:i w:val="0"/>
                <w:strike w:val="0"/>
              </w:rPr>
            </w:pPr>
          </w:p>
        </w:tc>
      </w:tr>
      <w:tr w:rsidR="00D16726" w:rsidRPr="00E53210" w:rsidTr="00B11CC8">
        <w:trPr>
          <w:trHeight w:val="240"/>
        </w:trPr>
        <w:tc>
          <w:tcPr>
            <w:tcW w:w="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16726" w:rsidRPr="00E53210" w:rsidRDefault="00D16726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8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16726" w:rsidRPr="00E53210" w:rsidRDefault="00D16726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21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16726" w:rsidRPr="00E53210" w:rsidRDefault="00D16726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9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16726" w:rsidRPr="00E53210" w:rsidRDefault="00D16726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16726" w:rsidRPr="00E53210" w:rsidRDefault="00D16726">
            <w:pPr>
              <w:widowControl w:val="0"/>
              <w:jc w:val="center"/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>901</w:t>
            </w: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16726" w:rsidRPr="00E53210" w:rsidRDefault="00D16726">
            <w:pPr>
              <w:widowControl w:val="0"/>
              <w:jc w:val="center"/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>02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16726" w:rsidRPr="00E53210" w:rsidRDefault="00D16726">
            <w:pPr>
              <w:widowControl w:val="0"/>
              <w:jc w:val="center"/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>03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16726" w:rsidRPr="00E53210" w:rsidRDefault="00D16726">
            <w:pPr>
              <w:widowControl w:val="0"/>
              <w:jc w:val="center"/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>0150151180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16726" w:rsidRPr="00E53210" w:rsidRDefault="00D16726">
            <w:pPr>
              <w:widowControl w:val="0"/>
              <w:jc w:val="center"/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>129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16726" w:rsidRPr="00E53210" w:rsidRDefault="00D16726" w:rsidP="004F6AB9">
            <w:pPr>
              <w:widowControl w:val="0"/>
              <w:jc w:val="center"/>
              <w:rPr>
                <w:rFonts w:eastAsia="Arial"/>
                <w:b w:val="0"/>
                <w:i w:val="0"/>
                <w:strike w:val="0"/>
              </w:rPr>
            </w:pPr>
            <w:r>
              <w:rPr>
                <w:rFonts w:eastAsia="Arial"/>
                <w:b w:val="0"/>
                <w:i w:val="0"/>
                <w:strike w:val="0"/>
              </w:rPr>
              <w:t>19,9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16726" w:rsidRPr="00E53210" w:rsidRDefault="00D16726" w:rsidP="004F6AB9">
            <w:pPr>
              <w:widowControl w:val="0"/>
              <w:rPr>
                <w:rFonts w:eastAsia="Arial"/>
                <w:b w:val="0"/>
                <w:i w:val="0"/>
                <w:strike w:val="0"/>
              </w:rPr>
            </w:pPr>
            <w:r>
              <w:rPr>
                <w:rFonts w:eastAsia="Arial"/>
                <w:b w:val="0"/>
                <w:i w:val="0"/>
                <w:strike w:val="0"/>
              </w:rPr>
              <w:t>18,4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16726" w:rsidRPr="00E53210" w:rsidRDefault="00D16726" w:rsidP="004F6AB9">
            <w:pPr>
              <w:widowControl w:val="0"/>
              <w:jc w:val="center"/>
              <w:rPr>
                <w:rFonts w:eastAsia="Arial"/>
                <w:b w:val="0"/>
                <w:i w:val="0"/>
                <w:strike w:val="0"/>
              </w:rPr>
            </w:pPr>
            <w:r>
              <w:rPr>
                <w:rFonts w:eastAsia="Arial"/>
                <w:b w:val="0"/>
                <w:i w:val="0"/>
                <w:strike w:val="0"/>
              </w:rPr>
              <w:t>19,2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16726" w:rsidRPr="00E53210" w:rsidRDefault="00D16726" w:rsidP="00345C7C">
            <w:pPr>
              <w:widowControl w:val="0"/>
              <w:suppressAutoHyphens w:val="0"/>
              <w:jc w:val="center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16726" w:rsidRPr="00E53210" w:rsidRDefault="00D16726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16726" w:rsidRPr="00E53210" w:rsidRDefault="00D16726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726" w:rsidRPr="00E53210" w:rsidRDefault="00D16726">
            <w:pPr>
              <w:widowControl w:val="0"/>
              <w:rPr>
                <w:rFonts w:eastAsia="Arial"/>
                <w:b w:val="0"/>
                <w:i w:val="0"/>
                <w:strike w:val="0"/>
              </w:rPr>
            </w:pPr>
          </w:p>
        </w:tc>
      </w:tr>
      <w:tr w:rsidR="00D16726" w:rsidRPr="00E53210" w:rsidTr="00B11CC8">
        <w:trPr>
          <w:trHeight w:val="240"/>
        </w:trPr>
        <w:tc>
          <w:tcPr>
            <w:tcW w:w="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16726" w:rsidRPr="00E53210" w:rsidRDefault="00D16726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8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16726" w:rsidRPr="00E53210" w:rsidRDefault="00D16726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21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16726" w:rsidRPr="00E53210" w:rsidRDefault="00D16726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9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16726" w:rsidRPr="00E53210" w:rsidRDefault="00D16726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16726" w:rsidRPr="00E53210" w:rsidRDefault="00D16726">
            <w:pPr>
              <w:widowControl w:val="0"/>
              <w:jc w:val="center"/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>901</w:t>
            </w: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16726" w:rsidRPr="00E53210" w:rsidRDefault="00D16726">
            <w:pPr>
              <w:widowControl w:val="0"/>
              <w:jc w:val="center"/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>02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16726" w:rsidRPr="00E53210" w:rsidRDefault="00D16726">
            <w:pPr>
              <w:widowControl w:val="0"/>
              <w:jc w:val="center"/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>03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16726" w:rsidRPr="00E53210" w:rsidRDefault="00D16726">
            <w:pPr>
              <w:widowControl w:val="0"/>
              <w:jc w:val="center"/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>0150151180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16726" w:rsidRPr="00E53210" w:rsidRDefault="00D16726">
            <w:pPr>
              <w:widowControl w:val="0"/>
              <w:jc w:val="center"/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>244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16726" w:rsidRPr="00E53210" w:rsidRDefault="00D16726" w:rsidP="004F6AB9">
            <w:pPr>
              <w:widowControl w:val="0"/>
              <w:jc w:val="center"/>
              <w:rPr>
                <w:rFonts w:eastAsia="Arial"/>
                <w:b w:val="0"/>
                <w:i w:val="0"/>
                <w:strike w:val="0"/>
              </w:rPr>
            </w:pPr>
            <w:r>
              <w:rPr>
                <w:rFonts w:eastAsia="Arial"/>
                <w:b w:val="0"/>
                <w:i w:val="0"/>
                <w:strike w:val="0"/>
              </w:rPr>
              <w:t>2,8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16726" w:rsidRPr="00E53210" w:rsidRDefault="00D16726" w:rsidP="004F6AB9">
            <w:pPr>
              <w:widowControl w:val="0"/>
              <w:jc w:val="center"/>
              <w:rPr>
                <w:rFonts w:eastAsia="Arial"/>
                <w:b w:val="0"/>
                <w:i w:val="0"/>
                <w:strike w:val="0"/>
              </w:rPr>
            </w:pPr>
            <w:r>
              <w:rPr>
                <w:rFonts w:eastAsia="Arial"/>
                <w:b w:val="0"/>
                <w:i w:val="0"/>
                <w:strike w:val="0"/>
              </w:rPr>
              <w:t>2,2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16726" w:rsidRPr="00E53210" w:rsidRDefault="00D16726" w:rsidP="004F6AB9">
            <w:pPr>
              <w:widowControl w:val="0"/>
              <w:jc w:val="center"/>
              <w:rPr>
                <w:rFonts w:eastAsia="Arial"/>
                <w:b w:val="0"/>
                <w:i w:val="0"/>
                <w:strike w:val="0"/>
              </w:rPr>
            </w:pPr>
            <w:r>
              <w:rPr>
                <w:rFonts w:eastAsia="Arial"/>
                <w:b w:val="0"/>
                <w:i w:val="0"/>
                <w:strike w:val="0"/>
              </w:rPr>
              <w:t>1,9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16726" w:rsidRPr="00E53210" w:rsidRDefault="00D16726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16726" w:rsidRPr="00E53210" w:rsidRDefault="00D16726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16726" w:rsidRPr="00E53210" w:rsidRDefault="00D16726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726" w:rsidRPr="00E53210" w:rsidRDefault="00D16726">
            <w:pPr>
              <w:widowControl w:val="0"/>
              <w:rPr>
                <w:rFonts w:eastAsia="Arial"/>
                <w:b w:val="0"/>
                <w:i w:val="0"/>
                <w:strike w:val="0"/>
              </w:rPr>
            </w:pPr>
          </w:p>
        </w:tc>
      </w:tr>
      <w:tr w:rsidR="003B3418" w:rsidRPr="00E53210" w:rsidTr="00B11CC8">
        <w:tc>
          <w:tcPr>
            <w:tcW w:w="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>1.6.</w:t>
            </w:r>
          </w:p>
        </w:tc>
        <w:tc>
          <w:tcPr>
            <w:tcW w:w="18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>Подпрограмма 6</w:t>
            </w:r>
          </w:p>
        </w:tc>
        <w:tc>
          <w:tcPr>
            <w:tcW w:w="21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 xml:space="preserve">Обеспечение услугами организаций культуры на </w:t>
            </w:r>
            <w:r w:rsidRPr="00E53210">
              <w:rPr>
                <w:rFonts w:eastAsia="Arial"/>
                <w:b w:val="0"/>
                <w:i w:val="0"/>
                <w:strike w:val="0"/>
              </w:rPr>
              <w:lastRenderedPageBreak/>
              <w:t xml:space="preserve">территории муниципального  образования Ушинский сельсовет </w:t>
            </w:r>
            <w:proofErr w:type="spellStart"/>
            <w:r w:rsidRPr="00E53210">
              <w:rPr>
                <w:rFonts w:eastAsia="Arial"/>
                <w:b w:val="0"/>
                <w:i w:val="0"/>
                <w:strike w:val="0"/>
              </w:rPr>
              <w:t>Земетчинского</w:t>
            </w:r>
            <w:proofErr w:type="spellEnd"/>
            <w:r w:rsidRPr="00E53210">
              <w:rPr>
                <w:rFonts w:eastAsia="Arial"/>
                <w:b w:val="0"/>
                <w:i w:val="0"/>
                <w:strike w:val="0"/>
              </w:rPr>
              <w:t xml:space="preserve"> района Пензенской области</w:t>
            </w:r>
          </w:p>
        </w:tc>
        <w:tc>
          <w:tcPr>
            <w:tcW w:w="1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Default="003B341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2612BA" w:rsidRDefault="003B3418" w:rsidP="00151D67">
            <w:pPr>
              <w:widowControl w:val="0"/>
              <w:autoSpaceDE w:val="0"/>
              <w:autoSpaceDN w:val="0"/>
              <w:adjustRightInd w:val="0"/>
              <w:jc w:val="center"/>
              <w:rPr>
                <w:b w:val="0"/>
                <w:bCs/>
                <w:i w:val="0"/>
                <w:iCs/>
                <w:strike w:val="0"/>
              </w:rPr>
            </w:pPr>
            <w:r w:rsidRPr="002612BA">
              <w:rPr>
                <w:b w:val="0"/>
                <w:i w:val="0"/>
                <w:strike w:val="0"/>
                <w:sz w:val="22"/>
                <w:szCs w:val="22"/>
              </w:rPr>
              <w:t>X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2612BA" w:rsidRDefault="003B3418" w:rsidP="00151D67">
            <w:pPr>
              <w:widowControl w:val="0"/>
              <w:autoSpaceDE w:val="0"/>
              <w:autoSpaceDN w:val="0"/>
              <w:adjustRightInd w:val="0"/>
              <w:jc w:val="center"/>
              <w:rPr>
                <w:b w:val="0"/>
                <w:bCs/>
                <w:i w:val="0"/>
                <w:iCs/>
                <w:strike w:val="0"/>
              </w:rPr>
            </w:pPr>
            <w:r w:rsidRPr="002612BA">
              <w:rPr>
                <w:b w:val="0"/>
                <w:i w:val="0"/>
                <w:strike w:val="0"/>
                <w:sz w:val="22"/>
                <w:szCs w:val="22"/>
              </w:rPr>
              <w:t>X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2612BA" w:rsidRDefault="003B3418" w:rsidP="00151D67">
            <w:pPr>
              <w:widowControl w:val="0"/>
              <w:autoSpaceDE w:val="0"/>
              <w:autoSpaceDN w:val="0"/>
              <w:adjustRightInd w:val="0"/>
              <w:jc w:val="center"/>
              <w:rPr>
                <w:b w:val="0"/>
                <w:bCs/>
                <w:i w:val="0"/>
                <w:iCs/>
                <w:strike w:val="0"/>
              </w:rPr>
            </w:pPr>
            <w:r w:rsidRPr="002612BA">
              <w:rPr>
                <w:b w:val="0"/>
                <w:i w:val="0"/>
                <w:strike w:val="0"/>
                <w:sz w:val="22"/>
                <w:szCs w:val="22"/>
              </w:rPr>
              <w:t>X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2612BA" w:rsidRDefault="003B3418" w:rsidP="00151D67">
            <w:pPr>
              <w:widowControl w:val="0"/>
              <w:autoSpaceDE w:val="0"/>
              <w:autoSpaceDN w:val="0"/>
              <w:adjustRightInd w:val="0"/>
              <w:jc w:val="center"/>
              <w:rPr>
                <w:b w:val="0"/>
                <w:bCs/>
                <w:i w:val="0"/>
                <w:iCs/>
                <w:strike w:val="0"/>
              </w:rPr>
            </w:pPr>
            <w:r w:rsidRPr="002612BA">
              <w:rPr>
                <w:b w:val="0"/>
                <w:i w:val="0"/>
                <w:strike w:val="0"/>
                <w:sz w:val="22"/>
                <w:szCs w:val="22"/>
              </w:rPr>
              <w:t>X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1E712C" w:rsidRDefault="003B3418" w:rsidP="00A47345">
            <w:pPr>
              <w:rPr>
                <w:b w:val="0"/>
              </w:rPr>
            </w:pPr>
            <w:r w:rsidRPr="001E712C">
              <w:rPr>
                <w:b w:val="0"/>
                <w:i w:val="0"/>
                <w:strike w:val="0"/>
                <w:sz w:val="22"/>
                <w:szCs w:val="22"/>
              </w:rPr>
              <w:t>3</w:t>
            </w:r>
            <w:r w:rsidR="00A47345">
              <w:rPr>
                <w:b w:val="0"/>
                <w:i w:val="0"/>
                <w:strike w:val="0"/>
                <w:sz w:val="22"/>
                <w:szCs w:val="22"/>
              </w:rPr>
              <w:t>5</w:t>
            </w:r>
            <w:r w:rsidR="00D16726">
              <w:rPr>
                <w:b w:val="0"/>
                <w:i w:val="0"/>
                <w:strike w:val="0"/>
                <w:sz w:val="22"/>
                <w:szCs w:val="22"/>
              </w:rPr>
              <w:t>0,</w:t>
            </w:r>
            <w:r w:rsidR="00A47345">
              <w:rPr>
                <w:b w:val="0"/>
                <w:i w:val="0"/>
                <w:strike w:val="0"/>
                <w:sz w:val="22"/>
                <w:szCs w:val="22"/>
              </w:rPr>
              <w:t>2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B3418" w:rsidRPr="00E53210" w:rsidRDefault="00D16726">
            <w:pPr>
              <w:widowControl w:val="0"/>
              <w:rPr>
                <w:rFonts w:eastAsia="Arial"/>
                <w:b w:val="0"/>
                <w:i w:val="0"/>
                <w:strike w:val="0"/>
              </w:rPr>
            </w:pPr>
            <w:r>
              <w:rPr>
                <w:rFonts w:eastAsia="Arial"/>
                <w:b w:val="0"/>
                <w:i w:val="0"/>
                <w:strike w:val="0"/>
              </w:rPr>
              <w:t>151,6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D16726">
            <w:pPr>
              <w:widowControl w:val="0"/>
              <w:rPr>
                <w:rFonts w:eastAsia="Arial"/>
                <w:b w:val="0"/>
                <w:i w:val="0"/>
                <w:strike w:val="0"/>
              </w:rPr>
            </w:pPr>
            <w:r>
              <w:rPr>
                <w:rFonts w:eastAsia="Arial"/>
                <w:b w:val="0"/>
                <w:i w:val="0"/>
                <w:strike w:val="0"/>
              </w:rPr>
              <w:t>151,6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B3418" w:rsidRPr="00E53210" w:rsidRDefault="003B3418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B3418" w:rsidRPr="00E53210" w:rsidRDefault="003B3418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3418" w:rsidRPr="00E53210" w:rsidRDefault="003B3418">
            <w:pPr>
              <w:widowControl w:val="0"/>
              <w:rPr>
                <w:rFonts w:eastAsia="Arial"/>
                <w:b w:val="0"/>
                <w:i w:val="0"/>
                <w:strike w:val="0"/>
              </w:rPr>
            </w:pPr>
          </w:p>
        </w:tc>
      </w:tr>
      <w:tr w:rsidR="003B3418" w:rsidRPr="00E53210" w:rsidTr="00B11CC8">
        <w:tc>
          <w:tcPr>
            <w:tcW w:w="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8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21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Default="003B341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3418" w:rsidRPr="00E53210" w:rsidRDefault="003B341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3418" w:rsidRPr="00E53210" w:rsidTr="00B11CC8">
        <w:tc>
          <w:tcPr>
            <w:tcW w:w="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8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21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9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B3418" w:rsidRPr="00E53210" w:rsidRDefault="003B3418">
            <w:pPr>
              <w:widowControl w:val="0"/>
              <w:jc w:val="center"/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>901</w:t>
            </w: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widowControl w:val="0"/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>08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widowControl w:val="0"/>
              <w:jc w:val="center"/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>01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widowControl w:val="0"/>
              <w:jc w:val="center"/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>0160122010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widowControl w:val="0"/>
              <w:jc w:val="center"/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>244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2612BA" w:rsidRDefault="003B3418" w:rsidP="00A47345">
            <w:r w:rsidRPr="006740EE">
              <w:rPr>
                <w:b w:val="0"/>
                <w:bCs/>
                <w:i w:val="0"/>
                <w:iCs/>
                <w:strike w:val="0"/>
              </w:rPr>
              <w:t>2</w:t>
            </w:r>
            <w:r w:rsidR="00A47345">
              <w:rPr>
                <w:b w:val="0"/>
                <w:bCs/>
                <w:i w:val="0"/>
                <w:iCs/>
                <w:strike w:val="0"/>
              </w:rPr>
              <w:t>17,5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>0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3418" w:rsidRPr="00E53210" w:rsidRDefault="003B3418">
            <w:pPr>
              <w:rPr>
                <w:rFonts w:eastAsia="Arial"/>
                <w:b w:val="0"/>
                <w:i w:val="0"/>
                <w:strike w:val="0"/>
              </w:rPr>
            </w:pPr>
          </w:p>
        </w:tc>
      </w:tr>
      <w:tr w:rsidR="003B3418" w:rsidRPr="00E53210" w:rsidTr="00B11CC8">
        <w:trPr>
          <w:trHeight w:val="409"/>
        </w:trPr>
        <w:tc>
          <w:tcPr>
            <w:tcW w:w="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8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21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9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B3418" w:rsidRPr="00E53210" w:rsidRDefault="003B3418" w:rsidP="00151D67">
            <w:pPr>
              <w:widowControl w:val="0"/>
              <w:jc w:val="center"/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>901</w:t>
            </w: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 w:rsidP="00151D67">
            <w:pPr>
              <w:widowControl w:val="0"/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>08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 w:rsidP="00151D67">
            <w:pPr>
              <w:widowControl w:val="0"/>
              <w:jc w:val="center"/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>01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 w:rsidP="00151D67">
            <w:pPr>
              <w:widowControl w:val="0"/>
              <w:jc w:val="center"/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>0160122010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widowControl w:val="0"/>
              <w:jc w:val="center"/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>24</w:t>
            </w:r>
            <w:r>
              <w:rPr>
                <w:rFonts w:eastAsia="Arial"/>
                <w:b w:val="0"/>
                <w:i w:val="0"/>
                <w:strike w:val="0"/>
              </w:rPr>
              <w:t>7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B3418" w:rsidRPr="00E53210" w:rsidRDefault="003B3418" w:rsidP="005F60B5">
            <w:pPr>
              <w:widowControl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B3418" w:rsidRPr="00E53210" w:rsidRDefault="003B3418">
            <w:pPr>
              <w:widowControl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widowControl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B3418" w:rsidRPr="00E53210" w:rsidRDefault="003B3418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B3418" w:rsidRPr="00E53210" w:rsidRDefault="003B3418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3418" w:rsidRPr="00E53210" w:rsidRDefault="003B3418">
            <w:pPr>
              <w:widowControl w:val="0"/>
              <w:rPr>
                <w:rFonts w:eastAsia="Arial"/>
                <w:b w:val="0"/>
                <w:i w:val="0"/>
                <w:strike w:val="0"/>
              </w:rPr>
            </w:pPr>
          </w:p>
        </w:tc>
      </w:tr>
      <w:tr w:rsidR="003B3418" w:rsidRPr="00E53210" w:rsidTr="00B11CC8">
        <w:trPr>
          <w:trHeight w:val="409"/>
        </w:trPr>
        <w:tc>
          <w:tcPr>
            <w:tcW w:w="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8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21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9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B3418" w:rsidRPr="00E53210" w:rsidRDefault="003B3418">
            <w:pPr>
              <w:widowControl w:val="0"/>
              <w:jc w:val="center"/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>901</w:t>
            </w: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widowControl w:val="0"/>
              <w:jc w:val="center"/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>08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widowControl w:val="0"/>
              <w:jc w:val="center"/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>01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widowControl w:val="0"/>
              <w:jc w:val="center"/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>0160122010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widowControl w:val="0"/>
              <w:jc w:val="center"/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>851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B3418" w:rsidRPr="00E53210" w:rsidRDefault="00A47345" w:rsidP="00A47345">
            <w:pPr>
              <w:widowControl w:val="0"/>
              <w:rPr>
                <w:rFonts w:eastAsia="Arial"/>
                <w:b w:val="0"/>
                <w:i w:val="0"/>
                <w:strike w:val="0"/>
              </w:rPr>
            </w:pPr>
            <w:r>
              <w:rPr>
                <w:rFonts w:eastAsia="Arial"/>
                <w:b w:val="0"/>
                <w:i w:val="0"/>
                <w:strike w:val="0"/>
              </w:rPr>
              <w:t>3,7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B3418" w:rsidRPr="00E53210" w:rsidRDefault="00D16726">
            <w:pPr>
              <w:widowControl w:val="0"/>
              <w:rPr>
                <w:rFonts w:eastAsia="Arial"/>
                <w:b w:val="0"/>
                <w:i w:val="0"/>
                <w:strike w:val="0"/>
              </w:rPr>
            </w:pPr>
            <w:r>
              <w:rPr>
                <w:rFonts w:eastAsia="Arial"/>
                <w:b w:val="0"/>
                <w:i w:val="0"/>
                <w:strike w:val="0"/>
              </w:rPr>
              <w:t>0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widowControl w:val="0"/>
              <w:rPr>
                <w:rFonts w:eastAsia="Arial"/>
                <w:b w:val="0"/>
                <w:i w:val="0"/>
                <w:strike w:val="0"/>
              </w:rPr>
            </w:pPr>
          </w:p>
          <w:p w:rsidR="003B3418" w:rsidRPr="00E53210" w:rsidRDefault="003B3418">
            <w:pPr>
              <w:widowControl w:val="0"/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 xml:space="preserve">    0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B3418" w:rsidRPr="00E53210" w:rsidRDefault="003B3418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B3418" w:rsidRPr="00E53210" w:rsidRDefault="003B3418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3418" w:rsidRPr="00E53210" w:rsidRDefault="003B3418">
            <w:pPr>
              <w:widowControl w:val="0"/>
              <w:rPr>
                <w:rFonts w:eastAsia="Arial"/>
                <w:b w:val="0"/>
                <w:i w:val="0"/>
                <w:strike w:val="0"/>
              </w:rPr>
            </w:pPr>
          </w:p>
          <w:p w:rsidR="003B3418" w:rsidRPr="00E53210" w:rsidRDefault="003B3418">
            <w:pPr>
              <w:widowControl w:val="0"/>
              <w:rPr>
                <w:rFonts w:eastAsia="Arial"/>
                <w:b w:val="0"/>
                <w:i w:val="0"/>
                <w:strike w:val="0"/>
              </w:rPr>
            </w:pPr>
          </w:p>
        </w:tc>
      </w:tr>
      <w:tr w:rsidR="003B3418" w:rsidRPr="00E53210" w:rsidTr="00B11CC8">
        <w:trPr>
          <w:trHeight w:val="573"/>
        </w:trPr>
        <w:tc>
          <w:tcPr>
            <w:tcW w:w="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8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21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9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B3418" w:rsidRPr="00E53210" w:rsidRDefault="003B3418">
            <w:pPr>
              <w:widowControl w:val="0"/>
              <w:jc w:val="center"/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>901</w:t>
            </w: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widowControl w:val="0"/>
              <w:jc w:val="center"/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>08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widowControl w:val="0"/>
              <w:jc w:val="center"/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>01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widowControl w:val="0"/>
              <w:jc w:val="center"/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>0160280050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widowControl w:val="0"/>
              <w:jc w:val="center"/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>540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B3418" w:rsidRPr="00E53210" w:rsidRDefault="003B3418" w:rsidP="00D16726">
            <w:pPr>
              <w:widowControl w:val="0"/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>1</w:t>
            </w:r>
            <w:r w:rsidR="00D16726">
              <w:rPr>
                <w:rFonts w:eastAsia="Arial"/>
                <w:b w:val="0"/>
                <w:i w:val="0"/>
                <w:strike w:val="0"/>
              </w:rPr>
              <w:t>29,</w:t>
            </w:r>
            <w:r w:rsidRPr="00E53210">
              <w:rPr>
                <w:rFonts w:eastAsia="Arial"/>
                <w:b w:val="0"/>
                <w:i w:val="0"/>
                <w:strike w:val="0"/>
              </w:rPr>
              <w:t>1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B3418" w:rsidRPr="00E53210" w:rsidRDefault="003B3418" w:rsidP="00D16726">
            <w:pPr>
              <w:widowControl w:val="0"/>
              <w:rPr>
                <w:rFonts w:eastAsia="Arial"/>
                <w:b w:val="0"/>
                <w:i w:val="0"/>
                <w:strike w:val="0"/>
              </w:rPr>
            </w:pPr>
            <w:r>
              <w:rPr>
                <w:rFonts w:eastAsia="Arial"/>
                <w:b w:val="0"/>
                <w:i w:val="0"/>
                <w:strike w:val="0"/>
              </w:rPr>
              <w:t>15</w:t>
            </w:r>
            <w:r w:rsidR="00D16726">
              <w:rPr>
                <w:rFonts w:eastAsia="Arial"/>
                <w:b w:val="0"/>
                <w:i w:val="0"/>
                <w:strike w:val="0"/>
              </w:rPr>
              <w:t>1</w:t>
            </w:r>
            <w:r>
              <w:rPr>
                <w:rFonts w:eastAsia="Arial"/>
                <w:b w:val="0"/>
                <w:i w:val="0"/>
                <w:strike w:val="0"/>
              </w:rPr>
              <w:t>,</w:t>
            </w:r>
            <w:r w:rsidR="00D16726">
              <w:rPr>
                <w:rFonts w:eastAsia="Arial"/>
                <w:b w:val="0"/>
                <w:i w:val="0"/>
                <w:strike w:val="0"/>
              </w:rPr>
              <w:t>6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B3418" w:rsidRPr="00D16726" w:rsidRDefault="00D16726" w:rsidP="00D16726">
            <w:pPr>
              <w:widowControl w:val="0"/>
              <w:rPr>
                <w:rFonts w:eastAsia="Arial"/>
                <w:b w:val="0"/>
                <w:i w:val="0"/>
                <w:strike w:val="0"/>
              </w:rPr>
            </w:pPr>
            <w:r w:rsidRPr="00D16726">
              <w:rPr>
                <w:rFonts w:eastAsia="Arial"/>
                <w:b w:val="0"/>
                <w:i w:val="0"/>
                <w:strike w:val="0"/>
              </w:rPr>
              <w:t>151,6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B3418" w:rsidRPr="00E53210" w:rsidRDefault="003B3418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B3418" w:rsidRPr="00E53210" w:rsidRDefault="003B3418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3418" w:rsidRPr="00E53210" w:rsidRDefault="003B3418">
            <w:pPr>
              <w:widowControl w:val="0"/>
              <w:rPr>
                <w:rFonts w:eastAsia="Arial"/>
                <w:b w:val="0"/>
                <w:i w:val="0"/>
                <w:strike w:val="0"/>
              </w:rPr>
            </w:pPr>
          </w:p>
        </w:tc>
      </w:tr>
      <w:tr w:rsidR="003B3418" w:rsidRPr="00E53210" w:rsidTr="00B11CC8">
        <w:tc>
          <w:tcPr>
            <w:tcW w:w="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8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21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9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B3418" w:rsidRPr="00E53210" w:rsidRDefault="003B3418">
            <w:pPr>
              <w:widowControl w:val="0"/>
              <w:jc w:val="center"/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>901</w:t>
            </w: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widowControl w:val="0"/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>08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widowControl w:val="0"/>
              <w:jc w:val="center"/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>01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widowControl w:val="0"/>
              <w:jc w:val="center"/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>0160122010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widowControl w:val="0"/>
              <w:jc w:val="center"/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>243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B3418" w:rsidRPr="00E53210" w:rsidRDefault="003B3418">
            <w:pPr>
              <w:widowControl w:val="0"/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>0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B3418" w:rsidRPr="00E53210" w:rsidRDefault="003B3418">
            <w:pPr>
              <w:widowControl w:val="0"/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>0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widowControl w:val="0"/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>0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B3418" w:rsidRPr="00E53210" w:rsidRDefault="003B3418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B3418" w:rsidRPr="00E53210" w:rsidRDefault="003B3418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3418" w:rsidRPr="00E53210" w:rsidRDefault="003B3418">
            <w:pPr>
              <w:widowControl w:val="0"/>
              <w:rPr>
                <w:rFonts w:eastAsia="Arial"/>
                <w:b w:val="0"/>
                <w:i w:val="0"/>
                <w:strike w:val="0"/>
              </w:rPr>
            </w:pPr>
          </w:p>
        </w:tc>
      </w:tr>
      <w:tr w:rsidR="003B3418" w:rsidRPr="00E53210" w:rsidTr="00B11CC8">
        <w:trPr>
          <w:trHeight w:val="311"/>
        </w:trPr>
        <w:tc>
          <w:tcPr>
            <w:tcW w:w="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8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>Основное мероприятие 6.1</w:t>
            </w:r>
          </w:p>
        </w:tc>
        <w:tc>
          <w:tcPr>
            <w:tcW w:w="21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>Обеспечение жителей поселения услугами организаций культуры</w:t>
            </w:r>
          </w:p>
        </w:tc>
        <w:tc>
          <w:tcPr>
            <w:tcW w:w="1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Default="003B341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 w:rsidP="00E6235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6235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167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6235E">
              <w:rPr>
                <w:rFonts w:ascii="Times New Roman" w:hAnsi="Times New Roman" w:cs="Times New Roman"/>
                <w:sz w:val="24"/>
                <w:szCs w:val="24"/>
              </w:rPr>
              <w:t>,1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D1672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3418" w:rsidRPr="00E53210" w:rsidRDefault="003B341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3418" w:rsidRPr="00E53210" w:rsidTr="00B11CC8">
        <w:tc>
          <w:tcPr>
            <w:tcW w:w="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8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21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Default="003B341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3418" w:rsidRPr="00E53210" w:rsidRDefault="003B341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3418" w:rsidRPr="00E53210" w:rsidTr="00B11CC8">
        <w:tc>
          <w:tcPr>
            <w:tcW w:w="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8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21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9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B3418" w:rsidRPr="00E53210" w:rsidRDefault="003B3418">
            <w:pPr>
              <w:widowControl w:val="0"/>
              <w:jc w:val="center"/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>901</w:t>
            </w: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Default="003B3418">
            <w:pPr>
              <w:widowControl w:val="0"/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>08</w:t>
            </w:r>
          </w:p>
          <w:p w:rsidR="003B3418" w:rsidRPr="00C602EE" w:rsidRDefault="003B3418" w:rsidP="00C602EE">
            <w:pPr>
              <w:rPr>
                <w:rFonts w:eastAsia="Arial"/>
              </w:rPr>
            </w:pP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widowControl w:val="0"/>
              <w:jc w:val="center"/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>01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widowControl w:val="0"/>
              <w:jc w:val="center"/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>0160122010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widowControl w:val="0"/>
              <w:jc w:val="center"/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>244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 w:rsidP="00E6235E">
            <w:pPr>
              <w:rPr>
                <w:rFonts w:eastAsia="Arial"/>
                <w:b w:val="0"/>
                <w:i w:val="0"/>
                <w:strike w:val="0"/>
              </w:rPr>
            </w:pPr>
            <w:r>
              <w:rPr>
                <w:rFonts w:eastAsia="Arial"/>
                <w:b w:val="0"/>
                <w:i w:val="0"/>
                <w:strike w:val="0"/>
              </w:rPr>
              <w:t>2</w:t>
            </w:r>
            <w:r w:rsidR="00E6235E">
              <w:rPr>
                <w:rFonts w:eastAsia="Arial"/>
                <w:b w:val="0"/>
                <w:i w:val="0"/>
                <w:strike w:val="0"/>
              </w:rPr>
              <w:t>17,5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D16726">
            <w:pPr>
              <w:rPr>
                <w:rFonts w:eastAsia="Arial"/>
                <w:b w:val="0"/>
                <w:i w:val="0"/>
                <w:strike w:val="0"/>
              </w:rPr>
            </w:pPr>
            <w:r>
              <w:rPr>
                <w:rFonts w:eastAsia="Arial"/>
                <w:b w:val="0"/>
                <w:i w:val="0"/>
                <w:strike w:val="0"/>
              </w:rPr>
              <w:t>0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>0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3418" w:rsidRPr="00E53210" w:rsidRDefault="003B3418">
            <w:pPr>
              <w:rPr>
                <w:rFonts w:eastAsia="Arial"/>
                <w:b w:val="0"/>
                <w:i w:val="0"/>
                <w:strike w:val="0"/>
              </w:rPr>
            </w:pPr>
          </w:p>
        </w:tc>
      </w:tr>
      <w:tr w:rsidR="003B3418" w:rsidRPr="00E53210" w:rsidTr="00B11CC8">
        <w:tc>
          <w:tcPr>
            <w:tcW w:w="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8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21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9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B3418" w:rsidRPr="00E53210" w:rsidRDefault="003B3418" w:rsidP="00151D67">
            <w:pPr>
              <w:widowControl w:val="0"/>
              <w:jc w:val="center"/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>901</w:t>
            </w: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Default="003B3418" w:rsidP="00151D67">
            <w:pPr>
              <w:widowControl w:val="0"/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>08</w:t>
            </w:r>
          </w:p>
          <w:p w:rsidR="003B3418" w:rsidRPr="00C602EE" w:rsidRDefault="003B3418" w:rsidP="00151D67">
            <w:pPr>
              <w:rPr>
                <w:rFonts w:eastAsia="Arial"/>
              </w:rPr>
            </w:pP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 w:rsidP="00151D67">
            <w:pPr>
              <w:widowControl w:val="0"/>
              <w:jc w:val="center"/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>01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 w:rsidP="00151D67">
            <w:pPr>
              <w:widowControl w:val="0"/>
              <w:jc w:val="center"/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>0160122010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D16726" w:rsidP="00C602EE">
            <w:pPr>
              <w:widowControl w:val="0"/>
              <w:jc w:val="center"/>
              <w:rPr>
                <w:rFonts w:eastAsia="Arial"/>
                <w:b w:val="0"/>
                <w:i w:val="0"/>
                <w:strike w:val="0"/>
              </w:rPr>
            </w:pPr>
            <w:r>
              <w:rPr>
                <w:rFonts w:eastAsia="Arial"/>
                <w:b w:val="0"/>
                <w:i w:val="0"/>
                <w:strike w:val="0"/>
              </w:rPr>
              <w:t>851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Default="00E6235E" w:rsidP="00E6235E">
            <w:pPr>
              <w:rPr>
                <w:rFonts w:eastAsia="Arial"/>
                <w:b w:val="0"/>
                <w:i w:val="0"/>
                <w:strike w:val="0"/>
              </w:rPr>
            </w:pPr>
            <w:r>
              <w:rPr>
                <w:rFonts w:eastAsia="Arial"/>
                <w:b w:val="0"/>
                <w:i w:val="0"/>
                <w:strike w:val="0"/>
              </w:rPr>
              <w:t>3</w:t>
            </w:r>
            <w:r w:rsidR="00D16726">
              <w:rPr>
                <w:rFonts w:eastAsia="Arial"/>
                <w:b w:val="0"/>
                <w:i w:val="0"/>
                <w:strike w:val="0"/>
              </w:rPr>
              <w:t>,</w:t>
            </w:r>
            <w:r>
              <w:rPr>
                <w:rFonts w:eastAsia="Arial"/>
                <w:b w:val="0"/>
                <w:i w:val="0"/>
                <w:strike w:val="0"/>
              </w:rPr>
              <w:t>7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Default="003B3418">
            <w:pPr>
              <w:rPr>
                <w:rFonts w:eastAsia="Arial"/>
                <w:b w:val="0"/>
                <w:i w:val="0"/>
                <w:strike w:val="0"/>
              </w:rPr>
            </w:pPr>
          </w:p>
          <w:p w:rsidR="003B3418" w:rsidRPr="00C602EE" w:rsidRDefault="00D16726" w:rsidP="00C602EE">
            <w:pPr>
              <w:pStyle w:val="ConsPlusNormal"/>
              <w:ind w:firstLine="0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3B3418" w:rsidRPr="00C602EE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3418" w:rsidRPr="00E53210" w:rsidRDefault="003B3418">
            <w:pPr>
              <w:rPr>
                <w:rFonts w:eastAsia="Arial"/>
                <w:b w:val="0"/>
                <w:i w:val="0"/>
                <w:strike w:val="0"/>
              </w:rPr>
            </w:pPr>
          </w:p>
        </w:tc>
      </w:tr>
      <w:tr w:rsidR="00D16726" w:rsidRPr="00E53210" w:rsidTr="00B11CC8">
        <w:tc>
          <w:tcPr>
            <w:tcW w:w="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16726" w:rsidRPr="00E53210" w:rsidRDefault="00D16726">
            <w:pPr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8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16726" w:rsidRPr="00E53210" w:rsidRDefault="00D16726">
            <w:pPr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>Основное мероприятие 6.2</w:t>
            </w:r>
          </w:p>
        </w:tc>
        <w:tc>
          <w:tcPr>
            <w:tcW w:w="21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16726" w:rsidRPr="00E53210" w:rsidRDefault="00D16726">
            <w:pPr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 xml:space="preserve">Финансовое обеспечение полномочий, переданных органам местного самоуправления </w:t>
            </w:r>
            <w:proofErr w:type="spellStart"/>
            <w:r w:rsidRPr="00E53210">
              <w:rPr>
                <w:rFonts w:eastAsia="Arial"/>
                <w:b w:val="0"/>
                <w:i w:val="0"/>
                <w:strike w:val="0"/>
              </w:rPr>
              <w:t>Земетчинского</w:t>
            </w:r>
            <w:proofErr w:type="spellEnd"/>
            <w:r w:rsidRPr="00E53210">
              <w:rPr>
                <w:rFonts w:eastAsia="Arial"/>
                <w:b w:val="0"/>
                <w:i w:val="0"/>
                <w:strike w:val="0"/>
              </w:rPr>
              <w:t xml:space="preserve"> района</w:t>
            </w:r>
          </w:p>
        </w:tc>
        <w:tc>
          <w:tcPr>
            <w:tcW w:w="1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16726" w:rsidRDefault="00D1672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16726" w:rsidRPr="00E53210" w:rsidRDefault="00D16726">
            <w:pPr>
              <w:widowControl w:val="0"/>
              <w:jc w:val="center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16726" w:rsidRPr="00E53210" w:rsidRDefault="00D16726">
            <w:pPr>
              <w:widowControl w:val="0"/>
              <w:jc w:val="center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16726" w:rsidRPr="00E53210" w:rsidRDefault="00D16726">
            <w:pPr>
              <w:widowControl w:val="0"/>
              <w:jc w:val="center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16726" w:rsidRPr="00E53210" w:rsidRDefault="00D16726">
            <w:pPr>
              <w:widowControl w:val="0"/>
              <w:jc w:val="center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16726" w:rsidRPr="00E53210" w:rsidRDefault="00D16726">
            <w:pPr>
              <w:widowControl w:val="0"/>
              <w:jc w:val="center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16726" w:rsidRPr="00E53210" w:rsidRDefault="00D16726" w:rsidP="00D16726">
            <w:pPr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>1</w:t>
            </w:r>
            <w:r>
              <w:rPr>
                <w:rFonts w:eastAsia="Arial"/>
                <w:b w:val="0"/>
                <w:i w:val="0"/>
                <w:strike w:val="0"/>
              </w:rPr>
              <w:t>29,</w:t>
            </w:r>
            <w:r w:rsidRPr="00E53210">
              <w:rPr>
                <w:rFonts w:eastAsia="Arial"/>
                <w:b w:val="0"/>
                <w:i w:val="0"/>
                <w:strike w:val="0"/>
              </w:rPr>
              <w:t>1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16726" w:rsidRDefault="00D16726">
            <w:r w:rsidRPr="00A34748">
              <w:rPr>
                <w:rFonts w:eastAsia="Arial"/>
                <w:b w:val="0"/>
                <w:i w:val="0"/>
                <w:strike w:val="0"/>
              </w:rPr>
              <w:t>151,6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16726" w:rsidRDefault="00D16726">
            <w:r w:rsidRPr="00A34748">
              <w:rPr>
                <w:rFonts w:eastAsia="Arial"/>
                <w:b w:val="0"/>
                <w:i w:val="0"/>
                <w:strike w:val="0"/>
              </w:rPr>
              <w:t>151,6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16726" w:rsidRPr="00E53210" w:rsidRDefault="00D16726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16726" w:rsidRPr="00E53210" w:rsidRDefault="00D16726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16726" w:rsidRPr="00E53210" w:rsidRDefault="00D16726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6726" w:rsidRPr="00E53210" w:rsidRDefault="00D16726">
            <w:pPr>
              <w:rPr>
                <w:rFonts w:eastAsia="Arial"/>
                <w:b w:val="0"/>
                <w:i w:val="0"/>
                <w:strike w:val="0"/>
              </w:rPr>
            </w:pPr>
          </w:p>
        </w:tc>
      </w:tr>
      <w:tr w:rsidR="003B3418" w:rsidRPr="00E53210" w:rsidTr="00B11CC8">
        <w:tc>
          <w:tcPr>
            <w:tcW w:w="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8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21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Default="003B341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widowControl w:val="0"/>
              <w:jc w:val="center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widowControl w:val="0"/>
              <w:jc w:val="center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widowControl w:val="0"/>
              <w:jc w:val="center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widowControl w:val="0"/>
              <w:jc w:val="center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widowControl w:val="0"/>
              <w:jc w:val="center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3418" w:rsidRPr="00E53210" w:rsidRDefault="003B3418">
            <w:pPr>
              <w:rPr>
                <w:rFonts w:eastAsia="Arial"/>
                <w:b w:val="0"/>
                <w:i w:val="0"/>
                <w:strike w:val="0"/>
              </w:rPr>
            </w:pPr>
          </w:p>
        </w:tc>
      </w:tr>
      <w:tr w:rsidR="003B3418" w:rsidRPr="00E53210" w:rsidTr="00B11CC8">
        <w:tc>
          <w:tcPr>
            <w:tcW w:w="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8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21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9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Default="003B341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ответственный  исполнитель – администрация Ушинского сельсовета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B3418" w:rsidRPr="00E53210" w:rsidRDefault="003B3418">
            <w:pPr>
              <w:widowControl w:val="0"/>
              <w:jc w:val="center"/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>901</w:t>
            </w: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widowControl w:val="0"/>
              <w:jc w:val="center"/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>08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widowControl w:val="0"/>
              <w:jc w:val="center"/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>01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widowControl w:val="0"/>
              <w:jc w:val="center"/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>0160280050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widowControl w:val="0"/>
              <w:jc w:val="center"/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>540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 w:rsidP="00D16726">
            <w:pPr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>1</w:t>
            </w:r>
            <w:r w:rsidR="00D16726">
              <w:rPr>
                <w:rFonts w:eastAsia="Arial"/>
                <w:b w:val="0"/>
                <w:i w:val="0"/>
                <w:strike w:val="0"/>
              </w:rPr>
              <w:t>29,1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D16726" w:rsidP="00151D67">
            <w:pPr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>1</w:t>
            </w:r>
            <w:r>
              <w:rPr>
                <w:rFonts w:eastAsia="Arial"/>
                <w:b w:val="0"/>
                <w:i w:val="0"/>
                <w:strike w:val="0"/>
              </w:rPr>
              <w:t>5</w:t>
            </w:r>
            <w:r w:rsidRPr="00E53210">
              <w:rPr>
                <w:rFonts w:eastAsia="Arial"/>
                <w:b w:val="0"/>
                <w:i w:val="0"/>
                <w:strike w:val="0"/>
              </w:rPr>
              <w:t>1,</w:t>
            </w:r>
            <w:r>
              <w:rPr>
                <w:rFonts w:eastAsia="Arial"/>
                <w:b w:val="0"/>
                <w:i w:val="0"/>
                <w:strike w:val="0"/>
              </w:rPr>
              <w:t>6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D16726" w:rsidP="00BC54D3">
            <w:pPr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>1</w:t>
            </w:r>
            <w:r>
              <w:rPr>
                <w:rFonts w:eastAsia="Arial"/>
                <w:b w:val="0"/>
                <w:i w:val="0"/>
                <w:strike w:val="0"/>
              </w:rPr>
              <w:t>5</w:t>
            </w:r>
            <w:r w:rsidRPr="00E53210">
              <w:rPr>
                <w:rFonts w:eastAsia="Arial"/>
                <w:b w:val="0"/>
                <w:i w:val="0"/>
                <w:strike w:val="0"/>
              </w:rPr>
              <w:t>1,</w:t>
            </w:r>
            <w:r>
              <w:rPr>
                <w:rFonts w:eastAsia="Arial"/>
                <w:b w:val="0"/>
                <w:i w:val="0"/>
                <w:strike w:val="0"/>
              </w:rPr>
              <w:t>6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 w:rsidP="00151D67">
            <w:pPr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B3418" w:rsidRPr="00E53210" w:rsidRDefault="003B3418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3418" w:rsidRPr="00E53210" w:rsidRDefault="003B3418">
            <w:pPr>
              <w:widowControl w:val="0"/>
              <w:rPr>
                <w:rFonts w:eastAsia="Arial"/>
                <w:b w:val="0"/>
                <w:i w:val="0"/>
                <w:strike w:val="0"/>
              </w:rPr>
            </w:pPr>
          </w:p>
        </w:tc>
      </w:tr>
      <w:tr w:rsidR="003B3418" w:rsidRPr="00E53210" w:rsidTr="00B11CC8">
        <w:tc>
          <w:tcPr>
            <w:tcW w:w="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8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21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9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B3418" w:rsidRPr="00E53210" w:rsidRDefault="003B3418">
            <w:pPr>
              <w:widowControl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B3418" w:rsidRPr="00E53210" w:rsidRDefault="003B3418">
            <w:pPr>
              <w:widowControl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widowControl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B3418" w:rsidRPr="00E53210" w:rsidRDefault="003B3418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B3418" w:rsidRPr="00E53210" w:rsidRDefault="003B3418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3418" w:rsidRPr="00E53210" w:rsidRDefault="003B3418">
            <w:pPr>
              <w:widowControl w:val="0"/>
              <w:rPr>
                <w:rFonts w:eastAsia="Arial"/>
                <w:b w:val="0"/>
                <w:i w:val="0"/>
                <w:strike w:val="0"/>
              </w:rPr>
            </w:pPr>
          </w:p>
        </w:tc>
      </w:tr>
      <w:tr w:rsidR="003B3418" w:rsidRPr="00E53210" w:rsidTr="00B11CC8">
        <w:tc>
          <w:tcPr>
            <w:tcW w:w="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8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21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9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3418" w:rsidRPr="00E53210" w:rsidRDefault="003B341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3418" w:rsidRPr="00E53210" w:rsidTr="00B11CC8">
        <w:trPr>
          <w:trHeight w:val="375"/>
        </w:trPr>
        <w:tc>
          <w:tcPr>
            <w:tcW w:w="942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3B3418" w:rsidRPr="00E53210" w:rsidRDefault="003B3418">
            <w:pPr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>1.7</w:t>
            </w:r>
          </w:p>
        </w:tc>
        <w:tc>
          <w:tcPr>
            <w:tcW w:w="1873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3B3418" w:rsidRPr="00E53210" w:rsidRDefault="003B3418">
            <w:pPr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>Подпрограмма 7</w:t>
            </w:r>
          </w:p>
          <w:p w:rsidR="003B3418" w:rsidRPr="00E53210" w:rsidRDefault="003B3418">
            <w:pPr>
              <w:rPr>
                <w:rFonts w:eastAsia="Arial"/>
                <w:b w:val="0"/>
                <w:i w:val="0"/>
                <w:strike w:val="0"/>
              </w:rPr>
            </w:pPr>
          </w:p>
          <w:p w:rsidR="003B3418" w:rsidRPr="00E53210" w:rsidRDefault="003B3418">
            <w:pPr>
              <w:rPr>
                <w:rFonts w:eastAsia="Arial"/>
                <w:b w:val="0"/>
                <w:i w:val="0"/>
                <w:strike w:val="0"/>
              </w:rPr>
            </w:pPr>
          </w:p>
          <w:p w:rsidR="003B3418" w:rsidRPr="00E53210" w:rsidRDefault="003B3418">
            <w:pPr>
              <w:rPr>
                <w:rFonts w:eastAsia="Arial"/>
                <w:b w:val="0"/>
                <w:i w:val="0"/>
                <w:strike w:val="0"/>
              </w:rPr>
            </w:pPr>
          </w:p>
          <w:p w:rsidR="003B3418" w:rsidRPr="00E53210" w:rsidRDefault="003B3418">
            <w:pPr>
              <w:rPr>
                <w:rFonts w:eastAsia="Arial"/>
                <w:b w:val="0"/>
                <w:i w:val="0"/>
                <w:strike w:val="0"/>
              </w:rPr>
            </w:pPr>
          </w:p>
          <w:p w:rsidR="003B3418" w:rsidRPr="00E53210" w:rsidRDefault="003B3418">
            <w:pPr>
              <w:rPr>
                <w:rFonts w:eastAsia="Arial"/>
                <w:b w:val="0"/>
                <w:i w:val="0"/>
                <w:strike w:val="0"/>
              </w:rPr>
            </w:pPr>
          </w:p>
          <w:p w:rsidR="003B3418" w:rsidRPr="00E53210" w:rsidRDefault="003B3418">
            <w:pPr>
              <w:rPr>
                <w:rFonts w:eastAsia="Arial"/>
                <w:b w:val="0"/>
                <w:i w:val="0"/>
                <w:strike w:val="0"/>
              </w:rPr>
            </w:pPr>
          </w:p>
          <w:p w:rsidR="003B3418" w:rsidRPr="00E53210" w:rsidRDefault="003B3418">
            <w:pPr>
              <w:rPr>
                <w:rFonts w:eastAsia="Arial"/>
                <w:b w:val="0"/>
                <w:i w:val="0"/>
                <w:strike w:val="0"/>
              </w:rPr>
            </w:pPr>
          </w:p>
          <w:p w:rsidR="003B3418" w:rsidRPr="00E53210" w:rsidRDefault="003B3418">
            <w:pPr>
              <w:rPr>
                <w:rFonts w:eastAsia="Arial"/>
                <w:b w:val="0"/>
                <w:i w:val="0"/>
                <w:strike w:val="0"/>
              </w:rPr>
            </w:pPr>
          </w:p>
          <w:p w:rsidR="003B3418" w:rsidRPr="00E53210" w:rsidRDefault="003B3418">
            <w:pPr>
              <w:rPr>
                <w:rFonts w:eastAsia="Arial"/>
                <w:b w:val="0"/>
                <w:i w:val="0"/>
                <w:strike w:val="0"/>
              </w:rPr>
            </w:pPr>
          </w:p>
          <w:p w:rsidR="003B3418" w:rsidRPr="00E53210" w:rsidRDefault="003B3418">
            <w:pPr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2169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3B3418" w:rsidRPr="00E53210" w:rsidRDefault="003B3418">
            <w:pPr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lastRenderedPageBreak/>
              <w:t xml:space="preserve">Комплексное развитие муниципального образования «Ушинский сельсовет </w:t>
            </w:r>
            <w:proofErr w:type="spellStart"/>
            <w:r w:rsidRPr="00E53210">
              <w:rPr>
                <w:rFonts w:eastAsia="Arial"/>
                <w:b w:val="0"/>
                <w:i w:val="0"/>
                <w:strike w:val="0"/>
              </w:rPr>
              <w:t>Земетчинского</w:t>
            </w:r>
            <w:proofErr w:type="spellEnd"/>
            <w:r w:rsidRPr="00E53210">
              <w:rPr>
                <w:rFonts w:eastAsia="Arial"/>
                <w:b w:val="0"/>
                <w:i w:val="0"/>
                <w:strike w:val="0"/>
              </w:rPr>
              <w:t xml:space="preserve"> района Пензенской области» на 2020-2025 гг. </w:t>
            </w:r>
          </w:p>
          <w:p w:rsidR="003B3418" w:rsidRPr="00E53210" w:rsidRDefault="003B3418">
            <w:pPr>
              <w:rPr>
                <w:rFonts w:eastAsia="Arial"/>
                <w:b w:val="0"/>
                <w:i w:val="0"/>
                <w:strike w:val="0"/>
              </w:rPr>
            </w:pPr>
          </w:p>
          <w:p w:rsidR="003B3418" w:rsidRPr="00E53210" w:rsidRDefault="003B3418">
            <w:pPr>
              <w:rPr>
                <w:rFonts w:eastAsia="Arial"/>
                <w:b w:val="0"/>
                <w:i w:val="0"/>
                <w:strike w:val="0"/>
              </w:rPr>
            </w:pPr>
          </w:p>
          <w:p w:rsidR="003B3418" w:rsidRPr="00E53210" w:rsidRDefault="003B3418">
            <w:pPr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widowControl w:val="0"/>
              <w:jc w:val="both"/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lastRenderedPageBreak/>
              <w:t>всего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widowControl w:val="0"/>
              <w:jc w:val="center"/>
              <w:rPr>
                <w:rFonts w:eastAsia="Arial"/>
                <w:b w:val="0"/>
                <w:i w:val="0"/>
                <w:strike w:val="0"/>
              </w:rPr>
            </w:pPr>
            <w:r>
              <w:rPr>
                <w:rFonts w:eastAsia="Arial"/>
                <w:b w:val="0"/>
                <w:i w:val="0"/>
                <w:strike w:val="0"/>
              </w:rPr>
              <w:t>901</w:t>
            </w:r>
            <w:r w:rsidRPr="00E53210">
              <w:rPr>
                <w:rFonts w:eastAsia="Arial"/>
                <w:b w:val="0"/>
                <w:i w:val="0"/>
                <w:strike w:val="0"/>
              </w:rPr>
              <w:t>-</w:t>
            </w: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2612BA" w:rsidRDefault="003B3418" w:rsidP="00151D67">
            <w:pPr>
              <w:widowControl w:val="0"/>
              <w:autoSpaceDE w:val="0"/>
              <w:autoSpaceDN w:val="0"/>
              <w:adjustRightInd w:val="0"/>
              <w:jc w:val="center"/>
              <w:rPr>
                <w:b w:val="0"/>
                <w:bCs/>
                <w:i w:val="0"/>
                <w:iCs/>
                <w:strike w:val="0"/>
              </w:rPr>
            </w:pPr>
            <w:r w:rsidRPr="002612BA">
              <w:rPr>
                <w:b w:val="0"/>
                <w:i w:val="0"/>
                <w:strike w:val="0"/>
                <w:sz w:val="22"/>
                <w:szCs w:val="22"/>
              </w:rPr>
              <w:t>X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BC54D3" w:rsidRDefault="003B3418" w:rsidP="00BC54D3">
            <w:pPr>
              <w:widowControl w:val="0"/>
              <w:autoSpaceDE w:val="0"/>
              <w:autoSpaceDN w:val="0"/>
              <w:adjustRightInd w:val="0"/>
              <w:jc w:val="center"/>
              <w:rPr>
                <w:b w:val="0"/>
                <w:i w:val="0"/>
                <w:strike w:val="0"/>
                <w:sz w:val="22"/>
                <w:szCs w:val="22"/>
              </w:rPr>
            </w:pPr>
            <w:r w:rsidRPr="00BC54D3">
              <w:rPr>
                <w:b w:val="0"/>
                <w:i w:val="0"/>
                <w:strike w:val="0"/>
                <w:sz w:val="22"/>
                <w:szCs w:val="22"/>
              </w:rPr>
              <w:t>X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2612BA" w:rsidRDefault="003B3418" w:rsidP="00151D67">
            <w:pPr>
              <w:widowControl w:val="0"/>
              <w:autoSpaceDE w:val="0"/>
              <w:autoSpaceDN w:val="0"/>
              <w:adjustRightInd w:val="0"/>
              <w:jc w:val="center"/>
              <w:rPr>
                <w:b w:val="0"/>
                <w:bCs/>
                <w:i w:val="0"/>
                <w:iCs/>
                <w:strike w:val="0"/>
              </w:rPr>
            </w:pPr>
            <w:r w:rsidRPr="002612BA">
              <w:rPr>
                <w:b w:val="0"/>
                <w:i w:val="0"/>
                <w:strike w:val="0"/>
                <w:sz w:val="22"/>
                <w:szCs w:val="22"/>
              </w:rPr>
              <w:t>X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2612BA" w:rsidRDefault="003B3418" w:rsidP="00151D67">
            <w:pPr>
              <w:widowControl w:val="0"/>
              <w:autoSpaceDE w:val="0"/>
              <w:autoSpaceDN w:val="0"/>
              <w:adjustRightInd w:val="0"/>
              <w:jc w:val="center"/>
              <w:rPr>
                <w:b w:val="0"/>
                <w:bCs/>
                <w:i w:val="0"/>
                <w:iCs/>
                <w:strike w:val="0"/>
              </w:rPr>
            </w:pPr>
            <w:r w:rsidRPr="002612BA">
              <w:rPr>
                <w:b w:val="0"/>
                <w:i w:val="0"/>
                <w:strike w:val="0"/>
                <w:sz w:val="22"/>
                <w:szCs w:val="22"/>
              </w:rPr>
              <w:t>X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 w:rsidP="00D16726">
            <w:pPr>
              <w:widowControl w:val="0"/>
              <w:rPr>
                <w:rFonts w:eastAsia="Arial"/>
                <w:b w:val="0"/>
                <w:i w:val="0"/>
                <w:strike w:val="0"/>
              </w:rPr>
            </w:pPr>
            <w:r>
              <w:rPr>
                <w:rFonts w:eastAsia="Arial"/>
                <w:b w:val="0"/>
                <w:i w:val="0"/>
                <w:strike w:val="0"/>
              </w:rPr>
              <w:t>550,</w:t>
            </w:r>
            <w:r w:rsidR="00D16726">
              <w:rPr>
                <w:rFonts w:eastAsia="Arial"/>
                <w:b w:val="0"/>
                <w:i w:val="0"/>
                <w:strike w:val="0"/>
              </w:rPr>
              <w:t>2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widowControl w:val="0"/>
              <w:rPr>
                <w:rFonts w:eastAsia="Arial"/>
                <w:b w:val="0"/>
                <w:i w:val="0"/>
                <w:strike w:val="0"/>
              </w:rPr>
            </w:pPr>
            <w:r>
              <w:rPr>
                <w:rFonts w:eastAsia="Arial"/>
                <w:b w:val="0"/>
                <w:i w:val="0"/>
                <w:strike w:val="0"/>
              </w:rPr>
              <w:t>0,0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widowControl w:val="0"/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>0,0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  <w:r>
              <w:rPr>
                <w:rFonts w:eastAsia="Arial"/>
                <w:b w:val="0"/>
                <w:i w:val="0"/>
                <w:strike w:val="0"/>
              </w:rPr>
              <w:t>0,0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3418" w:rsidRPr="00E53210" w:rsidRDefault="003B3418" w:rsidP="00BC54D3">
            <w:pPr>
              <w:widowControl w:val="0"/>
              <w:rPr>
                <w:rFonts w:eastAsia="Arial"/>
                <w:b w:val="0"/>
                <w:i w:val="0"/>
                <w:strike w:val="0"/>
              </w:rPr>
            </w:pPr>
          </w:p>
        </w:tc>
      </w:tr>
      <w:tr w:rsidR="003B3418" w:rsidRPr="00E53210" w:rsidTr="00B11CC8">
        <w:tc>
          <w:tcPr>
            <w:tcW w:w="942" w:type="dxa"/>
            <w:vMerge/>
            <w:tcBorders>
              <w:left w:val="single" w:sz="4" w:space="0" w:color="000000"/>
            </w:tcBorders>
          </w:tcPr>
          <w:p w:rsidR="003B3418" w:rsidRPr="00E53210" w:rsidRDefault="003B3418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873" w:type="dxa"/>
            <w:vMerge/>
            <w:tcBorders>
              <w:left w:val="single" w:sz="4" w:space="0" w:color="000000"/>
            </w:tcBorders>
          </w:tcPr>
          <w:p w:rsidR="003B3418" w:rsidRPr="00E53210" w:rsidRDefault="003B3418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2169" w:type="dxa"/>
            <w:vMerge/>
            <w:tcBorders>
              <w:left w:val="single" w:sz="4" w:space="0" w:color="000000"/>
            </w:tcBorders>
          </w:tcPr>
          <w:p w:rsidR="003B3418" w:rsidRPr="00E53210" w:rsidRDefault="003B3418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933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3B3418" w:rsidRPr="00E53210" w:rsidRDefault="003B3418">
            <w:pPr>
              <w:widowControl w:val="0"/>
              <w:jc w:val="both"/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 xml:space="preserve">бюджет муниципального образования «Ушинский сельсовет </w:t>
            </w:r>
            <w:proofErr w:type="spellStart"/>
            <w:r w:rsidRPr="00E53210">
              <w:rPr>
                <w:rFonts w:eastAsia="Arial"/>
                <w:b w:val="0"/>
                <w:i w:val="0"/>
                <w:strike w:val="0"/>
              </w:rPr>
              <w:t>Земетчинского</w:t>
            </w:r>
            <w:proofErr w:type="spellEnd"/>
            <w:r w:rsidRPr="00E53210">
              <w:rPr>
                <w:rFonts w:eastAsia="Arial"/>
                <w:b w:val="0"/>
                <w:i w:val="0"/>
                <w:strike w:val="0"/>
              </w:rPr>
              <w:t xml:space="preserve"> района Пензенской области»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B3418" w:rsidRPr="00E53210" w:rsidRDefault="003B3418">
            <w:pPr>
              <w:widowControl w:val="0"/>
              <w:jc w:val="center"/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>901</w:t>
            </w: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widowControl w:val="0"/>
              <w:jc w:val="center"/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>05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widowControl w:val="0"/>
              <w:jc w:val="center"/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>03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widowControl w:val="0"/>
              <w:jc w:val="center"/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>0170146160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widowControl w:val="0"/>
              <w:jc w:val="center"/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>244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widowControl w:val="0"/>
              <w:rPr>
                <w:rFonts w:eastAsia="Arial"/>
                <w:b w:val="0"/>
                <w:i w:val="0"/>
                <w:strike w:val="0"/>
              </w:rPr>
            </w:pPr>
            <w:r>
              <w:rPr>
                <w:rFonts w:eastAsia="Arial"/>
                <w:b w:val="0"/>
                <w:i w:val="0"/>
                <w:strike w:val="0"/>
              </w:rPr>
              <w:t>0,0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widowControl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widowControl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3418" w:rsidRPr="00E53210" w:rsidRDefault="003B3418">
            <w:pPr>
              <w:widowControl w:val="0"/>
              <w:rPr>
                <w:rFonts w:eastAsia="Arial"/>
                <w:b w:val="0"/>
                <w:i w:val="0"/>
                <w:strike w:val="0"/>
              </w:rPr>
            </w:pPr>
          </w:p>
        </w:tc>
      </w:tr>
      <w:tr w:rsidR="003B3418" w:rsidRPr="00E53210" w:rsidTr="00B11CC8">
        <w:tc>
          <w:tcPr>
            <w:tcW w:w="942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873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2169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933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B3418" w:rsidRPr="00E53210" w:rsidRDefault="003B3418">
            <w:pPr>
              <w:widowControl w:val="0"/>
              <w:jc w:val="center"/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>901</w:t>
            </w: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widowControl w:val="0"/>
              <w:jc w:val="center"/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>05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widowControl w:val="0"/>
              <w:jc w:val="center"/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>03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widowControl w:val="0"/>
              <w:jc w:val="center"/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>01701L5765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widowControl w:val="0"/>
              <w:jc w:val="center"/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>244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BC54D3" w:rsidRDefault="003B3418" w:rsidP="00D06EBD">
            <w:pPr>
              <w:widowControl w:val="0"/>
              <w:rPr>
                <w:rFonts w:eastAsia="Arial"/>
                <w:b w:val="0"/>
                <w:i w:val="0"/>
                <w:strike w:val="0"/>
              </w:rPr>
            </w:pPr>
            <w:r w:rsidRPr="00BC54D3">
              <w:rPr>
                <w:rFonts w:eastAsia="Arial"/>
                <w:b w:val="0"/>
                <w:i w:val="0"/>
                <w:strike w:val="0"/>
              </w:rPr>
              <w:t>550,</w:t>
            </w:r>
            <w:r w:rsidR="00D16726">
              <w:rPr>
                <w:rFonts w:eastAsia="Arial"/>
                <w:b w:val="0"/>
                <w:i w:val="0"/>
                <w:strike w:val="0"/>
              </w:rPr>
              <w:t>2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widowControl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widowControl w:val="0"/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>0,0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3418" w:rsidRPr="00E53210" w:rsidRDefault="003B3418">
            <w:pPr>
              <w:widowControl w:val="0"/>
              <w:rPr>
                <w:rFonts w:eastAsia="Arial"/>
                <w:b w:val="0"/>
                <w:i w:val="0"/>
                <w:strike w:val="0"/>
              </w:rPr>
            </w:pPr>
          </w:p>
        </w:tc>
      </w:tr>
      <w:tr w:rsidR="003B3418" w:rsidRPr="00E53210" w:rsidTr="00B11CC8">
        <w:tc>
          <w:tcPr>
            <w:tcW w:w="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8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>Основное мероприятие</w:t>
            </w:r>
          </w:p>
          <w:p w:rsidR="003B3418" w:rsidRPr="00E53210" w:rsidRDefault="003B3418">
            <w:pPr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>7.1</w:t>
            </w:r>
          </w:p>
        </w:tc>
        <w:tc>
          <w:tcPr>
            <w:tcW w:w="21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>Благоустройство сельских территорий</w:t>
            </w:r>
          </w:p>
        </w:tc>
        <w:tc>
          <w:tcPr>
            <w:tcW w:w="1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widowControl w:val="0"/>
              <w:jc w:val="both"/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>всего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 w:rsidP="00D06EBD">
            <w:pPr>
              <w:widowControl w:val="0"/>
              <w:jc w:val="center"/>
              <w:rPr>
                <w:rFonts w:eastAsia="Arial"/>
                <w:b w:val="0"/>
                <w:i w:val="0"/>
                <w:strike w:val="0"/>
              </w:rPr>
            </w:pPr>
            <w:r>
              <w:rPr>
                <w:rFonts w:eastAsia="Arial"/>
                <w:b w:val="0"/>
                <w:i w:val="0"/>
                <w:strike w:val="0"/>
              </w:rPr>
              <w:t>Х</w:t>
            </w: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 w:rsidP="00D06EBD">
            <w:pPr>
              <w:widowControl w:val="0"/>
              <w:jc w:val="center"/>
              <w:rPr>
                <w:rFonts w:eastAsia="Arial"/>
                <w:b w:val="0"/>
                <w:i w:val="0"/>
                <w:strike w:val="0"/>
              </w:rPr>
            </w:pPr>
            <w:r>
              <w:rPr>
                <w:rFonts w:eastAsia="Arial"/>
                <w:b w:val="0"/>
                <w:i w:val="0"/>
                <w:strike w:val="0"/>
              </w:rPr>
              <w:t>Х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widowControl w:val="0"/>
              <w:jc w:val="center"/>
              <w:rPr>
                <w:rFonts w:eastAsia="Arial"/>
                <w:b w:val="0"/>
                <w:i w:val="0"/>
                <w:strike w:val="0"/>
              </w:rPr>
            </w:pPr>
            <w:r>
              <w:rPr>
                <w:rFonts w:eastAsia="Arial"/>
                <w:b w:val="0"/>
                <w:i w:val="0"/>
                <w:strike w:val="0"/>
              </w:rPr>
              <w:t>Х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widowControl w:val="0"/>
              <w:jc w:val="center"/>
              <w:rPr>
                <w:rFonts w:eastAsia="Arial"/>
                <w:b w:val="0"/>
                <w:i w:val="0"/>
                <w:strike w:val="0"/>
              </w:rPr>
            </w:pPr>
            <w:r>
              <w:rPr>
                <w:rFonts w:eastAsia="Arial"/>
                <w:b w:val="0"/>
                <w:i w:val="0"/>
                <w:strike w:val="0"/>
              </w:rPr>
              <w:t>Х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widowControl w:val="0"/>
              <w:jc w:val="center"/>
              <w:rPr>
                <w:rFonts w:eastAsia="Arial"/>
                <w:b w:val="0"/>
                <w:i w:val="0"/>
                <w:strike w:val="0"/>
              </w:rPr>
            </w:pPr>
            <w:r>
              <w:rPr>
                <w:rFonts w:eastAsia="Arial"/>
                <w:b w:val="0"/>
                <w:i w:val="0"/>
                <w:strike w:val="0"/>
              </w:rPr>
              <w:t>Х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 w:rsidP="00D16726">
            <w:pPr>
              <w:widowControl w:val="0"/>
              <w:rPr>
                <w:rFonts w:eastAsia="Arial"/>
                <w:b w:val="0"/>
                <w:i w:val="0"/>
                <w:strike w:val="0"/>
              </w:rPr>
            </w:pPr>
            <w:r>
              <w:rPr>
                <w:rFonts w:eastAsia="Arial"/>
                <w:b w:val="0"/>
                <w:i w:val="0"/>
                <w:strike w:val="0"/>
              </w:rPr>
              <w:t>550,</w:t>
            </w:r>
            <w:r w:rsidR="00D16726">
              <w:rPr>
                <w:rFonts w:eastAsia="Arial"/>
                <w:b w:val="0"/>
                <w:i w:val="0"/>
                <w:strike w:val="0"/>
              </w:rPr>
              <w:t>2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widowControl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widowControl w:val="0"/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>-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3418" w:rsidRPr="00E53210" w:rsidRDefault="003B3418">
            <w:pPr>
              <w:widowControl w:val="0"/>
              <w:rPr>
                <w:rFonts w:eastAsia="Arial"/>
                <w:b w:val="0"/>
                <w:i w:val="0"/>
                <w:strike w:val="0"/>
              </w:rPr>
            </w:pPr>
          </w:p>
        </w:tc>
      </w:tr>
      <w:tr w:rsidR="003B3418" w:rsidRPr="00E53210" w:rsidTr="00B11CC8">
        <w:tc>
          <w:tcPr>
            <w:tcW w:w="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8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21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933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3B3418" w:rsidRPr="00E53210" w:rsidRDefault="003B3418">
            <w:pPr>
              <w:widowControl w:val="0"/>
              <w:jc w:val="both"/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 xml:space="preserve">бюджет муниципального образования «Ушинский сельсовет </w:t>
            </w:r>
            <w:proofErr w:type="spellStart"/>
            <w:r w:rsidRPr="00E53210">
              <w:rPr>
                <w:rFonts w:eastAsia="Arial"/>
                <w:b w:val="0"/>
                <w:i w:val="0"/>
                <w:strike w:val="0"/>
              </w:rPr>
              <w:t>Земетчинского</w:t>
            </w:r>
            <w:proofErr w:type="spellEnd"/>
            <w:r w:rsidRPr="00E53210">
              <w:rPr>
                <w:rFonts w:eastAsia="Arial"/>
                <w:b w:val="0"/>
                <w:i w:val="0"/>
                <w:strike w:val="0"/>
              </w:rPr>
              <w:t xml:space="preserve"> района Пензенской области»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widowControl w:val="0"/>
              <w:jc w:val="center"/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>901</w:t>
            </w: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widowControl w:val="0"/>
              <w:jc w:val="center"/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>05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widowControl w:val="0"/>
              <w:jc w:val="center"/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>03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widowControl w:val="0"/>
              <w:jc w:val="center"/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>0170146160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widowControl w:val="0"/>
              <w:jc w:val="center"/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>244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widowControl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widowControl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widowControl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3418" w:rsidRPr="00E53210" w:rsidRDefault="003B3418">
            <w:pPr>
              <w:widowControl w:val="0"/>
              <w:rPr>
                <w:rFonts w:eastAsia="Arial"/>
                <w:b w:val="0"/>
                <w:i w:val="0"/>
                <w:strike w:val="0"/>
              </w:rPr>
            </w:pPr>
          </w:p>
        </w:tc>
      </w:tr>
      <w:tr w:rsidR="003B3418" w:rsidRPr="00E53210" w:rsidTr="00B11CC8">
        <w:tc>
          <w:tcPr>
            <w:tcW w:w="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8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21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933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widowControl w:val="0"/>
              <w:jc w:val="center"/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>901</w:t>
            </w: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widowControl w:val="0"/>
              <w:jc w:val="center"/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>05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widowControl w:val="0"/>
              <w:jc w:val="center"/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>03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widowControl w:val="0"/>
              <w:jc w:val="center"/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>01701L5765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widowControl w:val="0"/>
              <w:jc w:val="center"/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>244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 w:rsidP="00D16726">
            <w:pPr>
              <w:widowControl w:val="0"/>
              <w:rPr>
                <w:rFonts w:eastAsia="Arial"/>
                <w:b w:val="0"/>
                <w:i w:val="0"/>
                <w:strike w:val="0"/>
              </w:rPr>
            </w:pPr>
            <w:r>
              <w:rPr>
                <w:rFonts w:eastAsia="Arial"/>
                <w:b w:val="0"/>
                <w:i w:val="0"/>
                <w:strike w:val="0"/>
              </w:rPr>
              <w:t>550,</w:t>
            </w:r>
            <w:r w:rsidR="00D16726">
              <w:rPr>
                <w:rFonts w:eastAsia="Arial"/>
                <w:b w:val="0"/>
                <w:i w:val="0"/>
                <w:strike w:val="0"/>
              </w:rPr>
              <w:t>2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widowControl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widowControl w:val="0"/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>-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3418" w:rsidRPr="00E53210" w:rsidRDefault="003B3418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3418" w:rsidRPr="00E53210" w:rsidRDefault="003B3418">
            <w:pPr>
              <w:widowControl w:val="0"/>
              <w:rPr>
                <w:rFonts w:eastAsia="Arial"/>
                <w:b w:val="0"/>
                <w:i w:val="0"/>
                <w:strike w:val="0"/>
              </w:rPr>
            </w:pPr>
          </w:p>
        </w:tc>
      </w:tr>
    </w:tbl>
    <w:p w:rsidR="00F577D0" w:rsidRPr="00E53210" w:rsidRDefault="00F577D0">
      <w:pPr>
        <w:jc w:val="right"/>
        <w:rPr>
          <w:rFonts w:eastAsia="Arial"/>
          <w:b w:val="0"/>
          <w:i w:val="0"/>
          <w:strike w:val="0"/>
        </w:rPr>
      </w:pPr>
    </w:p>
    <w:p w:rsidR="0096360A" w:rsidRPr="00E53210" w:rsidRDefault="0096360A">
      <w:pPr>
        <w:suppressAutoHyphens w:val="0"/>
        <w:jc w:val="right"/>
        <w:outlineLvl w:val="1"/>
        <w:rPr>
          <w:rFonts w:eastAsia="Arial"/>
          <w:b w:val="0"/>
          <w:i w:val="0"/>
          <w:strike w:val="0"/>
        </w:rPr>
      </w:pPr>
    </w:p>
    <w:p w:rsidR="0096360A" w:rsidRPr="00E53210" w:rsidRDefault="0096360A">
      <w:pPr>
        <w:suppressAutoHyphens w:val="0"/>
        <w:jc w:val="right"/>
        <w:outlineLvl w:val="1"/>
        <w:rPr>
          <w:rFonts w:eastAsia="Arial"/>
          <w:b w:val="0"/>
          <w:i w:val="0"/>
          <w:strike w:val="0"/>
        </w:rPr>
      </w:pPr>
    </w:p>
    <w:p w:rsidR="0096360A" w:rsidRPr="00E53210" w:rsidRDefault="0096360A">
      <w:pPr>
        <w:suppressAutoHyphens w:val="0"/>
        <w:jc w:val="right"/>
        <w:outlineLvl w:val="1"/>
        <w:rPr>
          <w:rFonts w:eastAsia="Arial"/>
          <w:b w:val="0"/>
          <w:i w:val="0"/>
          <w:strike w:val="0"/>
        </w:rPr>
      </w:pPr>
    </w:p>
    <w:p w:rsidR="0096360A" w:rsidRPr="00E53210" w:rsidRDefault="0096360A">
      <w:pPr>
        <w:suppressAutoHyphens w:val="0"/>
        <w:jc w:val="right"/>
        <w:outlineLvl w:val="1"/>
        <w:rPr>
          <w:rFonts w:eastAsia="Arial"/>
          <w:b w:val="0"/>
          <w:i w:val="0"/>
          <w:strike w:val="0"/>
        </w:rPr>
      </w:pPr>
    </w:p>
    <w:p w:rsidR="001B57A4" w:rsidRPr="00E53210" w:rsidRDefault="001B57A4">
      <w:pPr>
        <w:jc w:val="both"/>
        <w:rPr>
          <w:rFonts w:eastAsia="Arial"/>
          <w:b w:val="0"/>
          <w:i w:val="0"/>
          <w:strike w:val="0"/>
        </w:rPr>
      </w:pPr>
    </w:p>
    <w:p w:rsidR="001B57A4" w:rsidRDefault="001B57A4">
      <w:pPr>
        <w:jc w:val="right"/>
        <w:rPr>
          <w:rFonts w:eastAsia="Arial"/>
          <w:b w:val="0"/>
          <w:i w:val="0"/>
          <w:strike w:val="0"/>
        </w:rPr>
      </w:pPr>
    </w:p>
    <w:p w:rsidR="00D16726" w:rsidRDefault="00D16726">
      <w:pPr>
        <w:jc w:val="right"/>
        <w:rPr>
          <w:rFonts w:eastAsia="Arial"/>
          <w:b w:val="0"/>
          <w:i w:val="0"/>
          <w:strike w:val="0"/>
        </w:rPr>
      </w:pPr>
    </w:p>
    <w:p w:rsidR="00D16726" w:rsidRDefault="00D16726">
      <w:pPr>
        <w:jc w:val="right"/>
        <w:rPr>
          <w:rFonts w:eastAsia="Arial"/>
          <w:b w:val="0"/>
          <w:i w:val="0"/>
          <w:strike w:val="0"/>
        </w:rPr>
      </w:pPr>
    </w:p>
    <w:p w:rsidR="00D16726" w:rsidRPr="00E53210" w:rsidRDefault="00D16726">
      <w:pPr>
        <w:jc w:val="right"/>
        <w:rPr>
          <w:rFonts w:eastAsia="Arial"/>
          <w:b w:val="0"/>
          <w:i w:val="0"/>
          <w:strike w:val="0"/>
        </w:rPr>
      </w:pPr>
    </w:p>
    <w:p w:rsidR="00FA2806" w:rsidRDefault="00FA2806" w:rsidP="00FA2806">
      <w:pPr>
        <w:tabs>
          <w:tab w:val="left" w:pos="12450"/>
          <w:tab w:val="right" w:pos="14570"/>
        </w:tabs>
        <w:suppressAutoHyphens w:val="0"/>
        <w:outlineLvl w:val="1"/>
        <w:rPr>
          <w:rFonts w:eastAsia="Arial"/>
          <w:b w:val="0"/>
          <w:i w:val="0"/>
          <w:strike w:val="0"/>
        </w:rPr>
      </w:pPr>
      <w:r>
        <w:rPr>
          <w:rFonts w:eastAsia="Arial"/>
          <w:b w:val="0"/>
          <w:i w:val="0"/>
          <w:strike w:val="0"/>
        </w:rPr>
        <w:tab/>
      </w:r>
    </w:p>
    <w:p w:rsidR="00B11CC8" w:rsidRDefault="00B11CC8" w:rsidP="00FA2806">
      <w:pPr>
        <w:tabs>
          <w:tab w:val="left" w:pos="12450"/>
          <w:tab w:val="right" w:pos="14570"/>
        </w:tabs>
        <w:suppressAutoHyphens w:val="0"/>
        <w:outlineLvl w:val="1"/>
        <w:rPr>
          <w:rFonts w:eastAsia="Arial"/>
          <w:b w:val="0"/>
          <w:i w:val="0"/>
          <w:strike w:val="0"/>
        </w:rPr>
      </w:pPr>
    </w:p>
    <w:p w:rsidR="00B11CC8" w:rsidRDefault="00B11CC8" w:rsidP="00FA2806">
      <w:pPr>
        <w:tabs>
          <w:tab w:val="left" w:pos="12450"/>
          <w:tab w:val="right" w:pos="14570"/>
        </w:tabs>
        <w:suppressAutoHyphens w:val="0"/>
        <w:outlineLvl w:val="1"/>
        <w:rPr>
          <w:rFonts w:eastAsia="Arial"/>
          <w:b w:val="0"/>
          <w:i w:val="0"/>
          <w:strike w:val="0"/>
        </w:rPr>
      </w:pPr>
    </w:p>
    <w:p w:rsidR="00B11CC8" w:rsidRDefault="00B11CC8" w:rsidP="00FA2806">
      <w:pPr>
        <w:tabs>
          <w:tab w:val="left" w:pos="12450"/>
          <w:tab w:val="right" w:pos="14570"/>
        </w:tabs>
        <w:suppressAutoHyphens w:val="0"/>
        <w:outlineLvl w:val="1"/>
        <w:rPr>
          <w:rFonts w:eastAsia="Arial"/>
          <w:b w:val="0"/>
          <w:i w:val="0"/>
          <w:strike w:val="0"/>
        </w:rPr>
      </w:pPr>
    </w:p>
    <w:p w:rsidR="00B11CC8" w:rsidRDefault="00B11CC8" w:rsidP="00FA2806">
      <w:pPr>
        <w:tabs>
          <w:tab w:val="left" w:pos="12450"/>
          <w:tab w:val="right" w:pos="14570"/>
        </w:tabs>
        <w:suppressAutoHyphens w:val="0"/>
        <w:outlineLvl w:val="1"/>
        <w:rPr>
          <w:rFonts w:eastAsia="Arial"/>
          <w:b w:val="0"/>
          <w:i w:val="0"/>
          <w:strike w:val="0"/>
        </w:rPr>
      </w:pPr>
    </w:p>
    <w:p w:rsidR="00B11CC8" w:rsidRDefault="00B11CC8" w:rsidP="00FA2806">
      <w:pPr>
        <w:tabs>
          <w:tab w:val="left" w:pos="12450"/>
          <w:tab w:val="right" w:pos="14570"/>
        </w:tabs>
        <w:suppressAutoHyphens w:val="0"/>
        <w:outlineLvl w:val="1"/>
        <w:rPr>
          <w:rFonts w:eastAsia="Arial"/>
          <w:b w:val="0"/>
          <w:i w:val="0"/>
          <w:strike w:val="0"/>
        </w:rPr>
      </w:pPr>
    </w:p>
    <w:p w:rsidR="00B11CC8" w:rsidRDefault="00B11CC8" w:rsidP="00FA2806">
      <w:pPr>
        <w:tabs>
          <w:tab w:val="left" w:pos="12450"/>
          <w:tab w:val="right" w:pos="14570"/>
        </w:tabs>
        <w:suppressAutoHyphens w:val="0"/>
        <w:outlineLvl w:val="1"/>
        <w:rPr>
          <w:rFonts w:eastAsia="Arial"/>
          <w:b w:val="0"/>
          <w:i w:val="0"/>
          <w:strike w:val="0"/>
        </w:rPr>
      </w:pPr>
    </w:p>
    <w:p w:rsidR="00B11CC8" w:rsidRDefault="00B11CC8" w:rsidP="00FA2806">
      <w:pPr>
        <w:tabs>
          <w:tab w:val="left" w:pos="12450"/>
          <w:tab w:val="right" w:pos="14570"/>
        </w:tabs>
        <w:suppressAutoHyphens w:val="0"/>
        <w:outlineLvl w:val="1"/>
        <w:rPr>
          <w:rFonts w:eastAsia="Arial"/>
          <w:b w:val="0"/>
          <w:i w:val="0"/>
          <w:strike w:val="0"/>
        </w:rPr>
      </w:pPr>
    </w:p>
    <w:p w:rsidR="00B11CC8" w:rsidRDefault="00B11CC8" w:rsidP="00FA2806">
      <w:pPr>
        <w:tabs>
          <w:tab w:val="left" w:pos="12450"/>
          <w:tab w:val="right" w:pos="14570"/>
        </w:tabs>
        <w:suppressAutoHyphens w:val="0"/>
        <w:outlineLvl w:val="1"/>
        <w:rPr>
          <w:rFonts w:eastAsia="Arial"/>
          <w:b w:val="0"/>
          <w:i w:val="0"/>
          <w:strike w:val="0"/>
        </w:rPr>
      </w:pPr>
    </w:p>
    <w:p w:rsidR="00B11CC8" w:rsidRDefault="00B11CC8" w:rsidP="00FA2806">
      <w:pPr>
        <w:tabs>
          <w:tab w:val="left" w:pos="12450"/>
          <w:tab w:val="right" w:pos="14570"/>
        </w:tabs>
        <w:suppressAutoHyphens w:val="0"/>
        <w:outlineLvl w:val="1"/>
        <w:rPr>
          <w:rFonts w:eastAsia="Arial"/>
          <w:b w:val="0"/>
          <w:i w:val="0"/>
          <w:strike w:val="0"/>
        </w:rPr>
      </w:pPr>
    </w:p>
    <w:p w:rsidR="00FA2806" w:rsidRDefault="00FA2806" w:rsidP="00FA2806">
      <w:pPr>
        <w:tabs>
          <w:tab w:val="left" w:pos="12450"/>
          <w:tab w:val="right" w:pos="14570"/>
        </w:tabs>
        <w:suppressAutoHyphens w:val="0"/>
        <w:outlineLvl w:val="1"/>
        <w:rPr>
          <w:rFonts w:eastAsia="Arial"/>
          <w:b w:val="0"/>
          <w:i w:val="0"/>
          <w:strike w:val="0"/>
        </w:rPr>
      </w:pPr>
    </w:p>
    <w:p w:rsidR="00B11CC8" w:rsidRDefault="00B11CC8" w:rsidP="00B11CC8">
      <w:pPr>
        <w:autoSpaceDE w:val="0"/>
        <w:autoSpaceDN w:val="0"/>
        <w:adjustRightInd w:val="0"/>
        <w:jc w:val="right"/>
        <w:outlineLvl w:val="1"/>
        <w:rPr>
          <w:b w:val="0"/>
          <w:i w:val="0"/>
          <w:strike w:val="0"/>
          <w:shadow/>
        </w:rPr>
      </w:pPr>
      <w:r>
        <w:rPr>
          <w:b w:val="0"/>
          <w:i w:val="0"/>
          <w:strike w:val="0"/>
          <w:shadow/>
        </w:rPr>
        <w:lastRenderedPageBreak/>
        <w:t>Приложение №3</w:t>
      </w:r>
    </w:p>
    <w:p w:rsidR="00B11CC8" w:rsidRDefault="00B11CC8" w:rsidP="00B11CC8">
      <w:pPr>
        <w:autoSpaceDE w:val="0"/>
        <w:autoSpaceDN w:val="0"/>
        <w:adjustRightInd w:val="0"/>
        <w:jc w:val="right"/>
        <w:outlineLvl w:val="1"/>
        <w:rPr>
          <w:b w:val="0"/>
          <w:i w:val="0"/>
          <w:strike w:val="0"/>
          <w:shadow/>
        </w:rPr>
      </w:pPr>
      <w:r>
        <w:rPr>
          <w:b w:val="0"/>
          <w:i w:val="0"/>
          <w:strike w:val="0"/>
          <w:shadow/>
        </w:rPr>
        <w:t>к постановлению администрации</w:t>
      </w:r>
    </w:p>
    <w:p w:rsidR="00B11CC8" w:rsidRDefault="00B11CC8" w:rsidP="00B11CC8">
      <w:pPr>
        <w:autoSpaceDE w:val="0"/>
        <w:autoSpaceDN w:val="0"/>
        <w:adjustRightInd w:val="0"/>
        <w:jc w:val="right"/>
        <w:outlineLvl w:val="1"/>
        <w:rPr>
          <w:b w:val="0"/>
          <w:i w:val="0"/>
          <w:strike w:val="0"/>
          <w:shadow/>
        </w:rPr>
      </w:pPr>
      <w:r>
        <w:rPr>
          <w:b w:val="0"/>
          <w:i w:val="0"/>
          <w:strike w:val="0"/>
          <w:shadow/>
        </w:rPr>
        <w:t>Ушинского сельсовета</w:t>
      </w:r>
    </w:p>
    <w:p w:rsidR="00B11CC8" w:rsidRDefault="00B11CC8" w:rsidP="00B11CC8">
      <w:pPr>
        <w:autoSpaceDE w:val="0"/>
        <w:autoSpaceDN w:val="0"/>
        <w:adjustRightInd w:val="0"/>
        <w:jc w:val="right"/>
        <w:outlineLvl w:val="1"/>
        <w:rPr>
          <w:b w:val="0"/>
          <w:i w:val="0"/>
          <w:strike w:val="0"/>
          <w:shadow/>
        </w:rPr>
      </w:pPr>
      <w:r>
        <w:rPr>
          <w:b w:val="0"/>
          <w:i w:val="0"/>
          <w:strike w:val="0"/>
          <w:shadow/>
        </w:rPr>
        <w:t>от    25.12.2020 № 63</w:t>
      </w:r>
    </w:p>
    <w:p w:rsidR="00B11CC8" w:rsidRDefault="00B11CC8">
      <w:pPr>
        <w:suppressAutoHyphens w:val="0"/>
        <w:jc w:val="right"/>
        <w:outlineLvl w:val="1"/>
        <w:rPr>
          <w:rFonts w:eastAsia="Arial"/>
          <w:b w:val="0"/>
          <w:i w:val="0"/>
          <w:strike w:val="0"/>
        </w:rPr>
      </w:pPr>
    </w:p>
    <w:p w:rsidR="001B57A4" w:rsidRPr="00E53210" w:rsidRDefault="001B57A4">
      <w:pPr>
        <w:suppressAutoHyphens w:val="0"/>
        <w:jc w:val="right"/>
        <w:outlineLvl w:val="1"/>
        <w:rPr>
          <w:rFonts w:eastAsia="Arial"/>
          <w:b w:val="0"/>
          <w:i w:val="0"/>
          <w:strike w:val="0"/>
        </w:rPr>
      </w:pPr>
      <w:r w:rsidRPr="00E53210">
        <w:rPr>
          <w:rFonts w:eastAsia="Arial"/>
          <w:b w:val="0"/>
          <w:i w:val="0"/>
          <w:strike w:val="0"/>
        </w:rPr>
        <w:t>Приложение №4.2</w:t>
      </w:r>
    </w:p>
    <w:p w:rsidR="001B57A4" w:rsidRPr="00E53210" w:rsidRDefault="001B57A4">
      <w:pPr>
        <w:suppressAutoHyphens w:val="0"/>
        <w:jc w:val="right"/>
        <w:outlineLvl w:val="1"/>
        <w:rPr>
          <w:rFonts w:eastAsia="Arial"/>
          <w:b w:val="0"/>
          <w:i w:val="0"/>
          <w:strike w:val="0"/>
        </w:rPr>
      </w:pPr>
      <w:r w:rsidRPr="00E53210">
        <w:rPr>
          <w:rFonts w:eastAsia="Arial"/>
          <w:b w:val="0"/>
          <w:i w:val="0"/>
          <w:strike w:val="0"/>
        </w:rPr>
        <w:t>к муниципальной программе</w:t>
      </w:r>
    </w:p>
    <w:p w:rsidR="001B57A4" w:rsidRPr="00E53210" w:rsidRDefault="001B57A4">
      <w:pPr>
        <w:suppressAutoHyphens w:val="0"/>
        <w:jc w:val="right"/>
        <w:rPr>
          <w:rFonts w:eastAsia="Arial"/>
          <w:b w:val="0"/>
          <w:i w:val="0"/>
          <w:strike w:val="0"/>
        </w:rPr>
      </w:pPr>
      <w:r w:rsidRPr="00E53210">
        <w:rPr>
          <w:rFonts w:eastAsia="Arial"/>
          <w:b w:val="0"/>
          <w:i w:val="0"/>
          <w:strike w:val="0"/>
        </w:rPr>
        <w:t xml:space="preserve">«Развитие муниципального управления </w:t>
      </w:r>
    </w:p>
    <w:p w:rsidR="001B57A4" w:rsidRPr="00E53210" w:rsidRDefault="001B57A4">
      <w:pPr>
        <w:jc w:val="right"/>
        <w:rPr>
          <w:rFonts w:eastAsia="Arial"/>
          <w:b w:val="0"/>
          <w:i w:val="0"/>
          <w:strike w:val="0"/>
        </w:rPr>
      </w:pPr>
      <w:r w:rsidRPr="00E53210">
        <w:rPr>
          <w:rFonts w:eastAsia="Arial"/>
          <w:b w:val="0"/>
          <w:i w:val="0"/>
          <w:strike w:val="0"/>
        </w:rPr>
        <w:t xml:space="preserve">в </w:t>
      </w:r>
      <w:r w:rsidR="009F1C40" w:rsidRPr="00E53210">
        <w:rPr>
          <w:rFonts w:eastAsia="Arial"/>
          <w:b w:val="0"/>
          <w:i w:val="0"/>
          <w:strike w:val="0"/>
        </w:rPr>
        <w:t>Ушинском</w:t>
      </w:r>
      <w:r w:rsidRPr="00E53210">
        <w:rPr>
          <w:rFonts w:eastAsia="Arial"/>
          <w:b w:val="0"/>
          <w:i w:val="0"/>
          <w:strike w:val="0"/>
        </w:rPr>
        <w:t xml:space="preserve"> сельсовете </w:t>
      </w:r>
      <w:proofErr w:type="spellStart"/>
      <w:r w:rsidRPr="00E53210">
        <w:rPr>
          <w:rFonts w:eastAsia="Arial"/>
          <w:b w:val="0"/>
          <w:i w:val="0"/>
          <w:strike w:val="0"/>
        </w:rPr>
        <w:t>Земетчинского</w:t>
      </w:r>
      <w:proofErr w:type="spellEnd"/>
      <w:r w:rsidRPr="00E53210">
        <w:rPr>
          <w:rFonts w:eastAsia="Arial"/>
          <w:b w:val="0"/>
          <w:i w:val="0"/>
          <w:strike w:val="0"/>
        </w:rPr>
        <w:t xml:space="preserve"> района</w:t>
      </w:r>
    </w:p>
    <w:p w:rsidR="001B57A4" w:rsidRPr="00E53210" w:rsidRDefault="001B57A4">
      <w:pPr>
        <w:jc w:val="right"/>
        <w:rPr>
          <w:rFonts w:eastAsia="Arial"/>
          <w:b w:val="0"/>
          <w:i w:val="0"/>
          <w:strike w:val="0"/>
        </w:rPr>
      </w:pPr>
      <w:r w:rsidRPr="00E53210">
        <w:rPr>
          <w:rFonts w:eastAsia="Arial"/>
          <w:b w:val="0"/>
          <w:i w:val="0"/>
          <w:strike w:val="0"/>
        </w:rPr>
        <w:t xml:space="preserve"> Пензенской области на 2014-2025годы»</w:t>
      </w:r>
    </w:p>
    <w:p w:rsidR="001B57A4" w:rsidRPr="00E53210" w:rsidRDefault="001B57A4">
      <w:pPr>
        <w:suppressAutoHyphens w:val="0"/>
        <w:jc w:val="center"/>
        <w:rPr>
          <w:rFonts w:eastAsia="Arial"/>
          <w:b w:val="0"/>
          <w:i w:val="0"/>
          <w:strike w:val="0"/>
        </w:rPr>
      </w:pPr>
      <w:r w:rsidRPr="00E53210">
        <w:rPr>
          <w:rFonts w:eastAsia="Arial"/>
          <w:b w:val="0"/>
          <w:i w:val="0"/>
          <w:strike w:val="0"/>
        </w:rPr>
        <w:t>ПЕРЕЧЕНЬ</w:t>
      </w:r>
    </w:p>
    <w:p w:rsidR="001B57A4" w:rsidRPr="00E53210" w:rsidRDefault="001B57A4" w:rsidP="00B11CC8">
      <w:pPr>
        <w:suppressAutoHyphens w:val="0"/>
        <w:jc w:val="center"/>
        <w:rPr>
          <w:rFonts w:eastAsia="Arial"/>
          <w:b w:val="0"/>
          <w:i w:val="0"/>
          <w:strike w:val="0"/>
        </w:rPr>
      </w:pPr>
      <w:r w:rsidRPr="00E53210">
        <w:rPr>
          <w:rFonts w:eastAsia="Arial"/>
          <w:b w:val="0"/>
          <w:i w:val="0"/>
          <w:strike w:val="0"/>
        </w:rPr>
        <w:t xml:space="preserve">основных мероприятий  муниципальной программы  «Развитие муниципального управления в </w:t>
      </w:r>
      <w:r w:rsidR="009F1C40" w:rsidRPr="00E53210">
        <w:rPr>
          <w:rFonts w:eastAsia="Arial"/>
          <w:b w:val="0"/>
          <w:i w:val="0"/>
          <w:strike w:val="0"/>
        </w:rPr>
        <w:t>Ушинском</w:t>
      </w:r>
      <w:r w:rsidRPr="00E53210">
        <w:rPr>
          <w:rFonts w:eastAsia="Arial"/>
          <w:b w:val="0"/>
          <w:i w:val="0"/>
          <w:strike w:val="0"/>
        </w:rPr>
        <w:t xml:space="preserve"> сельсовете </w:t>
      </w:r>
      <w:proofErr w:type="spellStart"/>
      <w:r w:rsidRPr="00E53210">
        <w:rPr>
          <w:rFonts w:eastAsia="Arial"/>
          <w:b w:val="0"/>
          <w:i w:val="0"/>
          <w:strike w:val="0"/>
        </w:rPr>
        <w:t>Земетчинского</w:t>
      </w:r>
      <w:proofErr w:type="spellEnd"/>
      <w:r w:rsidRPr="00E53210">
        <w:rPr>
          <w:rFonts w:eastAsia="Arial"/>
          <w:b w:val="0"/>
          <w:i w:val="0"/>
          <w:strike w:val="0"/>
        </w:rPr>
        <w:t xml:space="preserve"> района  Пензенской области на 2014-2025годы» на 2020-2025 годы</w:t>
      </w:r>
    </w:p>
    <w:tbl>
      <w:tblPr>
        <w:tblW w:w="15264" w:type="dxa"/>
        <w:jc w:val="center"/>
        <w:tblLook w:val="0000"/>
      </w:tblPr>
      <w:tblGrid>
        <w:gridCol w:w="894"/>
        <w:gridCol w:w="9"/>
        <w:gridCol w:w="58"/>
        <w:gridCol w:w="2604"/>
        <w:gridCol w:w="16"/>
        <w:gridCol w:w="2158"/>
        <w:gridCol w:w="165"/>
        <w:gridCol w:w="1655"/>
        <w:gridCol w:w="1220"/>
        <w:gridCol w:w="1538"/>
        <w:gridCol w:w="1277"/>
        <w:gridCol w:w="386"/>
        <w:gridCol w:w="1828"/>
        <w:gridCol w:w="93"/>
        <w:gridCol w:w="53"/>
        <w:gridCol w:w="1310"/>
      </w:tblGrid>
      <w:tr w:rsidR="001B57A4" w:rsidRPr="00E53210" w:rsidTr="00F701FF">
        <w:trPr>
          <w:jc w:val="center"/>
        </w:trPr>
        <w:tc>
          <w:tcPr>
            <w:tcW w:w="90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57A4" w:rsidRDefault="001B57A4">
            <w:pPr>
              <w:pStyle w:val="ConsPlusNormal"/>
              <w:ind w:left="-8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</w:t>
            </w:r>
          </w:p>
          <w:p w:rsidR="001B57A4" w:rsidRDefault="001B57A4">
            <w:pPr>
              <w:pStyle w:val="ConsPlusNormal"/>
              <w:ind w:firstLine="1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66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57A4" w:rsidRDefault="001B57A4">
            <w:pPr>
              <w:pStyle w:val="ConsPlusNormal"/>
              <w:ind w:firstLine="2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основного мероприятия, мероприятия</w:t>
            </w:r>
          </w:p>
        </w:tc>
        <w:tc>
          <w:tcPr>
            <w:tcW w:w="2339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57A4" w:rsidRDefault="001B57A4">
            <w:pPr>
              <w:pStyle w:val="ConsPlusNormal"/>
              <w:ind w:firstLine="6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Исполнители</w:t>
            </w:r>
          </w:p>
        </w:tc>
        <w:tc>
          <w:tcPr>
            <w:tcW w:w="16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57A4" w:rsidRDefault="001B57A4">
            <w:pPr>
              <w:pStyle w:val="ConsPlusNormal"/>
              <w:ind w:firstLine="1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Срок исполнения (год)</w:t>
            </w:r>
          </w:p>
        </w:tc>
        <w:tc>
          <w:tcPr>
            <w:tcW w:w="770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7A4" w:rsidRDefault="001B57A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Объем финансирования, тыс. рублей</w:t>
            </w:r>
          </w:p>
        </w:tc>
      </w:tr>
      <w:tr w:rsidR="001B57A4" w:rsidRPr="00E53210" w:rsidTr="00F701FF">
        <w:trPr>
          <w:jc w:val="center"/>
        </w:trPr>
        <w:tc>
          <w:tcPr>
            <w:tcW w:w="90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57A4" w:rsidRPr="00E53210" w:rsidRDefault="001B57A4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266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57A4" w:rsidRPr="00E53210" w:rsidRDefault="001B57A4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2339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57A4" w:rsidRPr="00E53210" w:rsidRDefault="001B57A4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6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57A4" w:rsidRPr="00E53210" w:rsidRDefault="001B57A4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57A4" w:rsidRDefault="001B57A4">
            <w:pPr>
              <w:pStyle w:val="ConsPlusCell"/>
              <w:ind w:right="-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57A4" w:rsidRDefault="001B57A4">
            <w:pPr>
              <w:pStyle w:val="ConsPlusCell"/>
              <w:ind w:right="-75" w:hanging="3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бюджет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Пензенской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области 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57A4" w:rsidRDefault="001B57A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фед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ральный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бюджет </w:t>
            </w:r>
          </w:p>
        </w:tc>
        <w:tc>
          <w:tcPr>
            <w:tcW w:w="23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57A4" w:rsidRDefault="001B57A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Бюджет  муниципального образования «</w:t>
            </w:r>
            <w:r w:rsidR="001D3091">
              <w:rPr>
                <w:rFonts w:ascii="Times New Roman" w:hAnsi="Times New Roman" w:cs="Times New Roman"/>
                <w:sz w:val="24"/>
                <w:szCs w:val="24"/>
              </w:rPr>
              <w:t>Ушинский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Земетчинского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района Пензенской области»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</w:t>
            </w:r>
          </w:p>
        </w:tc>
        <w:tc>
          <w:tcPr>
            <w:tcW w:w="13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7A4" w:rsidRDefault="001B57A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внебю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жетные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средства</w:t>
            </w:r>
          </w:p>
        </w:tc>
      </w:tr>
      <w:tr w:rsidR="001B57A4" w:rsidRPr="00E53210" w:rsidTr="00F701FF">
        <w:trPr>
          <w:jc w:val="center"/>
        </w:trPr>
        <w:tc>
          <w:tcPr>
            <w:tcW w:w="9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57A4" w:rsidRDefault="001B57A4">
            <w:pPr>
              <w:pStyle w:val="ConsPlusNormal"/>
              <w:ind w:firstLine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57A4" w:rsidRDefault="001B57A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57A4" w:rsidRDefault="001B57A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57A4" w:rsidRDefault="001B57A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57A4" w:rsidRDefault="001B57A4">
            <w:pPr>
              <w:pStyle w:val="ConsPlusNormal"/>
              <w:ind w:firstLine="3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57A4" w:rsidRDefault="001B57A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57A4" w:rsidRDefault="001B57A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3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57A4" w:rsidRDefault="001B57A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3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7A4" w:rsidRDefault="001B57A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1B57A4" w:rsidRPr="00E53210" w:rsidTr="00F701FF">
        <w:trPr>
          <w:jc w:val="center"/>
        </w:trPr>
        <w:tc>
          <w:tcPr>
            <w:tcW w:w="15264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7A4" w:rsidRPr="00E53210" w:rsidRDefault="001B57A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210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1 «Обеспечение деятельности Администрации </w:t>
            </w:r>
            <w:r w:rsidR="009F1C40" w:rsidRPr="00E53210">
              <w:rPr>
                <w:rFonts w:ascii="Times New Roman" w:hAnsi="Times New Roman" w:cs="Times New Roman"/>
                <w:sz w:val="24"/>
                <w:szCs w:val="24"/>
              </w:rPr>
              <w:t>Ушинского</w:t>
            </w:r>
            <w:r w:rsidRPr="00E53210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 </w:t>
            </w:r>
            <w:proofErr w:type="spellStart"/>
            <w:r w:rsidRPr="00E53210">
              <w:rPr>
                <w:rFonts w:ascii="Times New Roman" w:hAnsi="Times New Roman" w:cs="Times New Roman"/>
                <w:sz w:val="24"/>
                <w:szCs w:val="24"/>
              </w:rPr>
              <w:t>Земетчинского</w:t>
            </w:r>
            <w:proofErr w:type="spellEnd"/>
            <w:r w:rsidRPr="00E53210">
              <w:rPr>
                <w:rFonts w:ascii="Times New Roman" w:hAnsi="Times New Roman" w:cs="Times New Roman"/>
                <w:sz w:val="24"/>
                <w:szCs w:val="24"/>
              </w:rPr>
              <w:t xml:space="preserve"> района Пензенской области»</w:t>
            </w:r>
          </w:p>
        </w:tc>
      </w:tr>
      <w:tr w:rsidR="001B57A4" w:rsidRPr="00E53210" w:rsidTr="00F701FF">
        <w:trPr>
          <w:jc w:val="center"/>
        </w:trPr>
        <w:tc>
          <w:tcPr>
            <w:tcW w:w="15264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7A4" w:rsidRDefault="001B57A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</w:t>
            </w:r>
            <w:r w:rsidRPr="00E53210">
              <w:rPr>
                <w:rFonts w:ascii="Times New Roman" w:hAnsi="Times New Roman" w:cs="Times New Roman"/>
                <w:sz w:val="24"/>
                <w:szCs w:val="24"/>
              </w:rPr>
              <w:t>Цель подпрограммы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 Совершенствование деятельности администрации </w:t>
            </w:r>
            <w:r w:rsidR="009F1C40">
              <w:rPr>
                <w:rFonts w:ascii="Times New Roman" w:hAnsi="Times New Roman" w:cs="Times New Roman"/>
                <w:sz w:val="24"/>
                <w:szCs w:val="24"/>
              </w:rPr>
              <w:t>Ушинского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                                    </w:t>
            </w:r>
          </w:p>
        </w:tc>
      </w:tr>
      <w:tr w:rsidR="001B57A4" w:rsidRPr="00E53210" w:rsidTr="00F701FF">
        <w:trPr>
          <w:jc w:val="center"/>
        </w:trPr>
        <w:tc>
          <w:tcPr>
            <w:tcW w:w="15264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7A4" w:rsidRDefault="001B57A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Задача подпрограммы                                         </w:t>
            </w:r>
          </w:p>
        </w:tc>
      </w:tr>
      <w:tr w:rsidR="004F6AB9" w:rsidRPr="00E53210" w:rsidTr="00F701FF">
        <w:trPr>
          <w:jc w:val="center"/>
        </w:trPr>
        <w:tc>
          <w:tcPr>
            <w:tcW w:w="90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6AB9" w:rsidRDefault="004F6AB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2662" w:type="dxa"/>
            <w:gridSpan w:val="2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:rsidR="004F6AB9" w:rsidRPr="00E53210" w:rsidRDefault="004F6AB9">
            <w:pPr>
              <w:widowControl w:val="0"/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 xml:space="preserve">Реализация подпрограммы «Обеспечение деятельности администрации Ушинского сельсовета» </w:t>
            </w:r>
          </w:p>
        </w:tc>
        <w:tc>
          <w:tcPr>
            <w:tcW w:w="2339" w:type="dxa"/>
            <w:gridSpan w:val="3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:rsidR="004F6AB9" w:rsidRPr="00E53210" w:rsidRDefault="004F6AB9">
            <w:pPr>
              <w:widowControl w:val="0"/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 xml:space="preserve">Администрация Ушинского сельсовета </w:t>
            </w:r>
            <w:proofErr w:type="spellStart"/>
            <w:r w:rsidRPr="00E53210">
              <w:rPr>
                <w:rFonts w:eastAsia="Arial"/>
                <w:b w:val="0"/>
                <w:i w:val="0"/>
                <w:strike w:val="0"/>
              </w:rPr>
              <w:t>Земетчинского</w:t>
            </w:r>
            <w:proofErr w:type="spellEnd"/>
            <w:r w:rsidRPr="00E53210">
              <w:rPr>
                <w:rFonts w:eastAsia="Arial"/>
                <w:b w:val="0"/>
                <w:i w:val="0"/>
                <w:strike w:val="0"/>
              </w:rPr>
              <w:t xml:space="preserve"> района Пензенской области</w:t>
            </w: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6AB9" w:rsidRDefault="004F6AB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22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4F6AB9" w:rsidRPr="00E53210" w:rsidRDefault="004F6AB9" w:rsidP="00746B0F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  <w:r>
              <w:rPr>
                <w:rFonts w:eastAsia="Arial"/>
                <w:b w:val="0"/>
                <w:i w:val="0"/>
                <w:strike w:val="0"/>
              </w:rPr>
              <w:t>53</w:t>
            </w:r>
            <w:r w:rsidR="00746B0F">
              <w:rPr>
                <w:rFonts w:eastAsia="Arial"/>
                <w:b w:val="0"/>
                <w:i w:val="0"/>
                <w:strike w:val="0"/>
              </w:rPr>
              <w:t>4</w:t>
            </w:r>
            <w:r>
              <w:rPr>
                <w:rFonts w:eastAsia="Arial"/>
                <w:b w:val="0"/>
                <w:i w:val="0"/>
                <w:strike w:val="0"/>
              </w:rPr>
              <w:t>9</w:t>
            </w:r>
            <w:r w:rsidR="00746B0F">
              <w:rPr>
                <w:rFonts w:eastAsia="Arial"/>
                <w:b w:val="0"/>
                <w:i w:val="0"/>
                <w:strike w:val="0"/>
              </w:rPr>
              <w:t>,0</w:t>
            </w:r>
          </w:p>
        </w:tc>
        <w:tc>
          <w:tcPr>
            <w:tcW w:w="1538" w:type="dxa"/>
            <w:tcBorders>
              <w:left w:val="single" w:sz="4" w:space="0" w:color="000000"/>
              <w:bottom w:val="single" w:sz="4" w:space="0" w:color="000000"/>
            </w:tcBorders>
          </w:tcPr>
          <w:p w:rsidR="004F6AB9" w:rsidRPr="00E53210" w:rsidRDefault="004F6AB9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</w:tcBorders>
          </w:tcPr>
          <w:p w:rsidR="004F6AB9" w:rsidRPr="00E53210" w:rsidRDefault="004F6AB9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2307" w:type="dxa"/>
            <w:gridSpan w:val="3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4F6AB9" w:rsidRPr="00E53210" w:rsidRDefault="004F6AB9" w:rsidP="00746B0F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  <w:r>
              <w:rPr>
                <w:rFonts w:eastAsia="Arial"/>
                <w:b w:val="0"/>
                <w:i w:val="0"/>
                <w:strike w:val="0"/>
              </w:rPr>
              <w:t>53</w:t>
            </w:r>
            <w:r w:rsidR="00746B0F">
              <w:rPr>
                <w:rFonts w:eastAsia="Arial"/>
                <w:b w:val="0"/>
                <w:i w:val="0"/>
                <w:strike w:val="0"/>
              </w:rPr>
              <w:t>4</w:t>
            </w:r>
            <w:r>
              <w:rPr>
                <w:rFonts w:eastAsia="Arial"/>
                <w:b w:val="0"/>
                <w:i w:val="0"/>
                <w:strike w:val="0"/>
              </w:rPr>
              <w:t>9</w:t>
            </w:r>
            <w:r w:rsidR="00746B0F">
              <w:rPr>
                <w:rFonts w:eastAsia="Arial"/>
                <w:b w:val="0"/>
                <w:i w:val="0"/>
                <w:strike w:val="0"/>
              </w:rPr>
              <w:t>,0</w:t>
            </w:r>
          </w:p>
        </w:tc>
        <w:tc>
          <w:tcPr>
            <w:tcW w:w="13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6AB9" w:rsidRDefault="004F6A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6AB9" w:rsidRPr="00E53210" w:rsidTr="00F701FF">
        <w:trPr>
          <w:jc w:val="center"/>
        </w:trPr>
        <w:tc>
          <w:tcPr>
            <w:tcW w:w="90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6AB9" w:rsidRPr="00E53210" w:rsidRDefault="004F6AB9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2662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4F6AB9" w:rsidRPr="00E53210" w:rsidRDefault="004F6AB9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2339" w:type="dxa"/>
            <w:gridSpan w:val="3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4F6AB9" w:rsidRPr="00E53210" w:rsidRDefault="004F6AB9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6AB9" w:rsidRDefault="004F6AB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2020</w:t>
            </w:r>
          </w:p>
        </w:tc>
        <w:tc>
          <w:tcPr>
            <w:tcW w:w="122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4F6AB9" w:rsidRPr="00E53210" w:rsidRDefault="004F6AB9" w:rsidP="00746B0F">
            <w:pPr>
              <w:widowControl w:val="0"/>
              <w:rPr>
                <w:rFonts w:eastAsia="Arial"/>
                <w:b w:val="0"/>
                <w:i w:val="0"/>
                <w:strike w:val="0"/>
              </w:rPr>
            </w:pPr>
            <w:r>
              <w:rPr>
                <w:rFonts w:eastAsia="Arial"/>
                <w:b w:val="0"/>
                <w:i w:val="0"/>
                <w:strike w:val="0"/>
              </w:rPr>
              <w:t>2</w:t>
            </w:r>
            <w:r w:rsidR="00746B0F">
              <w:rPr>
                <w:rFonts w:eastAsia="Arial"/>
                <w:b w:val="0"/>
                <w:i w:val="0"/>
                <w:strike w:val="0"/>
              </w:rPr>
              <w:t>154,2</w:t>
            </w:r>
          </w:p>
        </w:tc>
        <w:tc>
          <w:tcPr>
            <w:tcW w:w="1538" w:type="dxa"/>
            <w:tcBorders>
              <w:left w:val="single" w:sz="4" w:space="0" w:color="000000"/>
              <w:bottom w:val="single" w:sz="4" w:space="0" w:color="000000"/>
            </w:tcBorders>
          </w:tcPr>
          <w:p w:rsidR="004F6AB9" w:rsidRPr="00E53210" w:rsidRDefault="004F6AB9">
            <w:pPr>
              <w:widowControl w:val="0"/>
              <w:jc w:val="right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</w:tcBorders>
          </w:tcPr>
          <w:p w:rsidR="004F6AB9" w:rsidRPr="00E53210" w:rsidRDefault="004F6AB9">
            <w:pPr>
              <w:widowControl w:val="0"/>
              <w:jc w:val="right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2307" w:type="dxa"/>
            <w:gridSpan w:val="3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4F6AB9" w:rsidRPr="00E53210" w:rsidRDefault="004F6AB9" w:rsidP="00746B0F">
            <w:pPr>
              <w:widowControl w:val="0"/>
              <w:rPr>
                <w:rFonts w:eastAsia="Arial"/>
                <w:b w:val="0"/>
                <w:i w:val="0"/>
                <w:strike w:val="0"/>
              </w:rPr>
            </w:pPr>
            <w:r>
              <w:rPr>
                <w:rFonts w:eastAsia="Arial"/>
                <w:b w:val="0"/>
                <w:i w:val="0"/>
                <w:strike w:val="0"/>
              </w:rPr>
              <w:t>2</w:t>
            </w:r>
            <w:r w:rsidR="00746B0F">
              <w:rPr>
                <w:rFonts w:eastAsia="Arial"/>
                <w:b w:val="0"/>
                <w:i w:val="0"/>
                <w:strike w:val="0"/>
              </w:rPr>
              <w:t>154,2</w:t>
            </w:r>
          </w:p>
        </w:tc>
        <w:tc>
          <w:tcPr>
            <w:tcW w:w="13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6AB9" w:rsidRDefault="004F6A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6AB9" w:rsidRPr="00E53210" w:rsidTr="00F701FF">
        <w:trPr>
          <w:jc w:val="center"/>
        </w:trPr>
        <w:tc>
          <w:tcPr>
            <w:tcW w:w="90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6AB9" w:rsidRPr="00E53210" w:rsidRDefault="004F6AB9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2662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4F6AB9" w:rsidRPr="00E53210" w:rsidRDefault="004F6AB9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2339" w:type="dxa"/>
            <w:gridSpan w:val="3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4F6AB9" w:rsidRPr="00E53210" w:rsidRDefault="004F6AB9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6AB9" w:rsidRDefault="004F6AB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2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4F6AB9" w:rsidRPr="00E53210" w:rsidRDefault="004F6AB9" w:rsidP="00620A89">
            <w:pPr>
              <w:widowControl w:val="0"/>
              <w:rPr>
                <w:rFonts w:eastAsia="Arial"/>
                <w:b w:val="0"/>
                <w:i w:val="0"/>
                <w:strike w:val="0"/>
              </w:rPr>
            </w:pPr>
            <w:r>
              <w:rPr>
                <w:rFonts w:eastAsia="Arial"/>
                <w:b w:val="0"/>
                <w:i w:val="0"/>
                <w:strike w:val="0"/>
              </w:rPr>
              <w:t>1587,3</w:t>
            </w:r>
          </w:p>
        </w:tc>
        <w:tc>
          <w:tcPr>
            <w:tcW w:w="1538" w:type="dxa"/>
            <w:tcBorders>
              <w:left w:val="single" w:sz="4" w:space="0" w:color="000000"/>
              <w:bottom w:val="single" w:sz="4" w:space="0" w:color="000000"/>
            </w:tcBorders>
          </w:tcPr>
          <w:p w:rsidR="004F6AB9" w:rsidRPr="00E53210" w:rsidRDefault="004F6AB9">
            <w:pPr>
              <w:widowControl w:val="0"/>
              <w:jc w:val="right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</w:tcBorders>
          </w:tcPr>
          <w:p w:rsidR="004F6AB9" w:rsidRPr="00E53210" w:rsidRDefault="004F6AB9">
            <w:pPr>
              <w:widowControl w:val="0"/>
              <w:jc w:val="right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2307" w:type="dxa"/>
            <w:gridSpan w:val="3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4F6AB9" w:rsidRPr="00E53210" w:rsidRDefault="004F6AB9" w:rsidP="004F6AB9">
            <w:pPr>
              <w:widowControl w:val="0"/>
              <w:rPr>
                <w:rFonts w:eastAsia="Arial"/>
                <w:b w:val="0"/>
                <w:i w:val="0"/>
                <w:strike w:val="0"/>
              </w:rPr>
            </w:pPr>
            <w:r>
              <w:rPr>
                <w:rFonts w:eastAsia="Arial"/>
                <w:b w:val="0"/>
                <w:i w:val="0"/>
                <w:strike w:val="0"/>
              </w:rPr>
              <w:t>1587,3</w:t>
            </w:r>
          </w:p>
        </w:tc>
        <w:tc>
          <w:tcPr>
            <w:tcW w:w="13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6AB9" w:rsidRDefault="004F6A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6AB9" w:rsidRPr="00E53210" w:rsidTr="00F701FF">
        <w:trPr>
          <w:jc w:val="center"/>
        </w:trPr>
        <w:tc>
          <w:tcPr>
            <w:tcW w:w="90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6AB9" w:rsidRPr="00E53210" w:rsidRDefault="004F6AB9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266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6AB9" w:rsidRPr="00E53210" w:rsidRDefault="004F6AB9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2339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6AB9" w:rsidRPr="00E53210" w:rsidRDefault="004F6AB9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6AB9" w:rsidRDefault="004F6AB9">
            <w:pPr>
              <w:pStyle w:val="ConsPlusNormal"/>
              <w:ind w:firstLine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F6AB9" w:rsidRPr="00E53210" w:rsidRDefault="004F6AB9" w:rsidP="004F6AB9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  <w:r>
              <w:rPr>
                <w:rFonts w:eastAsia="Arial"/>
                <w:b w:val="0"/>
                <w:i w:val="0"/>
                <w:strike w:val="0"/>
              </w:rPr>
              <w:t>1607,5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6AB9" w:rsidRPr="00E53210" w:rsidRDefault="004F6AB9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6AB9" w:rsidRPr="00E53210" w:rsidRDefault="004F6AB9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23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F6AB9" w:rsidRPr="00E53210" w:rsidRDefault="004F6AB9" w:rsidP="004F6AB9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  <w:r>
              <w:rPr>
                <w:rFonts w:eastAsia="Arial"/>
                <w:b w:val="0"/>
                <w:i w:val="0"/>
                <w:strike w:val="0"/>
              </w:rPr>
              <w:t>1607,5</w:t>
            </w:r>
          </w:p>
        </w:tc>
        <w:tc>
          <w:tcPr>
            <w:tcW w:w="13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6AB9" w:rsidRDefault="004F6A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6AB9" w:rsidRPr="00E53210" w:rsidTr="00F701FF">
        <w:trPr>
          <w:jc w:val="center"/>
        </w:trPr>
        <w:tc>
          <w:tcPr>
            <w:tcW w:w="90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6AB9" w:rsidRPr="00E53210" w:rsidRDefault="004F6AB9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266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6AB9" w:rsidRPr="00E53210" w:rsidRDefault="004F6AB9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2339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6AB9" w:rsidRPr="00E53210" w:rsidRDefault="004F6AB9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6AB9" w:rsidRDefault="004F6AB9">
            <w:pPr>
              <w:pStyle w:val="ConsPlusNormal"/>
              <w:ind w:firstLine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F6AB9" w:rsidRPr="00E53210" w:rsidRDefault="004F6AB9" w:rsidP="00620A89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  <w:r>
              <w:rPr>
                <w:rFonts w:eastAsia="Arial"/>
                <w:b w:val="0"/>
                <w:i w:val="0"/>
                <w:strike w:val="0"/>
              </w:rPr>
              <w:t>0,0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6AB9" w:rsidRPr="00E53210" w:rsidRDefault="004F6AB9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6AB9" w:rsidRPr="00E53210" w:rsidRDefault="004F6AB9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23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F6AB9" w:rsidRPr="00E53210" w:rsidRDefault="004F6AB9" w:rsidP="004F6AB9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  <w:r>
              <w:rPr>
                <w:rFonts w:eastAsia="Arial"/>
                <w:b w:val="0"/>
                <w:i w:val="0"/>
                <w:strike w:val="0"/>
              </w:rPr>
              <w:t>0,0</w:t>
            </w:r>
          </w:p>
        </w:tc>
        <w:tc>
          <w:tcPr>
            <w:tcW w:w="13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6AB9" w:rsidRDefault="004F6A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57A4" w:rsidRPr="00E53210" w:rsidTr="00F701FF">
        <w:trPr>
          <w:trHeight w:val="315"/>
          <w:jc w:val="center"/>
        </w:trPr>
        <w:tc>
          <w:tcPr>
            <w:tcW w:w="90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57A4" w:rsidRPr="00E53210" w:rsidRDefault="001B57A4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266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57A4" w:rsidRPr="00E53210" w:rsidRDefault="001B57A4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2339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57A4" w:rsidRPr="00E53210" w:rsidRDefault="001B57A4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57A4" w:rsidRDefault="001B57A4">
            <w:pPr>
              <w:pStyle w:val="ConsPlusNormal"/>
              <w:ind w:firstLine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B57A4" w:rsidRPr="00E53210" w:rsidRDefault="001B57A4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57A4" w:rsidRPr="00E53210" w:rsidRDefault="001B57A4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57A4" w:rsidRPr="00E53210" w:rsidRDefault="001B57A4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23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B57A4" w:rsidRPr="00E53210" w:rsidRDefault="001B57A4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3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7A4" w:rsidRDefault="001B57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57A4" w:rsidRPr="00E53210" w:rsidTr="00F701FF">
        <w:trPr>
          <w:trHeight w:val="300"/>
          <w:jc w:val="center"/>
        </w:trPr>
        <w:tc>
          <w:tcPr>
            <w:tcW w:w="90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57A4" w:rsidRPr="00E53210" w:rsidRDefault="001B57A4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266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57A4" w:rsidRPr="00E53210" w:rsidRDefault="001B57A4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2339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57A4" w:rsidRPr="00E53210" w:rsidRDefault="001B57A4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57A4" w:rsidRDefault="001B57A4">
            <w:pPr>
              <w:pStyle w:val="ConsPlusNormal"/>
              <w:ind w:firstLine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B57A4" w:rsidRPr="00E53210" w:rsidRDefault="001B57A4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57A4" w:rsidRPr="00E53210" w:rsidRDefault="001B57A4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57A4" w:rsidRPr="00E53210" w:rsidRDefault="001B57A4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23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B57A4" w:rsidRPr="00E53210" w:rsidRDefault="001B57A4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3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7A4" w:rsidRDefault="001B57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57A4" w:rsidRPr="00E53210" w:rsidTr="00F701FF">
        <w:trPr>
          <w:trHeight w:val="216"/>
          <w:jc w:val="center"/>
        </w:trPr>
        <w:tc>
          <w:tcPr>
            <w:tcW w:w="9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57A4" w:rsidRDefault="001B57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61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7A4" w:rsidRDefault="001B57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</w:tr>
      <w:tr w:rsidR="004F6AB9" w:rsidRPr="00E53210" w:rsidTr="00F701FF">
        <w:trPr>
          <w:jc w:val="center"/>
        </w:trPr>
        <w:tc>
          <w:tcPr>
            <w:tcW w:w="90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6AB9" w:rsidRDefault="004F6AB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1.1.1.</w:t>
            </w:r>
          </w:p>
          <w:p w:rsidR="004F6AB9" w:rsidRDefault="004F6A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&lt;</w:t>
            </w:r>
          </w:p>
        </w:tc>
        <w:tc>
          <w:tcPr>
            <w:tcW w:w="266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6AB9" w:rsidRDefault="004F6AB9">
            <w:pPr>
              <w:pStyle w:val="ConsPlusNormal"/>
              <w:ind w:firstLine="49"/>
              <w:rPr>
                <w:rFonts w:ascii="Times New Roman" w:hAnsi="Times New Roman" w:cs="Times New Roman"/>
                <w:sz w:val="24"/>
                <w:szCs w:val="24"/>
              </w:rPr>
            </w:pPr>
            <w:r w:rsidRPr="00E53210">
              <w:rPr>
                <w:rFonts w:ascii="Times New Roman" w:hAnsi="Times New Roman" w:cs="Times New Roman"/>
                <w:sz w:val="24"/>
                <w:szCs w:val="24"/>
              </w:rPr>
              <w:t>Мероприятие: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Обеспечение деятельности администрации Ушинского сельсовета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Земетчинского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района Пензенской области</w:t>
            </w:r>
          </w:p>
        </w:tc>
        <w:tc>
          <w:tcPr>
            <w:tcW w:w="2339" w:type="dxa"/>
            <w:gridSpan w:val="3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:rsidR="004F6AB9" w:rsidRPr="00E53210" w:rsidRDefault="004F6AB9">
            <w:pPr>
              <w:widowControl w:val="0"/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 xml:space="preserve">Администрация Ушинского сельсовета </w:t>
            </w:r>
            <w:proofErr w:type="spellStart"/>
            <w:r w:rsidRPr="00E53210">
              <w:rPr>
                <w:rFonts w:eastAsia="Arial"/>
                <w:b w:val="0"/>
                <w:i w:val="0"/>
                <w:strike w:val="0"/>
              </w:rPr>
              <w:t>Земетчинского</w:t>
            </w:r>
            <w:proofErr w:type="spellEnd"/>
            <w:r w:rsidRPr="00E53210">
              <w:rPr>
                <w:rFonts w:eastAsia="Arial"/>
                <w:b w:val="0"/>
                <w:i w:val="0"/>
                <w:strike w:val="0"/>
              </w:rPr>
              <w:t xml:space="preserve"> района Пензенской области</w:t>
            </w: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6AB9" w:rsidRDefault="004F6AB9">
            <w:pPr>
              <w:pStyle w:val="ConsPlusNormal"/>
              <w:ind w:firstLine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F6AB9" w:rsidRPr="00E53210" w:rsidRDefault="004F6AB9" w:rsidP="00746B0F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  <w:r>
              <w:rPr>
                <w:rFonts w:eastAsia="Arial"/>
                <w:b w:val="0"/>
                <w:i w:val="0"/>
                <w:strike w:val="0"/>
              </w:rPr>
              <w:t>522</w:t>
            </w:r>
            <w:r w:rsidR="00746B0F">
              <w:rPr>
                <w:rFonts w:eastAsia="Arial"/>
                <w:b w:val="0"/>
                <w:i w:val="0"/>
                <w:strike w:val="0"/>
              </w:rPr>
              <w:t>6,0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6AB9" w:rsidRPr="00E53210" w:rsidRDefault="004F6AB9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6AB9" w:rsidRPr="00E53210" w:rsidRDefault="004F6AB9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23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F6AB9" w:rsidRPr="00E53210" w:rsidRDefault="004F6AB9" w:rsidP="00746B0F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  <w:r>
              <w:rPr>
                <w:rFonts w:eastAsia="Arial"/>
                <w:b w:val="0"/>
                <w:i w:val="0"/>
                <w:strike w:val="0"/>
              </w:rPr>
              <w:t>522</w:t>
            </w:r>
            <w:r w:rsidR="00746B0F">
              <w:rPr>
                <w:rFonts w:eastAsia="Arial"/>
                <w:b w:val="0"/>
                <w:i w:val="0"/>
                <w:strike w:val="0"/>
              </w:rPr>
              <w:t>6</w:t>
            </w:r>
            <w:r>
              <w:rPr>
                <w:rFonts w:eastAsia="Arial"/>
                <w:b w:val="0"/>
                <w:i w:val="0"/>
                <w:strike w:val="0"/>
              </w:rPr>
              <w:t>,</w:t>
            </w:r>
            <w:r w:rsidR="00746B0F">
              <w:rPr>
                <w:rFonts w:eastAsia="Arial"/>
                <w:b w:val="0"/>
                <w:i w:val="0"/>
                <w:strike w:val="0"/>
              </w:rPr>
              <w:t>0</w:t>
            </w:r>
          </w:p>
        </w:tc>
        <w:tc>
          <w:tcPr>
            <w:tcW w:w="13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6AB9" w:rsidRDefault="004F6A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6AB9" w:rsidRPr="00E53210" w:rsidTr="00F701FF">
        <w:trPr>
          <w:jc w:val="center"/>
        </w:trPr>
        <w:tc>
          <w:tcPr>
            <w:tcW w:w="90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6AB9" w:rsidRPr="00E53210" w:rsidRDefault="004F6AB9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266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6AB9" w:rsidRPr="00E53210" w:rsidRDefault="004F6AB9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2339" w:type="dxa"/>
            <w:gridSpan w:val="3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4F6AB9" w:rsidRPr="00E53210" w:rsidRDefault="004F6AB9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6AB9" w:rsidRDefault="004F6AB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2020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F6AB9" w:rsidRPr="00E53210" w:rsidRDefault="004F6AB9" w:rsidP="00746B0F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  <w:r>
              <w:rPr>
                <w:rFonts w:eastAsia="Arial"/>
                <w:b w:val="0"/>
                <w:i w:val="0"/>
                <w:strike w:val="0"/>
              </w:rPr>
              <w:t>20</w:t>
            </w:r>
            <w:r w:rsidR="00746B0F">
              <w:rPr>
                <w:rFonts w:eastAsia="Arial"/>
                <w:b w:val="0"/>
                <w:i w:val="0"/>
                <w:strike w:val="0"/>
              </w:rPr>
              <w:t>33,2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6AB9" w:rsidRPr="00E53210" w:rsidRDefault="004F6AB9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6AB9" w:rsidRPr="00E53210" w:rsidRDefault="004F6AB9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23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F6AB9" w:rsidRPr="00E53210" w:rsidRDefault="004F6AB9" w:rsidP="00746B0F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  <w:r>
              <w:rPr>
                <w:rFonts w:eastAsia="Arial"/>
                <w:b w:val="0"/>
                <w:i w:val="0"/>
                <w:strike w:val="0"/>
              </w:rPr>
              <w:t>20</w:t>
            </w:r>
            <w:r w:rsidR="00746B0F">
              <w:rPr>
                <w:rFonts w:eastAsia="Arial"/>
                <w:b w:val="0"/>
                <w:i w:val="0"/>
                <w:strike w:val="0"/>
              </w:rPr>
              <w:t>33,2</w:t>
            </w:r>
          </w:p>
        </w:tc>
        <w:tc>
          <w:tcPr>
            <w:tcW w:w="13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6AB9" w:rsidRDefault="004F6A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6AB9" w:rsidRPr="00E53210" w:rsidTr="00F701FF">
        <w:trPr>
          <w:jc w:val="center"/>
        </w:trPr>
        <w:tc>
          <w:tcPr>
            <w:tcW w:w="90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6AB9" w:rsidRPr="00E53210" w:rsidRDefault="004F6AB9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266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6AB9" w:rsidRPr="00E53210" w:rsidRDefault="004F6AB9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2339" w:type="dxa"/>
            <w:gridSpan w:val="3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4F6AB9" w:rsidRPr="00E53210" w:rsidRDefault="004F6AB9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6AB9" w:rsidRDefault="004F6AB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F6AB9" w:rsidRPr="00E53210" w:rsidRDefault="004F6AB9" w:rsidP="004F6AB9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  <w:r>
              <w:rPr>
                <w:rFonts w:eastAsia="Arial"/>
                <w:b w:val="0"/>
                <w:i w:val="0"/>
                <w:strike w:val="0"/>
              </w:rPr>
              <w:t>1586,3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6AB9" w:rsidRPr="00E53210" w:rsidRDefault="004F6AB9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6AB9" w:rsidRPr="00E53210" w:rsidRDefault="004F6AB9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23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F6AB9" w:rsidRPr="00E53210" w:rsidRDefault="004F6AB9" w:rsidP="004F6AB9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  <w:r>
              <w:rPr>
                <w:rFonts w:eastAsia="Arial"/>
                <w:b w:val="0"/>
                <w:i w:val="0"/>
                <w:strike w:val="0"/>
              </w:rPr>
              <w:t>1586,3</w:t>
            </w:r>
          </w:p>
        </w:tc>
        <w:tc>
          <w:tcPr>
            <w:tcW w:w="13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6AB9" w:rsidRDefault="004F6A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6AB9" w:rsidRPr="00E53210" w:rsidTr="00F701FF">
        <w:trPr>
          <w:jc w:val="center"/>
        </w:trPr>
        <w:tc>
          <w:tcPr>
            <w:tcW w:w="90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6AB9" w:rsidRPr="00E53210" w:rsidRDefault="004F6AB9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266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6AB9" w:rsidRPr="00E53210" w:rsidRDefault="004F6AB9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2339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6AB9" w:rsidRPr="00E53210" w:rsidRDefault="004F6AB9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6AB9" w:rsidRDefault="004F6AB9">
            <w:pPr>
              <w:pStyle w:val="ConsPlusNormal"/>
              <w:ind w:firstLine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F6AB9" w:rsidRPr="00E53210" w:rsidRDefault="004F6AB9" w:rsidP="004F6AB9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  <w:r>
              <w:rPr>
                <w:rFonts w:eastAsia="Arial"/>
                <w:b w:val="0"/>
                <w:i w:val="0"/>
                <w:strike w:val="0"/>
              </w:rPr>
              <w:t>1606,5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6AB9" w:rsidRPr="00E53210" w:rsidRDefault="004F6AB9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6AB9" w:rsidRPr="00E53210" w:rsidRDefault="004F6AB9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23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F6AB9" w:rsidRPr="00E53210" w:rsidRDefault="004F6AB9" w:rsidP="004F6AB9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  <w:r>
              <w:rPr>
                <w:rFonts w:eastAsia="Arial"/>
                <w:b w:val="0"/>
                <w:i w:val="0"/>
                <w:strike w:val="0"/>
              </w:rPr>
              <w:t>1606,5</w:t>
            </w:r>
          </w:p>
        </w:tc>
        <w:tc>
          <w:tcPr>
            <w:tcW w:w="13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6AB9" w:rsidRDefault="004F6A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147F" w:rsidRPr="00E53210" w:rsidTr="00F701FF">
        <w:trPr>
          <w:jc w:val="center"/>
        </w:trPr>
        <w:tc>
          <w:tcPr>
            <w:tcW w:w="90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147F" w:rsidRPr="00E53210" w:rsidRDefault="00FD147F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266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147F" w:rsidRPr="00E53210" w:rsidRDefault="00FD147F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2339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147F" w:rsidRPr="00E53210" w:rsidRDefault="00FD147F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147F" w:rsidRDefault="00FD147F">
            <w:pPr>
              <w:pStyle w:val="ConsPlusNormal"/>
              <w:ind w:firstLine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D147F" w:rsidRPr="00E53210" w:rsidRDefault="004F6AB9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  <w:r>
              <w:rPr>
                <w:rFonts w:eastAsia="Arial"/>
                <w:b w:val="0"/>
                <w:i w:val="0"/>
                <w:strike w:val="0"/>
              </w:rPr>
              <w:t>0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147F" w:rsidRPr="00E53210" w:rsidRDefault="00FD147F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147F" w:rsidRPr="00E53210" w:rsidRDefault="00FD147F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23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D147F" w:rsidRPr="00E53210" w:rsidRDefault="00FD147F" w:rsidP="00B6790F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3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47F" w:rsidRDefault="00FD14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57A4" w:rsidRPr="00E53210" w:rsidTr="00F701FF">
        <w:trPr>
          <w:trHeight w:val="285"/>
          <w:jc w:val="center"/>
        </w:trPr>
        <w:tc>
          <w:tcPr>
            <w:tcW w:w="90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57A4" w:rsidRPr="00E53210" w:rsidRDefault="001B57A4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266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57A4" w:rsidRPr="00E53210" w:rsidRDefault="001B57A4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2339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57A4" w:rsidRPr="00E53210" w:rsidRDefault="001B57A4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57A4" w:rsidRDefault="001B57A4">
            <w:pPr>
              <w:pStyle w:val="ConsPlusNormal"/>
              <w:ind w:firstLine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B57A4" w:rsidRPr="00E53210" w:rsidRDefault="001B57A4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57A4" w:rsidRPr="00E53210" w:rsidRDefault="001B57A4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57A4" w:rsidRPr="00E53210" w:rsidRDefault="001B57A4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23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B57A4" w:rsidRPr="00E53210" w:rsidRDefault="001B57A4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3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7A4" w:rsidRDefault="001B57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57A4" w:rsidRPr="00E53210" w:rsidTr="00F701FF">
        <w:trPr>
          <w:trHeight w:val="270"/>
          <w:jc w:val="center"/>
        </w:trPr>
        <w:tc>
          <w:tcPr>
            <w:tcW w:w="90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57A4" w:rsidRPr="00E53210" w:rsidRDefault="001B57A4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266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57A4" w:rsidRPr="00E53210" w:rsidRDefault="001B57A4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2339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57A4" w:rsidRPr="00E53210" w:rsidRDefault="001B57A4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57A4" w:rsidRDefault="001B57A4">
            <w:pPr>
              <w:pStyle w:val="ConsPlusNormal"/>
              <w:ind w:firstLine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B57A4" w:rsidRPr="00E53210" w:rsidRDefault="001B57A4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57A4" w:rsidRPr="00E53210" w:rsidRDefault="001B57A4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57A4" w:rsidRPr="00E53210" w:rsidRDefault="001B57A4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23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B57A4" w:rsidRPr="00E53210" w:rsidRDefault="001B57A4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3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7A4" w:rsidRDefault="001B57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147F" w:rsidRPr="00E53210" w:rsidTr="00F701FF">
        <w:trPr>
          <w:trHeight w:val="555"/>
          <w:jc w:val="center"/>
        </w:trPr>
        <w:tc>
          <w:tcPr>
            <w:tcW w:w="90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147F" w:rsidRDefault="00FD147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1.1.2.</w:t>
            </w:r>
          </w:p>
        </w:tc>
        <w:tc>
          <w:tcPr>
            <w:tcW w:w="266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147F" w:rsidRDefault="00FD147F">
            <w:pPr>
              <w:pStyle w:val="ConsPlusNormal"/>
              <w:ind w:firstLine="49"/>
              <w:rPr>
                <w:rFonts w:ascii="Times New Roman" w:hAnsi="Times New Roman" w:cs="Times New Roman"/>
                <w:sz w:val="24"/>
                <w:szCs w:val="24"/>
              </w:rPr>
            </w:pPr>
            <w:r w:rsidRPr="00E53210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Мероприятие: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управления муниципальной собственностью администрации Ушинского сельсовета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Земетчинского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района Пензенской области</w:t>
            </w:r>
          </w:p>
          <w:p w:rsidR="00FD147F" w:rsidRDefault="00FD147F">
            <w:pPr>
              <w:pStyle w:val="ConsPlusNormal"/>
              <w:ind w:firstLine="4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9" w:type="dxa"/>
            <w:gridSpan w:val="3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:rsidR="00FD147F" w:rsidRPr="00E53210" w:rsidRDefault="00FD147F">
            <w:pPr>
              <w:widowControl w:val="0"/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 xml:space="preserve">Администрация Ушинского сельсовета </w:t>
            </w:r>
            <w:proofErr w:type="spellStart"/>
            <w:r w:rsidRPr="00E53210">
              <w:rPr>
                <w:rFonts w:eastAsia="Arial"/>
                <w:b w:val="0"/>
                <w:i w:val="0"/>
                <w:strike w:val="0"/>
              </w:rPr>
              <w:t>Земетчинского</w:t>
            </w:r>
            <w:proofErr w:type="spellEnd"/>
            <w:r w:rsidRPr="00E53210">
              <w:rPr>
                <w:rFonts w:eastAsia="Arial"/>
                <w:b w:val="0"/>
                <w:i w:val="0"/>
                <w:strike w:val="0"/>
              </w:rPr>
              <w:t xml:space="preserve"> района Пензенской области</w:t>
            </w:r>
          </w:p>
          <w:p w:rsidR="00FD147F" w:rsidRPr="00E53210" w:rsidRDefault="00FD147F">
            <w:pPr>
              <w:widowControl w:val="0"/>
              <w:rPr>
                <w:rFonts w:eastAsia="Arial"/>
                <w:b w:val="0"/>
                <w:i w:val="0"/>
                <w:strike w:val="0"/>
              </w:rPr>
            </w:pPr>
          </w:p>
          <w:p w:rsidR="00FD147F" w:rsidRPr="00E53210" w:rsidRDefault="00FD147F">
            <w:pPr>
              <w:widowControl w:val="0"/>
              <w:rPr>
                <w:rFonts w:eastAsia="Arial"/>
                <w:b w:val="0"/>
                <w:i w:val="0"/>
                <w:strike w:val="0"/>
              </w:rPr>
            </w:pPr>
          </w:p>
          <w:p w:rsidR="00FD147F" w:rsidRPr="00E53210" w:rsidRDefault="00FD147F">
            <w:pPr>
              <w:widowControl w:val="0"/>
              <w:rPr>
                <w:rFonts w:eastAsia="Arial"/>
                <w:b w:val="0"/>
                <w:i w:val="0"/>
                <w:strike w:val="0"/>
              </w:rPr>
            </w:pPr>
          </w:p>
          <w:p w:rsidR="00FD147F" w:rsidRPr="00E53210" w:rsidRDefault="00FD147F">
            <w:pPr>
              <w:widowControl w:val="0"/>
              <w:rPr>
                <w:rFonts w:eastAsia="Arial"/>
                <w:b w:val="0"/>
                <w:i w:val="0"/>
                <w:strike w:val="0"/>
              </w:rPr>
            </w:pPr>
          </w:p>
          <w:p w:rsidR="00FD147F" w:rsidRPr="00E53210" w:rsidRDefault="00FD147F">
            <w:pPr>
              <w:widowControl w:val="0"/>
              <w:rPr>
                <w:rFonts w:eastAsia="Arial"/>
                <w:b w:val="0"/>
                <w:i w:val="0"/>
                <w:strike w:val="0"/>
              </w:rPr>
            </w:pPr>
          </w:p>
          <w:p w:rsidR="00FD147F" w:rsidRPr="00E53210" w:rsidRDefault="00FD147F">
            <w:pPr>
              <w:widowControl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147F" w:rsidRDefault="00FD147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D147F" w:rsidRPr="00E53210" w:rsidRDefault="004F6AB9" w:rsidP="004F6AB9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  <w:r>
              <w:rPr>
                <w:rFonts w:eastAsia="Arial"/>
                <w:b w:val="0"/>
                <w:i w:val="0"/>
                <w:strike w:val="0"/>
              </w:rPr>
              <w:t>121</w:t>
            </w:r>
            <w:r w:rsidR="00FD147F">
              <w:rPr>
                <w:rFonts w:eastAsia="Arial"/>
                <w:b w:val="0"/>
                <w:i w:val="0"/>
                <w:strike w:val="0"/>
              </w:rPr>
              <w:t>,</w:t>
            </w:r>
            <w:r>
              <w:rPr>
                <w:rFonts w:eastAsia="Arial"/>
                <w:b w:val="0"/>
                <w:i w:val="0"/>
                <w:strike w:val="0"/>
              </w:rPr>
              <w:t>2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147F" w:rsidRPr="00E53210" w:rsidRDefault="00FD147F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147F" w:rsidRPr="00E53210" w:rsidRDefault="00FD147F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23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D147F" w:rsidRPr="00E53210" w:rsidRDefault="00FD147F" w:rsidP="004F6AB9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  <w:r>
              <w:rPr>
                <w:rFonts w:eastAsia="Arial"/>
                <w:b w:val="0"/>
                <w:i w:val="0"/>
                <w:strike w:val="0"/>
              </w:rPr>
              <w:t>12</w:t>
            </w:r>
            <w:r w:rsidR="004F6AB9">
              <w:rPr>
                <w:rFonts w:eastAsia="Arial"/>
                <w:b w:val="0"/>
                <w:i w:val="0"/>
                <w:strike w:val="0"/>
              </w:rPr>
              <w:t>1</w:t>
            </w:r>
            <w:r>
              <w:rPr>
                <w:rFonts w:eastAsia="Arial"/>
                <w:b w:val="0"/>
                <w:i w:val="0"/>
                <w:strike w:val="0"/>
              </w:rPr>
              <w:t>,</w:t>
            </w:r>
            <w:r w:rsidR="004F6AB9">
              <w:rPr>
                <w:rFonts w:eastAsia="Arial"/>
                <w:b w:val="0"/>
                <w:i w:val="0"/>
                <w:strike w:val="0"/>
              </w:rPr>
              <w:t>2</w:t>
            </w:r>
          </w:p>
        </w:tc>
        <w:tc>
          <w:tcPr>
            <w:tcW w:w="13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47F" w:rsidRDefault="00FD14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147F" w:rsidRPr="00E53210" w:rsidTr="00F701FF">
        <w:trPr>
          <w:trHeight w:val="120"/>
          <w:jc w:val="center"/>
        </w:trPr>
        <w:tc>
          <w:tcPr>
            <w:tcW w:w="90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147F" w:rsidRPr="00E53210" w:rsidRDefault="00FD147F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266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147F" w:rsidRPr="00E53210" w:rsidRDefault="00FD147F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2339" w:type="dxa"/>
            <w:gridSpan w:val="3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D147F" w:rsidRPr="00E53210" w:rsidRDefault="00FD147F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147F" w:rsidRDefault="00FD147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2020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D147F" w:rsidRPr="00E53210" w:rsidRDefault="00FD147F" w:rsidP="004F6AB9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  <w:r>
              <w:rPr>
                <w:rFonts w:eastAsia="Arial"/>
                <w:b w:val="0"/>
                <w:i w:val="0"/>
                <w:strike w:val="0"/>
              </w:rPr>
              <w:t>12</w:t>
            </w:r>
            <w:r w:rsidR="004F6AB9">
              <w:rPr>
                <w:rFonts w:eastAsia="Arial"/>
                <w:b w:val="0"/>
                <w:i w:val="0"/>
                <w:strike w:val="0"/>
              </w:rPr>
              <w:t>0</w:t>
            </w:r>
            <w:r>
              <w:rPr>
                <w:rFonts w:eastAsia="Arial"/>
                <w:b w:val="0"/>
                <w:i w:val="0"/>
                <w:strike w:val="0"/>
              </w:rPr>
              <w:t>,4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147F" w:rsidRPr="00E53210" w:rsidRDefault="00FD147F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147F" w:rsidRPr="00E53210" w:rsidRDefault="00FD147F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23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D147F" w:rsidRPr="00E53210" w:rsidRDefault="004F6AB9" w:rsidP="00B6790F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  <w:r>
              <w:rPr>
                <w:rFonts w:eastAsia="Arial"/>
                <w:b w:val="0"/>
                <w:i w:val="0"/>
                <w:strike w:val="0"/>
              </w:rPr>
              <w:t>120</w:t>
            </w:r>
            <w:r w:rsidR="00FD147F">
              <w:rPr>
                <w:rFonts w:eastAsia="Arial"/>
                <w:b w:val="0"/>
                <w:i w:val="0"/>
                <w:strike w:val="0"/>
              </w:rPr>
              <w:t>,4</w:t>
            </w:r>
          </w:p>
        </w:tc>
        <w:tc>
          <w:tcPr>
            <w:tcW w:w="13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47F" w:rsidRDefault="00FD14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147F" w:rsidRPr="00E53210" w:rsidTr="00F701FF">
        <w:trPr>
          <w:trHeight w:val="390"/>
          <w:jc w:val="center"/>
        </w:trPr>
        <w:tc>
          <w:tcPr>
            <w:tcW w:w="90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147F" w:rsidRPr="00E53210" w:rsidRDefault="00FD147F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266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147F" w:rsidRPr="00E53210" w:rsidRDefault="00FD147F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2339" w:type="dxa"/>
            <w:gridSpan w:val="3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D147F" w:rsidRPr="00E53210" w:rsidRDefault="00FD147F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147F" w:rsidRDefault="00FD147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D147F" w:rsidRPr="00E53210" w:rsidRDefault="00FD147F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  <w:r>
              <w:rPr>
                <w:rFonts w:eastAsia="Arial"/>
                <w:b w:val="0"/>
                <w:i w:val="0"/>
                <w:strike w:val="0"/>
              </w:rPr>
              <w:t>0,4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147F" w:rsidRPr="00E53210" w:rsidRDefault="00FD147F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147F" w:rsidRPr="00E53210" w:rsidRDefault="00FD147F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23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D147F" w:rsidRPr="00E53210" w:rsidRDefault="00FD147F" w:rsidP="00B6790F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  <w:r>
              <w:rPr>
                <w:rFonts w:eastAsia="Arial"/>
                <w:b w:val="0"/>
                <w:i w:val="0"/>
                <w:strike w:val="0"/>
              </w:rPr>
              <w:t>0,4</w:t>
            </w:r>
          </w:p>
        </w:tc>
        <w:tc>
          <w:tcPr>
            <w:tcW w:w="13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47F" w:rsidRDefault="00FD14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147F" w:rsidRPr="00E53210" w:rsidTr="00F701FF">
        <w:trPr>
          <w:jc w:val="center"/>
        </w:trPr>
        <w:tc>
          <w:tcPr>
            <w:tcW w:w="90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147F" w:rsidRPr="00E53210" w:rsidRDefault="00FD147F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266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147F" w:rsidRPr="00E53210" w:rsidRDefault="00FD147F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2339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147F" w:rsidRPr="00E53210" w:rsidRDefault="00FD147F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147F" w:rsidRDefault="00FD147F">
            <w:pPr>
              <w:pStyle w:val="ConsPlusNormal"/>
              <w:ind w:firstLine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D147F" w:rsidRPr="00E53210" w:rsidRDefault="00FD147F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  <w:r>
              <w:rPr>
                <w:rFonts w:eastAsia="Arial"/>
                <w:b w:val="0"/>
                <w:i w:val="0"/>
                <w:strike w:val="0"/>
              </w:rPr>
              <w:t>0,4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147F" w:rsidRPr="00E53210" w:rsidRDefault="00FD147F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147F" w:rsidRPr="00E53210" w:rsidRDefault="00FD147F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23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D147F" w:rsidRPr="00E53210" w:rsidRDefault="00FD147F" w:rsidP="00B6790F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  <w:r>
              <w:rPr>
                <w:rFonts w:eastAsia="Arial"/>
                <w:b w:val="0"/>
                <w:i w:val="0"/>
                <w:strike w:val="0"/>
              </w:rPr>
              <w:t>0,4</w:t>
            </w:r>
          </w:p>
        </w:tc>
        <w:tc>
          <w:tcPr>
            <w:tcW w:w="13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47F" w:rsidRDefault="00FD14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147F" w:rsidRPr="00E53210" w:rsidTr="00F701FF">
        <w:trPr>
          <w:jc w:val="center"/>
        </w:trPr>
        <w:tc>
          <w:tcPr>
            <w:tcW w:w="90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147F" w:rsidRPr="00E53210" w:rsidRDefault="00FD147F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266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147F" w:rsidRPr="00E53210" w:rsidRDefault="00FD147F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2339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147F" w:rsidRPr="00E53210" w:rsidRDefault="00FD147F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147F" w:rsidRDefault="00FD147F">
            <w:pPr>
              <w:pStyle w:val="ConsPlusNormal"/>
              <w:ind w:firstLine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D147F" w:rsidRPr="00E53210" w:rsidRDefault="00FD147F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147F" w:rsidRPr="00E53210" w:rsidRDefault="00FD147F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147F" w:rsidRPr="00E53210" w:rsidRDefault="00FD147F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23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D147F" w:rsidRPr="00E53210" w:rsidRDefault="00FD147F" w:rsidP="00B6790F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3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47F" w:rsidRDefault="00FD14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57A4" w:rsidRPr="00E53210" w:rsidTr="00F701FF">
        <w:trPr>
          <w:trHeight w:val="315"/>
          <w:jc w:val="center"/>
        </w:trPr>
        <w:tc>
          <w:tcPr>
            <w:tcW w:w="90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57A4" w:rsidRPr="00E53210" w:rsidRDefault="001B57A4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266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57A4" w:rsidRPr="00E53210" w:rsidRDefault="001B57A4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2339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57A4" w:rsidRPr="00E53210" w:rsidRDefault="001B57A4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57A4" w:rsidRDefault="001B57A4">
            <w:pPr>
              <w:pStyle w:val="ConsPlusNormal"/>
              <w:ind w:firstLine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B57A4" w:rsidRPr="00E53210" w:rsidRDefault="001B57A4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57A4" w:rsidRPr="00E53210" w:rsidRDefault="001B57A4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57A4" w:rsidRPr="00E53210" w:rsidRDefault="001B57A4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23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B57A4" w:rsidRPr="00E53210" w:rsidRDefault="001B57A4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3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7A4" w:rsidRDefault="001B57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57A4" w:rsidRPr="00E53210" w:rsidTr="00F701FF">
        <w:trPr>
          <w:trHeight w:val="991"/>
          <w:jc w:val="center"/>
        </w:trPr>
        <w:tc>
          <w:tcPr>
            <w:tcW w:w="90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57A4" w:rsidRPr="00E53210" w:rsidRDefault="001B57A4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266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57A4" w:rsidRPr="00E53210" w:rsidRDefault="001B57A4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2339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57A4" w:rsidRPr="00E53210" w:rsidRDefault="001B57A4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57A4" w:rsidRDefault="001B57A4">
            <w:pPr>
              <w:pStyle w:val="ConsPlusNormal"/>
              <w:ind w:firstLine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B57A4" w:rsidRPr="00E53210" w:rsidRDefault="001B57A4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57A4" w:rsidRPr="00E53210" w:rsidRDefault="001B57A4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57A4" w:rsidRPr="00E53210" w:rsidRDefault="001B57A4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23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B57A4" w:rsidRPr="00E53210" w:rsidRDefault="001B57A4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3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7A4" w:rsidRDefault="001B57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147F" w:rsidRPr="00E53210" w:rsidTr="00F701FF">
        <w:trPr>
          <w:trHeight w:val="421"/>
          <w:jc w:val="center"/>
        </w:trPr>
        <w:tc>
          <w:tcPr>
            <w:tcW w:w="90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147F" w:rsidRDefault="00FD147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1.1.3</w:t>
            </w:r>
          </w:p>
          <w:p w:rsidR="00FD147F" w:rsidRPr="00E53210" w:rsidRDefault="00FD147F">
            <w:pPr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266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147F" w:rsidRPr="00E53210" w:rsidRDefault="00FD147F">
            <w:pPr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>Финансовое обеспечение полномочий</w:t>
            </w:r>
            <w:proofErr w:type="gramStart"/>
            <w:r w:rsidRPr="00E53210">
              <w:rPr>
                <w:rFonts w:eastAsia="Arial"/>
                <w:b w:val="0"/>
                <w:i w:val="0"/>
                <w:strike w:val="0"/>
              </w:rPr>
              <w:t xml:space="preserve"> ,</w:t>
            </w:r>
            <w:proofErr w:type="gramEnd"/>
            <w:r w:rsidRPr="00E53210">
              <w:rPr>
                <w:rFonts w:eastAsia="Arial"/>
                <w:b w:val="0"/>
                <w:i w:val="0"/>
                <w:strike w:val="0"/>
              </w:rPr>
              <w:t xml:space="preserve"> переданных органами местного самоуправления </w:t>
            </w:r>
            <w:proofErr w:type="spellStart"/>
            <w:r w:rsidRPr="00E53210">
              <w:rPr>
                <w:rFonts w:eastAsia="Arial"/>
                <w:b w:val="0"/>
                <w:i w:val="0"/>
                <w:strike w:val="0"/>
              </w:rPr>
              <w:t>Земетчинского</w:t>
            </w:r>
            <w:proofErr w:type="spellEnd"/>
            <w:r w:rsidRPr="00E53210">
              <w:rPr>
                <w:rFonts w:eastAsia="Arial"/>
                <w:b w:val="0"/>
                <w:i w:val="0"/>
                <w:strike w:val="0"/>
              </w:rPr>
              <w:t xml:space="preserve"> района</w:t>
            </w:r>
          </w:p>
        </w:tc>
        <w:tc>
          <w:tcPr>
            <w:tcW w:w="2339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147F" w:rsidRPr="00E53210" w:rsidRDefault="00FD147F">
            <w:pPr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 xml:space="preserve">Администрация Ушинского сельсовета </w:t>
            </w:r>
            <w:proofErr w:type="spellStart"/>
            <w:r w:rsidRPr="00E53210">
              <w:rPr>
                <w:rFonts w:eastAsia="Arial"/>
                <w:b w:val="0"/>
                <w:i w:val="0"/>
                <w:strike w:val="0"/>
              </w:rPr>
              <w:t>Земетчинского</w:t>
            </w:r>
            <w:proofErr w:type="spellEnd"/>
            <w:r w:rsidRPr="00E53210">
              <w:rPr>
                <w:rFonts w:eastAsia="Arial"/>
                <w:b w:val="0"/>
                <w:i w:val="0"/>
                <w:strike w:val="0"/>
              </w:rPr>
              <w:t xml:space="preserve"> района Пензенской области</w:t>
            </w: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147F" w:rsidRDefault="00FD147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D147F" w:rsidRPr="00E53210" w:rsidRDefault="004F6AB9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  <w:r>
              <w:rPr>
                <w:rFonts w:eastAsia="Arial"/>
                <w:b w:val="0"/>
                <w:i w:val="0"/>
                <w:strike w:val="0"/>
              </w:rPr>
              <w:t>1,8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147F" w:rsidRPr="00E53210" w:rsidRDefault="00FD147F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147F" w:rsidRPr="00E53210" w:rsidRDefault="00FD147F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23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D147F" w:rsidRPr="00E53210" w:rsidRDefault="004F6AB9" w:rsidP="00B6790F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  <w:r>
              <w:rPr>
                <w:rFonts w:eastAsia="Arial"/>
                <w:b w:val="0"/>
                <w:i w:val="0"/>
                <w:strike w:val="0"/>
              </w:rPr>
              <w:t>1,8</w:t>
            </w:r>
          </w:p>
        </w:tc>
        <w:tc>
          <w:tcPr>
            <w:tcW w:w="13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47F" w:rsidRDefault="00FD14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147F" w:rsidRPr="00E53210" w:rsidTr="00F701FF">
        <w:trPr>
          <w:trHeight w:val="316"/>
          <w:jc w:val="center"/>
        </w:trPr>
        <w:tc>
          <w:tcPr>
            <w:tcW w:w="90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147F" w:rsidRPr="00E53210" w:rsidRDefault="00FD147F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266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147F" w:rsidRPr="00E53210" w:rsidRDefault="00FD147F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2339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147F" w:rsidRPr="00E53210" w:rsidRDefault="00FD147F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147F" w:rsidRDefault="00FD147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2020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D147F" w:rsidRPr="00E53210" w:rsidRDefault="00FD147F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  <w:r>
              <w:rPr>
                <w:rFonts w:eastAsia="Arial"/>
                <w:b w:val="0"/>
                <w:i w:val="0"/>
                <w:strike w:val="0"/>
              </w:rPr>
              <w:t>0,6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147F" w:rsidRPr="00E53210" w:rsidRDefault="00FD147F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147F" w:rsidRPr="00E53210" w:rsidRDefault="00FD147F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23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D147F" w:rsidRPr="00E53210" w:rsidRDefault="00FD147F" w:rsidP="00B6790F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  <w:r>
              <w:rPr>
                <w:rFonts w:eastAsia="Arial"/>
                <w:b w:val="0"/>
                <w:i w:val="0"/>
                <w:strike w:val="0"/>
              </w:rPr>
              <w:t>0,6</w:t>
            </w:r>
          </w:p>
        </w:tc>
        <w:tc>
          <w:tcPr>
            <w:tcW w:w="13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47F" w:rsidRDefault="00FD14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147F" w:rsidRPr="00E53210" w:rsidTr="00F701FF">
        <w:trPr>
          <w:trHeight w:val="406"/>
          <w:jc w:val="center"/>
        </w:trPr>
        <w:tc>
          <w:tcPr>
            <w:tcW w:w="90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147F" w:rsidRPr="00E53210" w:rsidRDefault="00FD147F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266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147F" w:rsidRPr="00E53210" w:rsidRDefault="00FD147F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2339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147F" w:rsidRPr="00E53210" w:rsidRDefault="00FD147F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147F" w:rsidRDefault="00FD147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D147F" w:rsidRPr="00E53210" w:rsidRDefault="00FD147F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  <w:r>
              <w:rPr>
                <w:rFonts w:eastAsia="Arial"/>
                <w:b w:val="0"/>
                <w:i w:val="0"/>
                <w:strike w:val="0"/>
              </w:rPr>
              <w:t>0,6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147F" w:rsidRPr="00E53210" w:rsidRDefault="00FD147F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147F" w:rsidRPr="00E53210" w:rsidRDefault="00FD147F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23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D147F" w:rsidRPr="00E53210" w:rsidRDefault="00FD147F" w:rsidP="00B6790F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  <w:r>
              <w:rPr>
                <w:rFonts w:eastAsia="Arial"/>
                <w:b w:val="0"/>
                <w:i w:val="0"/>
                <w:strike w:val="0"/>
              </w:rPr>
              <w:t>0,6</w:t>
            </w:r>
          </w:p>
        </w:tc>
        <w:tc>
          <w:tcPr>
            <w:tcW w:w="13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47F" w:rsidRDefault="00FD14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147F" w:rsidRPr="00E53210" w:rsidTr="00F701FF">
        <w:trPr>
          <w:trHeight w:val="210"/>
          <w:jc w:val="center"/>
        </w:trPr>
        <w:tc>
          <w:tcPr>
            <w:tcW w:w="90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147F" w:rsidRPr="00E53210" w:rsidRDefault="00FD147F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266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147F" w:rsidRPr="00E53210" w:rsidRDefault="00FD147F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2339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147F" w:rsidRPr="00E53210" w:rsidRDefault="00FD147F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147F" w:rsidRDefault="00FD147F">
            <w:pPr>
              <w:pStyle w:val="ConsPlusNormal"/>
              <w:ind w:firstLine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D147F" w:rsidRPr="00E53210" w:rsidRDefault="00FD147F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  <w:r>
              <w:rPr>
                <w:rFonts w:eastAsia="Arial"/>
                <w:b w:val="0"/>
                <w:i w:val="0"/>
                <w:strike w:val="0"/>
              </w:rPr>
              <w:t>0,6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147F" w:rsidRPr="00E53210" w:rsidRDefault="00FD147F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147F" w:rsidRPr="00E53210" w:rsidRDefault="00FD147F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23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D147F" w:rsidRPr="00E53210" w:rsidRDefault="00FD147F" w:rsidP="00B6790F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  <w:r>
              <w:rPr>
                <w:rFonts w:eastAsia="Arial"/>
                <w:b w:val="0"/>
                <w:i w:val="0"/>
                <w:strike w:val="0"/>
              </w:rPr>
              <w:t>0,6</w:t>
            </w:r>
          </w:p>
        </w:tc>
        <w:tc>
          <w:tcPr>
            <w:tcW w:w="13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47F" w:rsidRDefault="00FD14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147F" w:rsidRPr="00E53210" w:rsidTr="00F701FF">
        <w:trPr>
          <w:trHeight w:val="210"/>
          <w:jc w:val="center"/>
        </w:trPr>
        <w:tc>
          <w:tcPr>
            <w:tcW w:w="90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147F" w:rsidRPr="00E53210" w:rsidRDefault="00FD147F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266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147F" w:rsidRPr="00E53210" w:rsidRDefault="00FD147F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2339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147F" w:rsidRPr="00E53210" w:rsidRDefault="00FD147F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147F" w:rsidRDefault="00FD147F">
            <w:pPr>
              <w:pStyle w:val="ConsPlusNormal"/>
              <w:ind w:firstLine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D147F" w:rsidRPr="00E53210" w:rsidRDefault="00FD147F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147F" w:rsidRPr="00E53210" w:rsidRDefault="00FD147F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147F" w:rsidRPr="00E53210" w:rsidRDefault="00FD147F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23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D147F" w:rsidRPr="00E53210" w:rsidRDefault="00FD147F" w:rsidP="00B6790F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3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47F" w:rsidRDefault="00FD14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57A4" w:rsidRPr="00E53210" w:rsidTr="00F701FF">
        <w:trPr>
          <w:trHeight w:val="210"/>
          <w:jc w:val="center"/>
        </w:trPr>
        <w:tc>
          <w:tcPr>
            <w:tcW w:w="90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57A4" w:rsidRPr="00E53210" w:rsidRDefault="001B57A4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266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57A4" w:rsidRPr="00E53210" w:rsidRDefault="001B57A4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2339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57A4" w:rsidRPr="00E53210" w:rsidRDefault="001B57A4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57A4" w:rsidRDefault="001B57A4">
            <w:pPr>
              <w:pStyle w:val="ConsPlusNormal"/>
              <w:ind w:firstLine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B57A4" w:rsidRPr="00E53210" w:rsidRDefault="001B57A4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57A4" w:rsidRPr="00E53210" w:rsidRDefault="001B57A4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57A4" w:rsidRPr="00E53210" w:rsidRDefault="001B57A4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23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B57A4" w:rsidRPr="00E53210" w:rsidRDefault="001B57A4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3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7A4" w:rsidRDefault="001B57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57A4" w:rsidRPr="00E53210" w:rsidTr="00F701FF">
        <w:trPr>
          <w:trHeight w:val="210"/>
          <w:jc w:val="center"/>
        </w:trPr>
        <w:tc>
          <w:tcPr>
            <w:tcW w:w="90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57A4" w:rsidRPr="00E53210" w:rsidRDefault="001B57A4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266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57A4" w:rsidRPr="00E53210" w:rsidRDefault="001B57A4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2339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57A4" w:rsidRPr="00E53210" w:rsidRDefault="001B57A4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57A4" w:rsidRDefault="001B57A4">
            <w:pPr>
              <w:pStyle w:val="ConsPlusNormal"/>
              <w:ind w:firstLine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B57A4" w:rsidRPr="00E53210" w:rsidRDefault="001B57A4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57A4" w:rsidRPr="00E53210" w:rsidRDefault="001B57A4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57A4" w:rsidRPr="00E53210" w:rsidRDefault="001B57A4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23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B57A4" w:rsidRPr="00E53210" w:rsidRDefault="001B57A4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3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7A4" w:rsidRDefault="001B57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57A4" w:rsidRPr="00E53210" w:rsidTr="00F701FF">
        <w:trPr>
          <w:trHeight w:val="210"/>
          <w:jc w:val="center"/>
        </w:trPr>
        <w:tc>
          <w:tcPr>
            <w:tcW w:w="90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57A4" w:rsidRPr="00E53210" w:rsidRDefault="001B57A4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266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57A4" w:rsidRPr="00E53210" w:rsidRDefault="001B57A4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2339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57A4" w:rsidRPr="00E53210" w:rsidRDefault="001B57A4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57A4" w:rsidRPr="00E53210" w:rsidRDefault="001B57A4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B57A4" w:rsidRPr="00E53210" w:rsidRDefault="001B57A4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57A4" w:rsidRPr="00E53210" w:rsidRDefault="001B57A4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57A4" w:rsidRPr="00E53210" w:rsidRDefault="001B57A4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23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B57A4" w:rsidRPr="00E53210" w:rsidRDefault="001B57A4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3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7A4" w:rsidRDefault="001B57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57A4" w:rsidRPr="00E53210" w:rsidTr="00F701FF">
        <w:trPr>
          <w:trHeight w:val="557"/>
          <w:jc w:val="center"/>
        </w:trPr>
        <w:tc>
          <w:tcPr>
            <w:tcW w:w="90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57A4" w:rsidRPr="00E53210" w:rsidRDefault="001B57A4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266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57A4" w:rsidRPr="00E53210" w:rsidRDefault="001B57A4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2339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57A4" w:rsidRPr="00E53210" w:rsidRDefault="001B57A4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57A4" w:rsidRPr="00E53210" w:rsidRDefault="001B57A4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57A4" w:rsidRPr="00E53210" w:rsidRDefault="001B57A4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57A4" w:rsidRPr="00E53210" w:rsidRDefault="001B57A4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57A4" w:rsidRPr="00E53210" w:rsidRDefault="001B57A4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23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57A4" w:rsidRPr="00E53210" w:rsidRDefault="001B57A4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3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7A4" w:rsidRDefault="001B57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57A4" w:rsidRPr="00E53210" w:rsidTr="00F701FF">
        <w:trPr>
          <w:trHeight w:val="698"/>
          <w:jc w:val="center"/>
        </w:trPr>
        <w:tc>
          <w:tcPr>
            <w:tcW w:w="90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57A4" w:rsidRPr="00E53210" w:rsidRDefault="001B57A4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266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57A4" w:rsidRPr="00E53210" w:rsidRDefault="001B57A4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2339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57A4" w:rsidRPr="00E53210" w:rsidRDefault="001B57A4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57A4" w:rsidRPr="00E53210" w:rsidRDefault="001B57A4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57A4" w:rsidRPr="00E53210" w:rsidRDefault="001B57A4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57A4" w:rsidRPr="00E53210" w:rsidRDefault="001B57A4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57A4" w:rsidRPr="00E53210" w:rsidRDefault="001B57A4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23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57A4" w:rsidRPr="00E53210" w:rsidRDefault="001B57A4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3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7A4" w:rsidRDefault="001B57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6AB9" w:rsidRPr="00E53210" w:rsidTr="00F701FF">
        <w:trPr>
          <w:jc w:val="center"/>
        </w:trPr>
        <w:tc>
          <w:tcPr>
            <w:tcW w:w="3565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4F6AB9" w:rsidRDefault="004F6A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Всего по подпрограмме 1:</w:t>
            </w:r>
          </w:p>
        </w:tc>
        <w:tc>
          <w:tcPr>
            <w:tcW w:w="2339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6AB9" w:rsidRDefault="004F6A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6AB9" w:rsidRDefault="004F6AB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F6AB9" w:rsidRPr="00E53210" w:rsidRDefault="004F6AB9" w:rsidP="00746B0F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  <w:r>
              <w:rPr>
                <w:rFonts w:eastAsia="Arial"/>
                <w:b w:val="0"/>
                <w:i w:val="0"/>
                <w:strike w:val="0"/>
              </w:rPr>
              <w:t>534</w:t>
            </w:r>
            <w:r w:rsidR="00746B0F">
              <w:rPr>
                <w:rFonts w:eastAsia="Arial"/>
                <w:b w:val="0"/>
                <w:i w:val="0"/>
                <w:strike w:val="0"/>
              </w:rPr>
              <w:t>9,0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6AB9" w:rsidRPr="00E53210" w:rsidRDefault="004F6AB9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6AB9" w:rsidRPr="00E53210" w:rsidRDefault="004F6AB9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23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F6AB9" w:rsidRPr="00E53210" w:rsidRDefault="004F6AB9" w:rsidP="00746B0F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  <w:r>
              <w:rPr>
                <w:rFonts w:eastAsia="Arial"/>
                <w:b w:val="0"/>
                <w:i w:val="0"/>
                <w:strike w:val="0"/>
              </w:rPr>
              <w:t>53</w:t>
            </w:r>
            <w:r w:rsidR="00746B0F">
              <w:rPr>
                <w:rFonts w:eastAsia="Arial"/>
                <w:b w:val="0"/>
                <w:i w:val="0"/>
                <w:strike w:val="0"/>
              </w:rPr>
              <w:t>4</w:t>
            </w:r>
            <w:r>
              <w:rPr>
                <w:rFonts w:eastAsia="Arial"/>
                <w:b w:val="0"/>
                <w:i w:val="0"/>
                <w:strike w:val="0"/>
              </w:rPr>
              <w:t>9</w:t>
            </w:r>
            <w:r w:rsidR="00746B0F">
              <w:rPr>
                <w:rFonts w:eastAsia="Arial"/>
                <w:b w:val="0"/>
                <w:i w:val="0"/>
                <w:strike w:val="0"/>
              </w:rPr>
              <w:t>,0</w:t>
            </w:r>
          </w:p>
        </w:tc>
        <w:tc>
          <w:tcPr>
            <w:tcW w:w="13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6AB9" w:rsidRDefault="004F6A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6AB9" w:rsidRPr="00E53210" w:rsidTr="00F701FF">
        <w:trPr>
          <w:jc w:val="center"/>
        </w:trPr>
        <w:tc>
          <w:tcPr>
            <w:tcW w:w="3565" w:type="dxa"/>
            <w:gridSpan w:val="4"/>
            <w:vMerge/>
            <w:tcBorders>
              <w:left w:val="single" w:sz="4" w:space="0" w:color="000000"/>
            </w:tcBorders>
          </w:tcPr>
          <w:p w:rsidR="004F6AB9" w:rsidRPr="00E53210" w:rsidRDefault="004F6AB9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2339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6AB9" w:rsidRPr="00E53210" w:rsidRDefault="004F6AB9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6AB9" w:rsidRDefault="004F6AB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2020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F6AB9" w:rsidRPr="00E53210" w:rsidRDefault="004F6AB9" w:rsidP="00746B0F">
            <w:pPr>
              <w:widowControl w:val="0"/>
              <w:rPr>
                <w:rFonts w:eastAsia="Arial"/>
                <w:b w:val="0"/>
                <w:i w:val="0"/>
                <w:strike w:val="0"/>
              </w:rPr>
            </w:pPr>
            <w:r>
              <w:rPr>
                <w:rFonts w:eastAsia="Arial"/>
                <w:b w:val="0"/>
                <w:i w:val="0"/>
                <w:strike w:val="0"/>
              </w:rPr>
              <w:t>2</w:t>
            </w:r>
            <w:r w:rsidR="00746B0F">
              <w:rPr>
                <w:rFonts w:eastAsia="Arial"/>
                <w:b w:val="0"/>
                <w:i w:val="0"/>
                <w:strike w:val="0"/>
              </w:rPr>
              <w:t>154,2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6AB9" w:rsidRPr="00E53210" w:rsidRDefault="004F6AB9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6AB9" w:rsidRPr="00E53210" w:rsidRDefault="004F6AB9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23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F6AB9" w:rsidRPr="00E53210" w:rsidRDefault="004F6AB9" w:rsidP="00746B0F">
            <w:pPr>
              <w:widowControl w:val="0"/>
              <w:rPr>
                <w:rFonts w:eastAsia="Arial"/>
                <w:b w:val="0"/>
                <w:i w:val="0"/>
                <w:strike w:val="0"/>
              </w:rPr>
            </w:pPr>
            <w:r>
              <w:rPr>
                <w:rFonts w:eastAsia="Arial"/>
                <w:b w:val="0"/>
                <w:i w:val="0"/>
                <w:strike w:val="0"/>
              </w:rPr>
              <w:t>2</w:t>
            </w:r>
            <w:r w:rsidR="00746B0F">
              <w:rPr>
                <w:rFonts w:eastAsia="Arial"/>
                <w:b w:val="0"/>
                <w:i w:val="0"/>
                <w:strike w:val="0"/>
              </w:rPr>
              <w:t>154,2</w:t>
            </w:r>
          </w:p>
        </w:tc>
        <w:tc>
          <w:tcPr>
            <w:tcW w:w="13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6AB9" w:rsidRDefault="004F6A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6AB9" w:rsidRPr="00E53210" w:rsidTr="00F701FF">
        <w:trPr>
          <w:jc w:val="center"/>
        </w:trPr>
        <w:tc>
          <w:tcPr>
            <w:tcW w:w="3565" w:type="dxa"/>
            <w:gridSpan w:val="4"/>
            <w:vMerge/>
            <w:tcBorders>
              <w:left w:val="single" w:sz="4" w:space="0" w:color="000000"/>
            </w:tcBorders>
          </w:tcPr>
          <w:p w:rsidR="004F6AB9" w:rsidRPr="00E53210" w:rsidRDefault="004F6AB9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2339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6AB9" w:rsidRPr="00E53210" w:rsidRDefault="004F6AB9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6AB9" w:rsidRDefault="004F6AB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F6AB9" w:rsidRPr="00E53210" w:rsidRDefault="004F6AB9" w:rsidP="004F6AB9">
            <w:pPr>
              <w:widowControl w:val="0"/>
              <w:rPr>
                <w:rFonts w:eastAsia="Arial"/>
                <w:b w:val="0"/>
                <w:i w:val="0"/>
                <w:strike w:val="0"/>
              </w:rPr>
            </w:pPr>
            <w:r>
              <w:rPr>
                <w:rFonts w:eastAsia="Arial"/>
                <w:b w:val="0"/>
                <w:i w:val="0"/>
                <w:strike w:val="0"/>
              </w:rPr>
              <w:t>1587,3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6AB9" w:rsidRPr="00E53210" w:rsidRDefault="004F6AB9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6AB9" w:rsidRPr="00E53210" w:rsidRDefault="004F6AB9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23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F6AB9" w:rsidRPr="00E53210" w:rsidRDefault="004F6AB9" w:rsidP="004F6AB9">
            <w:pPr>
              <w:widowControl w:val="0"/>
              <w:rPr>
                <w:rFonts w:eastAsia="Arial"/>
                <w:b w:val="0"/>
                <w:i w:val="0"/>
                <w:strike w:val="0"/>
              </w:rPr>
            </w:pPr>
            <w:r>
              <w:rPr>
                <w:rFonts w:eastAsia="Arial"/>
                <w:b w:val="0"/>
                <w:i w:val="0"/>
                <w:strike w:val="0"/>
              </w:rPr>
              <w:t>1587,3</w:t>
            </w:r>
          </w:p>
        </w:tc>
        <w:tc>
          <w:tcPr>
            <w:tcW w:w="13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6AB9" w:rsidRDefault="004F6A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6AB9" w:rsidRPr="00E53210" w:rsidTr="00F701FF">
        <w:trPr>
          <w:jc w:val="center"/>
        </w:trPr>
        <w:tc>
          <w:tcPr>
            <w:tcW w:w="3565" w:type="dxa"/>
            <w:gridSpan w:val="4"/>
            <w:vMerge/>
            <w:tcBorders>
              <w:left w:val="single" w:sz="4" w:space="0" w:color="000000"/>
            </w:tcBorders>
          </w:tcPr>
          <w:p w:rsidR="004F6AB9" w:rsidRPr="00E53210" w:rsidRDefault="004F6AB9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2339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6AB9" w:rsidRPr="00E53210" w:rsidRDefault="004F6AB9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6AB9" w:rsidRDefault="004F6AB9">
            <w:pPr>
              <w:pStyle w:val="ConsPlusNormal"/>
              <w:ind w:firstLine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F6AB9" w:rsidRPr="00E53210" w:rsidRDefault="004F6AB9" w:rsidP="004F6AB9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  <w:r>
              <w:rPr>
                <w:rFonts w:eastAsia="Arial"/>
                <w:b w:val="0"/>
                <w:i w:val="0"/>
                <w:strike w:val="0"/>
              </w:rPr>
              <w:t>1607,5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6AB9" w:rsidRPr="00E53210" w:rsidRDefault="004F6AB9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6AB9" w:rsidRPr="00E53210" w:rsidRDefault="004F6AB9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23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F6AB9" w:rsidRPr="00E53210" w:rsidRDefault="004F6AB9" w:rsidP="004F6AB9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  <w:r>
              <w:rPr>
                <w:rFonts w:eastAsia="Arial"/>
                <w:b w:val="0"/>
                <w:i w:val="0"/>
                <w:strike w:val="0"/>
              </w:rPr>
              <w:t>1607,5</w:t>
            </w:r>
          </w:p>
        </w:tc>
        <w:tc>
          <w:tcPr>
            <w:tcW w:w="13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6AB9" w:rsidRDefault="004F6A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147F" w:rsidRPr="00E53210" w:rsidTr="00F701FF">
        <w:trPr>
          <w:jc w:val="center"/>
        </w:trPr>
        <w:tc>
          <w:tcPr>
            <w:tcW w:w="3565" w:type="dxa"/>
            <w:gridSpan w:val="4"/>
            <w:vMerge/>
            <w:tcBorders>
              <w:left w:val="single" w:sz="4" w:space="0" w:color="000000"/>
            </w:tcBorders>
          </w:tcPr>
          <w:p w:rsidR="00FD147F" w:rsidRPr="00E53210" w:rsidRDefault="00FD147F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2339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147F" w:rsidRPr="00E53210" w:rsidRDefault="00FD147F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147F" w:rsidRDefault="00FD147F">
            <w:pPr>
              <w:pStyle w:val="ConsPlusNormal"/>
              <w:ind w:firstLine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D147F" w:rsidRPr="00E53210" w:rsidRDefault="004F6AB9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  <w:r>
              <w:rPr>
                <w:rFonts w:eastAsia="Arial"/>
                <w:b w:val="0"/>
                <w:i w:val="0"/>
                <w:strike w:val="0"/>
              </w:rPr>
              <w:t>0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147F" w:rsidRPr="00E53210" w:rsidRDefault="00FD147F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147F" w:rsidRPr="00E53210" w:rsidRDefault="00FD147F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23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D147F" w:rsidRPr="00E53210" w:rsidRDefault="004F6AB9" w:rsidP="00B6790F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  <w:r>
              <w:rPr>
                <w:rFonts w:eastAsia="Arial"/>
                <w:b w:val="0"/>
                <w:i w:val="0"/>
                <w:strike w:val="0"/>
              </w:rPr>
              <w:t>0</w:t>
            </w:r>
          </w:p>
        </w:tc>
        <w:tc>
          <w:tcPr>
            <w:tcW w:w="13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47F" w:rsidRDefault="00FD14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147F" w:rsidRPr="00E53210" w:rsidTr="00F701FF">
        <w:trPr>
          <w:jc w:val="center"/>
        </w:trPr>
        <w:tc>
          <w:tcPr>
            <w:tcW w:w="3565" w:type="dxa"/>
            <w:gridSpan w:val="4"/>
            <w:vMerge/>
            <w:tcBorders>
              <w:left w:val="single" w:sz="4" w:space="0" w:color="000000"/>
            </w:tcBorders>
          </w:tcPr>
          <w:p w:rsidR="00FD147F" w:rsidRPr="00E53210" w:rsidRDefault="00FD147F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2339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147F" w:rsidRPr="00E53210" w:rsidRDefault="00FD147F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147F" w:rsidRDefault="00FD147F">
            <w:pPr>
              <w:pStyle w:val="ConsPlusNormal"/>
              <w:ind w:firstLine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D147F" w:rsidRPr="00E53210" w:rsidRDefault="00FD147F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  <w:r>
              <w:rPr>
                <w:rFonts w:eastAsia="Arial"/>
                <w:b w:val="0"/>
                <w:i w:val="0"/>
                <w:strike w:val="0"/>
              </w:rPr>
              <w:t>0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147F" w:rsidRPr="00E53210" w:rsidRDefault="00FD147F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147F" w:rsidRPr="00E53210" w:rsidRDefault="00FD147F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23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D147F" w:rsidRPr="00E53210" w:rsidRDefault="00FD147F" w:rsidP="00B6790F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  <w:r>
              <w:rPr>
                <w:rFonts w:eastAsia="Arial"/>
                <w:b w:val="0"/>
                <w:i w:val="0"/>
                <w:strike w:val="0"/>
              </w:rPr>
              <w:t>0</w:t>
            </w:r>
          </w:p>
        </w:tc>
        <w:tc>
          <w:tcPr>
            <w:tcW w:w="13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47F" w:rsidRDefault="00FD14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147F" w:rsidRPr="00E53210" w:rsidTr="00F701FF">
        <w:trPr>
          <w:jc w:val="center"/>
        </w:trPr>
        <w:tc>
          <w:tcPr>
            <w:tcW w:w="3565" w:type="dxa"/>
            <w:gridSpan w:val="4"/>
            <w:vMerge/>
            <w:tcBorders>
              <w:left w:val="single" w:sz="4" w:space="0" w:color="000000"/>
            </w:tcBorders>
          </w:tcPr>
          <w:p w:rsidR="00FD147F" w:rsidRPr="00E53210" w:rsidRDefault="00FD147F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2339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147F" w:rsidRPr="00E53210" w:rsidRDefault="00FD147F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147F" w:rsidRDefault="00FD147F">
            <w:pPr>
              <w:pStyle w:val="ConsPlusNormal"/>
              <w:ind w:firstLine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147F" w:rsidRPr="00E53210" w:rsidRDefault="00FD147F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  <w:r>
              <w:rPr>
                <w:rFonts w:eastAsia="Arial"/>
                <w:b w:val="0"/>
                <w:i w:val="0"/>
                <w:strike w:val="0"/>
              </w:rPr>
              <w:t>0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147F" w:rsidRPr="00E53210" w:rsidRDefault="00FD147F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147F" w:rsidRPr="00E53210" w:rsidRDefault="00FD147F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23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147F" w:rsidRPr="00E53210" w:rsidRDefault="00FD147F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  <w:r>
              <w:rPr>
                <w:rFonts w:eastAsia="Arial"/>
                <w:b w:val="0"/>
                <w:i w:val="0"/>
                <w:strike w:val="0"/>
              </w:rPr>
              <w:t>0,</w:t>
            </w:r>
          </w:p>
        </w:tc>
        <w:tc>
          <w:tcPr>
            <w:tcW w:w="13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47F" w:rsidRDefault="00FD14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147F" w:rsidRPr="00E53210" w:rsidTr="00F701FF">
        <w:trPr>
          <w:jc w:val="center"/>
        </w:trPr>
        <w:tc>
          <w:tcPr>
            <w:tcW w:w="3565" w:type="dxa"/>
            <w:gridSpan w:val="4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D147F" w:rsidRPr="00E53210" w:rsidRDefault="00FD147F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2339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147F" w:rsidRPr="00E53210" w:rsidRDefault="00FD147F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147F" w:rsidRDefault="00FD147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147F" w:rsidRPr="00E53210" w:rsidRDefault="00FD147F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147F" w:rsidRPr="00E53210" w:rsidRDefault="00FD147F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147F" w:rsidRPr="00E53210" w:rsidRDefault="00FD147F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23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147F" w:rsidRPr="00E53210" w:rsidRDefault="00FD147F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3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47F" w:rsidRDefault="00FD14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147F" w:rsidRPr="00E53210" w:rsidTr="00F701FF">
        <w:trPr>
          <w:jc w:val="center"/>
        </w:trPr>
        <w:tc>
          <w:tcPr>
            <w:tcW w:w="15264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47F" w:rsidRPr="00E53210" w:rsidRDefault="00FD14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147F" w:rsidRPr="00E53210" w:rsidRDefault="00FD14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53210">
              <w:rPr>
                <w:rFonts w:ascii="Times New Roman" w:hAnsi="Times New Roman" w:cs="Times New Roman"/>
                <w:sz w:val="24"/>
                <w:szCs w:val="24"/>
              </w:rPr>
              <w:t>Подпрограмма 2 «Обеспечение защиты территорий от чрезвычайных ситуаций, пожарной безопасности»</w:t>
            </w:r>
          </w:p>
          <w:p w:rsidR="00FD147F" w:rsidRPr="00E53210" w:rsidRDefault="00FD14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147F" w:rsidRPr="00E53210" w:rsidTr="00F701FF">
        <w:trPr>
          <w:jc w:val="center"/>
        </w:trPr>
        <w:tc>
          <w:tcPr>
            <w:tcW w:w="15264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47F" w:rsidRDefault="00FD147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210">
              <w:rPr>
                <w:rFonts w:ascii="Times New Roman" w:hAnsi="Times New Roman" w:cs="Times New Roman"/>
                <w:sz w:val="24"/>
                <w:szCs w:val="24"/>
              </w:rPr>
              <w:t xml:space="preserve">             Цель подпрограммы: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</w:tr>
      <w:tr w:rsidR="00FD147F" w:rsidRPr="00E53210" w:rsidTr="001E257F">
        <w:trPr>
          <w:trHeight w:val="427"/>
          <w:jc w:val="center"/>
        </w:trPr>
        <w:tc>
          <w:tcPr>
            <w:tcW w:w="15264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47F" w:rsidRDefault="00FD14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Задача подпрограммы                                         </w:t>
            </w:r>
          </w:p>
        </w:tc>
      </w:tr>
      <w:tr w:rsidR="004F6AB9" w:rsidRPr="00E53210" w:rsidTr="00F701FF">
        <w:trPr>
          <w:trHeight w:val="240"/>
          <w:jc w:val="center"/>
        </w:trPr>
        <w:tc>
          <w:tcPr>
            <w:tcW w:w="961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6AB9" w:rsidRDefault="004F6A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6AB9" w:rsidRPr="00E53210" w:rsidRDefault="004F6AB9">
            <w:pPr>
              <w:jc w:val="center"/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>2.1</w:t>
            </w:r>
          </w:p>
          <w:p w:rsidR="004F6AB9" w:rsidRDefault="004F6A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6AB9" w:rsidRDefault="004F6A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6AB9" w:rsidRDefault="004F6A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6AB9" w:rsidRPr="00E53210" w:rsidRDefault="004F6AB9">
            <w:pPr>
              <w:rPr>
                <w:rFonts w:eastAsia="Arial"/>
                <w:b w:val="0"/>
                <w:i w:val="0"/>
                <w:strike w:val="0"/>
              </w:rPr>
            </w:pPr>
          </w:p>
          <w:p w:rsidR="004F6AB9" w:rsidRPr="00E53210" w:rsidRDefault="004F6AB9">
            <w:pPr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 xml:space="preserve">Реализация подпрограммы </w:t>
            </w:r>
          </w:p>
          <w:p w:rsidR="004F6AB9" w:rsidRPr="00E53210" w:rsidRDefault="004F6AB9">
            <w:pPr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>«Обеспечение защиты территорий от чрезвычайных ситуаций, пожарной безопасности»</w:t>
            </w:r>
          </w:p>
          <w:p w:rsidR="004F6AB9" w:rsidRDefault="004F6AB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6AB9" w:rsidRPr="00E53210" w:rsidRDefault="004F6AB9">
            <w:pPr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 xml:space="preserve">Администрация Ушинского сельсовета </w:t>
            </w:r>
            <w:proofErr w:type="spellStart"/>
            <w:r w:rsidRPr="00E53210">
              <w:rPr>
                <w:rFonts w:eastAsia="Arial"/>
                <w:b w:val="0"/>
                <w:i w:val="0"/>
                <w:strike w:val="0"/>
              </w:rPr>
              <w:t>Земетчинского</w:t>
            </w:r>
            <w:proofErr w:type="spellEnd"/>
            <w:r w:rsidRPr="00E53210">
              <w:rPr>
                <w:rFonts w:eastAsia="Arial"/>
                <w:b w:val="0"/>
                <w:i w:val="0"/>
                <w:strike w:val="0"/>
              </w:rPr>
              <w:t xml:space="preserve"> района Пензенской области</w:t>
            </w:r>
          </w:p>
          <w:p w:rsidR="004F6AB9" w:rsidRPr="00E53210" w:rsidRDefault="004F6AB9">
            <w:pPr>
              <w:rPr>
                <w:rFonts w:eastAsia="Arial"/>
                <w:b w:val="0"/>
                <w:i w:val="0"/>
                <w:strike w:val="0"/>
              </w:rPr>
            </w:pPr>
          </w:p>
          <w:p w:rsidR="004F6AB9" w:rsidRPr="00E53210" w:rsidRDefault="004F6AB9">
            <w:pPr>
              <w:rPr>
                <w:rFonts w:eastAsia="Arial"/>
                <w:b w:val="0"/>
                <w:i w:val="0"/>
                <w:strike w:val="0"/>
              </w:rPr>
            </w:pPr>
          </w:p>
          <w:p w:rsidR="004F6AB9" w:rsidRPr="00E53210" w:rsidRDefault="004F6AB9">
            <w:pPr>
              <w:rPr>
                <w:rFonts w:eastAsia="Arial"/>
                <w:b w:val="0"/>
                <w:i w:val="0"/>
                <w:strike w:val="0"/>
              </w:rPr>
            </w:pPr>
          </w:p>
          <w:p w:rsidR="004F6AB9" w:rsidRDefault="004F6AB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6AB9" w:rsidRDefault="004F6AB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F6AB9" w:rsidRPr="00E53210" w:rsidRDefault="004F6AB9" w:rsidP="00746B0F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  <w:r>
              <w:rPr>
                <w:rFonts w:eastAsia="Arial"/>
                <w:b w:val="0"/>
                <w:i w:val="0"/>
                <w:strike w:val="0"/>
              </w:rPr>
              <w:t>227</w:t>
            </w:r>
            <w:r w:rsidR="00746B0F">
              <w:rPr>
                <w:rFonts w:eastAsia="Arial"/>
                <w:b w:val="0"/>
                <w:i w:val="0"/>
                <w:strike w:val="0"/>
              </w:rPr>
              <w:t>1</w:t>
            </w:r>
            <w:r>
              <w:rPr>
                <w:rFonts w:eastAsia="Arial"/>
                <w:b w:val="0"/>
                <w:i w:val="0"/>
                <w:strike w:val="0"/>
              </w:rPr>
              <w:t>,</w:t>
            </w:r>
            <w:r w:rsidR="00746B0F">
              <w:rPr>
                <w:rFonts w:eastAsia="Arial"/>
                <w:b w:val="0"/>
                <w:i w:val="0"/>
                <w:strike w:val="0"/>
              </w:rPr>
              <w:t>0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6AB9" w:rsidRPr="00E53210" w:rsidRDefault="004F6AB9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6AB9" w:rsidRPr="00E53210" w:rsidRDefault="004F6AB9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F6AB9" w:rsidRPr="00E53210" w:rsidRDefault="00746B0F" w:rsidP="00746B0F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  <w:r>
              <w:rPr>
                <w:rFonts w:eastAsia="Arial"/>
                <w:b w:val="0"/>
                <w:i w:val="0"/>
                <w:strike w:val="0"/>
              </w:rPr>
              <w:t>2271</w:t>
            </w:r>
            <w:r w:rsidR="004F6AB9">
              <w:rPr>
                <w:rFonts w:eastAsia="Arial"/>
                <w:b w:val="0"/>
                <w:i w:val="0"/>
                <w:strike w:val="0"/>
              </w:rPr>
              <w:t>,</w:t>
            </w:r>
            <w:r>
              <w:rPr>
                <w:rFonts w:eastAsia="Arial"/>
                <w:b w:val="0"/>
                <w:i w:val="0"/>
                <w:strike w:val="0"/>
              </w:rPr>
              <w:t>0</w:t>
            </w:r>
          </w:p>
        </w:tc>
        <w:tc>
          <w:tcPr>
            <w:tcW w:w="14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6AB9" w:rsidRDefault="004F6AB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6AB9" w:rsidRPr="00E53210" w:rsidTr="00F701FF">
        <w:trPr>
          <w:trHeight w:val="240"/>
          <w:jc w:val="center"/>
        </w:trPr>
        <w:tc>
          <w:tcPr>
            <w:tcW w:w="96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6AB9" w:rsidRPr="00E53210" w:rsidRDefault="004F6AB9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26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6AB9" w:rsidRPr="00E53210" w:rsidRDefault="004F6AB9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21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6AB9" w:rsidRPr="00E53210" w:rsidRDefault="004F6AB9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6AB9" w:rsidRDefault="004F6AB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2020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F6AB9" w:rsidRPr="00E53210" w:rsidRDefault="004F6AB9" w:rsidP="00746B0F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  <w:r>
              <w:rPr>
                <w:rFonts w:eastAsia="Arial"/>
                <w:b w:val="0"/>
                <w:i w:val="0"/>
                <w:strike w:val="0"/>
              </w:rPr>
              <w:t>9</w:t>
            </w:r>
            <w:r w:rsidR="00746B0F">
              <w:rPr>
                <w:rFonts w:eastAsia="Arial"/>
                <w:b w:val="0"/>
                <w:i w:val="0"/>
                <w:strike w:val="0"/>
              </w:rPr>
              <w:t>24,8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6AB9" w:rsidRPr="00E53210" w:rsidRDefault="004F6AB9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6AB9" w:rsidRPr="00E53210" w:rsidRDefault="004F6AB9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F6AB9" w:rsidRPr="00E53210" w:rsidRDefault="004F6AB9" w:rsidP="00746B0F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  <w:r>
              <w:rPr>
                <w:rFonts w:eastAsia="Arial"/>
                <w:b w:val="0"/>
                <w:i w:val="0"/>
                <w:strike w:val="0"/>
              </w:rPr>
              <w:t>9</w:t>
            </w:r>
            <w:r w:rsidR="00746B0F">
              <w:rPr>
                <w:rFonts w:eastAsia="Arial"/>
                <w:b w:val="0"/>
                <w:i w:val="0"/>
                <w:strike w:val="0"/>
              </w:rPr>
              <w:t>24,8</w:t>
            </w:r>
          </w:p>
        </w:tc>
        <w:tc>
          <w:tcPr>
            <w:tcW w:w="14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6AB9" w:rsidRDefault="004F6AB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6AB9" w:rsidRPr="00E53210" w:rsidTr="00F701FF">
        <w:trPr>
          <w:trHeight w:val="240"/>
          <w:jc w:val="center"/>
        </w:trPr>
        <w:tc>
          <w:tcPr>
            <w:tcW w:w="96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6AB9" w:rsidRPr="00E53210" w:rsidRDefault="004F6AB9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26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6AB9" w:rsidRPr="00E53210" w:rsidRDefault="004F6AB9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21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6AB9" w:rsidRPr="00E53210" w:rsidRDefault="004F6AB9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6AB9" w:rsidRDefault="004F6AB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F6AB9" w:rsidRPr="00E53210" w:rsidRDefault="004F6AB9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  <w:r>
              <w:rPr>
                <w:rFonts w:eastAsia="Arial"/>
                <w:b w:val="0"/>
                <w:i w:val="0"/>
                <w:strike w:val="0"/>
              </w:rPr>
              <w:t>608,1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6AB9" w:rsidRPr="00E53210" w:rsidRDefault="004F6AB9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6AB9" w:rsidRPr="00E53210" w:rsidRDefault="004F6AB9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F6AB9" w:rsidRPr="00E53210" w:rsidRDefault="004F6AB9" w:rsidP="004F6AB9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  <w:r>
              <w:rPr>
                <w:rFonts w:eastAsia="Arial"/>
                <w:b w:val="0"/>
                <w:i w:val="0"/>
                <w:strike w:val="0"/>
              </w:rPr>
              <w:t>608,1</w:t>
            </w:r>
          </w:p>
        </w:tc>
        <w:tc>
          <w:tcPr>
            <w:tcW w:w="14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6AB9" w:rsidRDefault="004F6AB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6AB9" w:rsidRPr="00E53210" w:rsidTr="00F701FF">
        <w:trPr>
          <w:trHeight w:val="315"/>
          <w:jc w:val="center"/>
        </w:trPr>
        <w:tc>
          <w:tcPr>
            <w:tcW w:w="96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6AB9" w:rsidRPr="00E53210" w:rsidRDefault="004F6AB9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26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6AB9" w:rsidRPr="00E53210" w:rsidRDefault="004F6AB9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21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6AB9" w:rsidRPr="00E53210" w:rsidRDefault="004F6AB9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6AB9" w:rsidRDefault="004F6AB9">
            <w:pPr>
              <w:pStyle w:val="ConsPlusNormal"/>
              <w:ind w:firstLine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F6AB9" w:rsidRPr="00E53210" w:rsidRDefault="004F6AB9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  <w:r>
              <w:rPr>
                <w:rFonts w:eastAsia="Arial"/>
                <w:b w:val="0"/>
                <w:i w:val="0"/>
                <w:strike w:val="0"/>
              </w:rPr>
              <w:t>738,1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6AB9" w:rsidRPr="00E53210" w:rsidRDefault="004F6AB9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6AB9" w:rsidRPr="00E53210" w:rsidRDefault="004F6AB9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F6AB9" w:rsidRPr="00E53210" w:rsidRDefault="004F6AB9" w:rsidP="004F6AB9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  <w:r>
              <w:rPr>
                <w:rFonts w:eastAsia="Arial"/>
                <w:b w:val="0"/>
                <w:i w:val="0"/>
                <w:strike w:val="0"/>
              </w:rPr>
              <w:t>738,1</w:t>
            </w:r>
          </w:p>
        </w:tc>
        <w:tc>
          <w:tcPr>
            <w:tcW w:w="14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6AB9" w:rsidRPr="00E53210" w:rsidRDefault="004F6A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257F" w:rsidRPr="00E53210" w:rsidTr="00F701FF">
        <w:trPr>
          <w:trHeight w:val="345"/>
          <w:jc w:val="center"/>
        </w:trPr>
        <w:tc>
          <w:tcPr>
            <w:tcW w:w="96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257F" w:rsidRPr="00E53210" w:rsidRDefault="001E257F">
            <w:pPr>
              <w:widowControl w:val="0"/>
              <w:suppressAutoHyphens w:val="0"/>
              <w:rPr>
                <w:rFonts w:eastAsia="Arial"/>
                <w:i w:val="0"/>
                <w:strike w:val="0"/>
              </w:rPr>
            </w:pPr>
          </w:p>
        </w:tc>
        <w:tc>
          <w:tcPr>
            <w:tcW w:w="26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257F" w:rsidRPr="00E53210" w:rsidRDefault="001E257F">
            <w:pPr>
              <w:widowControl w:val="0"/>
              <w:suppressAutoHyphens w:val="0"/>
              <w:rPr>
                <w:rFonts w:eastAsia="Arial"/>
                <w:i w:val="0"/>
                <w:strike w:val="0"/>
              </w:rPr>
            </w:pPr>
          </w:p>
        </w:tc>
        <w:tc>
          <w:tcPr>
            <w:tcW w:w="21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257F" w:rsidRPr="00E53210" w:rsidRDefault="001E257F">
            <w:pPr>
              <w:widowControl w:val="0"/>
              <w:suppressAutoHyphens w:val="0"/>
              <w:rPr>
                <w:rFonts w:eastAsia="Arial"/>
                <w:i w:val="0"/>
                <w:strike w:val="0"/>
              </w:rPr>
            </w:pPr>
          </w:p>
        </w:tc>
        <w:tc>
          <w:tcPr>
            <w:tcW w:w="1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257F" w:rsidRDefault="001E257F">
            <w:pPr>
              <w:pStyle w:val="ConsPlusNormal"/>
              <w:ind w:firstLine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257F" w:rsidRPr="00E53210" w:rsidRDefault="001E257F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257F" w:rsidRPr="00E53210" w:rsidRDefault="001E257F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257F" w:rsidRPr="00E53210" w:rsidRDefault="001E257F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257F" w:rsidRPr="00E53210" w:rsidRDefault="001E257F" w:rsidP="00B6790F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4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57F" w:rsidRPr="00E53210" w:rsidRDefault="001E25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147F" w:rsidRPr="00E53210" w:rsidTr="00F701FF">
        <w:trPr>
          <w:trHeight w:val="180"/>
          <w:jc w:val="center"/>
        </w:trPr>
        <w:tc>
          <w:tcPr>
            <w:tcW w:w="96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147F" w:rsidRPr="00E53210" w:rsidRDefault="00FD147F">
            <w:pPr>
              <w:widowControl w:val="0"/>
              <w:suppressAutoHyphens w:val="0"/>
              <w:rPr>
                <w:rFonts w:eastAsia="Arial"/>
                <w:i w:val="0"/>
                <w:strike w:val="0"/>
              </w:rPr>
            </w:pPr>
          </w:p>
        </w:tc>
        <w:tc>
          <w:tcPr>
            <w:tcW w:w="26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147F" w:rsidRPr="00E53210" w:rsidRDefault="00FD147F">
            <w:pPr>
              <w:widowControl w:val="0"/>
              <w:suppressAutoHyphens w:val="0"/>
              <w:rPr>
                <w:rFonts w:eastAsia="Arial"/>
                <w:i w:val="0"/>
                <w:strike w:val="0"/>
              </w:rPr>
            </w:pPr>
          </w:p>
        </w:tc>
        <w:tc>
          <w:tcPr>
            <w:tcW w:w="21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147F" w:rsidRPr="00E53210" w:rsidRDefault="00FD147F">
            <w:pPr>
              <w:widowControl w:val="0"/>
              <w:suppressAutoHyphens w:val="0"/>
              <w:rPr>
                <w:rFonts w:eastAsia="Arial"/>
                <w:i w:val="0"/>
                <w:strike w:val="0"/>
              </w:rPr>
            </w:pPr>
          </w:p>
        </w:tc>
        <w:tc>
          <w:tcPr>
            <w:tcW w:w="1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147F" w:rsidRDefault="00FD147F">
            <w:pPr>
              <w:pStyle w:val="ConsPlusNormal"/>
              <w:ind w:firstLine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D147F" w:rsidRPr="00E53210" w:rsidRDefault="00FD147F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147F" w:rsidRPr="00E53210" w:rsidRDefault="00FD147F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147F" w:rsidRPr="00E53210" w:rsidRDefault="00FD147F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D147F" w:rsidRPr="00E53210" w:rsidRDefault="00FD147F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4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47F" w:rsidRPr="00E53210" w:rsidRDefault="00FD14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147F" w:rsidRPr="00E53210" w:rsidTr="00914B7E">
        <w:trPr>
          <w:trHeight w:val="723"/>
          <w:jc w:val="center"/>
        </w:trPr>
        <w:tc>
          <w:tcPr>
            <w:tcW w:w="96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147F" w:rsidRPr="00E53210" w:rsidRDefault="00FD147F">
            <w:pPr>
              <w:widowControl w:val="0"/>
              <w:suppressAutoHyphens w:val="0"/>
              <w:rPr>
                <w:rFonts w:eastAsia="Arial"/>
                <w:i w:val="0"/>
                <w:strike w:val="0"/>
              </w:rPr>
            </w:pPr>
          </w:p>
        </w:tc>
        <w:tc>
          <w:tcPr>
            <w:tcW w:w="26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147F" w:rsidRPr="00E53210" w:rsidRDefault="00FD147F">
            <w:pPr>
              <w:widowControl w:val="0"/>
              <w:suppressAutoHyphens w:val="0"/>
              <w:rPr>
                <w:rFonts w:eastAsia="Arial"/>
                <w:i w:val="0"/>
                <w:strike w:val="0"/>
              </w:rPr>
            </w:pPr>
          </w:p>
        </w:tc>
        <w:tc>
          <w:tcPr>
            <w:tcW w:w="21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147F" w:rsidRPr="00E53210" w:rsidRDefault="00FD147F">
            <w:pPr>
              <w:widowControl w:val="0"/>
              <w:suppressAutoHyphens w:val="0"/>
              <w:rPr>
                <w:rFonts w:eastAsia="Arial"/>
                <w:i w:val="0"/>
                <w:strike w:val="0"/>
              </w:rPr>
            </w:pPr>
          </w:p>
        </w:tc>
        <w:tc>
          <w:tcPr>
            <w:tcW w:w="1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147F" w:rsidRDefault="00FD147F">
            <w:pPr>
              <w:pStyle w:val="ConsPlusNormal"/>
              <w:ind w:firstLine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D147F" w:rsidRPr="00E53210" w:rsidRDefault="00FD147F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147F" w:rsidRPr="00E53210" w:rsidRDefault="00FD147F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147F" w:rsidRPr="00E53210" w:rsidRDefault="00FD147F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D147F" w:rsidRPr="00E53210" w:rsidRDefault="00FD147F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4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47F" w:rsidRPr="00E53210" w:rsidRDefault="00FD14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147F" w:rsidRPr="00E53210" w:rsidTr="00F701FF">
        <w:trPr>
          <w:jc w:val="center"/>
        </w:trPr>
        <w:tc>
          <w:tcPr>
            <w:tcW w:w="15264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47F" w:rsidRPr="00E53210" w:rsidRDefault="00FD147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210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3 «Благоустройство территорий, развитие жилищно-коммунального хозяйства, территориальной сети автомобильных дорог и транспортных услуг муниципального образования «Ушинский сельсовет </w:t>
            </w:r>
            <w:proofErr w:type="spellStart"/>
            <w:r w:rsidRPr="00E53210">
              <w:rPr>
                <w:rFonts w:ascii="Times New Roman" w:hAnsi="Times New Roman" w:cs="Times New Roman"/>
                <w:sz w:val="24"/>
                <w:szCs w:val="24"/>
              </w:rPr>
              <w:t>Земетчинского</w:t>
            </w:r>
            <w:proofErr w:type="spellEnd"/>
            <w:r w:rsidRPr="00E53210">
              <w:rPr>
                <w:rFonts w:ascii="Times New Roman" w:hAnsi="Times New Roman" w:cs="Times New Roman"/>
                <w:sz w:val="24"/>
                <w:szCs w:val="24"/>
              </w:rPr>
              <w:t xml:space="preserve"> района Пензенской области»</w:t>
            </w:r>
          </w:p>
        </w:tc>
      </w:tr>
      <w:tr w:rsidR="00FD147F" w:rsidRPr="00E53210" w:rsidTr="00F701FF">
        <w:trPr>
          <w:jc w:val="center"/>
        </w:trPr>
        <w:tc>
          <w:tcPr>
            <w:tcW w:w="15264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47F" w:rsidRDefault="00FD147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</w:t>
            </w:r>
            <w:r w:rsidRPr="00E53210">
              <w:rPr>
                <w:rFonts w:ascii="Times New Roman" w:hAnsi="Times New Roman" w:cs="Times New Roman"/>
                <w:sz w:val="24"/>
                <w:szCs w:val="24"/>
              </w:rPr>
              <w:t>Цель подпрограммы: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Организация благоустройства и озеленения территории Ушинского сельсовета, использования, охраны, защиты, воспроизводства лесов, особо охраняемых природных территорий, расположенных в границах населенных пунктов Ушинского сельсовета; повышение уровня жизни граждан за счёт совершенствования и развития улично-дорожной сети, обеспечение сохранности автомобильных дорог.                                     </w:t>
            </w:r>
          </w:p>
        </w:tc>
      </w:tr>
      <w:tr w:rsidR="00FD147F" w:rsidRPr="00E53210" w:rsidTr="00F701FF">
        <w:trPr>
          <w:jc w:val="center"/>
        </w:trPr>
        <w:tc>
          <w:tcPr>
            <w:tcW w:w="15264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47F" w:rsidRDefault="00FD147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Задача подпрограммы                                         </w:t>
            </w:r>
          </w:p>
        </w:tc>
      </w:tr>
      <w:tr w:rsidR="00083AF5" w:rsidRPr="00E53210" w:rsidTr="001E257F">
        <w:trPr>
          <w:trHeight w:val="426"/>
          <w:jc w:val="center"/>
        </w:trPr>
        <w:tc>
          <w:tcPr>
            <w:tcW w:w="90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3AF5" w:rsidRDefault="00083AF5">
            <w:pPr>
              <w:pStyle w:val="ConsPlusNormal"/>
              <w:ind w:firstLine="1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3.1.</w:t>
            </w:r>
          </w:p>
        </w:tc>
        <w:tc>
          <w:tcPr>
            <w:tcW w:w="266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3AF5" w:rsidRPr="00E53210" w:rsidRDefault="00083AF5">
            <w:pPr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 xml:space="preserve">Реализация </w:t>
            </w:r>
            <w:r w:rsidRPr="00E53210">
              <w:rPr>
                <w:rFonts w:eastAsia="Arial"/>
                <w:b w:val="0"/>
                <w:i w:val="0"/>
                <w:strike w:val="0"/>
              </w:rPr>
              <w:lastRenderedPageBreak/>
              <w:t xml:space="preserve">подпрограммы «Благоустройство территорий, развитие жилищно-коммунального хозяйства, территориальной сети автомобильных дорог и транспортных услуг муниципального образования «Ушинский сельсовет </w:t>
            </w:r>
            <w:proofErr w:type="spellStart"/>
            <w:r w:rsidRPr="00E53210">
              <w:rPr>
                <w:rFonts w:eastAsia="Arial"/>
                <w:b w:val="0"/>
                <w:i w:val="0"/>
                <w:strike w:val="0"/>
              </w:rPr>
              <w:t>Земетчинского</w:t>
            </w:r>
            <w:proofErr w:type="spellEnd"/>
            <w:r w:rsidRPr="00E53210">
              <w:rPr>
                <w:rFonts w:eastAsia="Arial"/>
                <w:b w:val="0"/>
                <w:i w:val="0"/>
                <w:strike w:val="0"/>
              </w:rPr>
              <w:t xml:space="preserve"> района Пензенской области»</w:t>
            </w:r>
          </w:p>
        </w:tc>
        <w:tc>
          <w:tcPr>
            <w:tcW w:w="2339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3AF5" w:rsidRPr="00E53210" w:rsidRDefault="00083AF5">
            <w:pPr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lastRenderedPageBreak/>
              <w:t xml:space="preserve">Администрация </w:t>
            </w:r>
            <w:r w:rsidRPr="00E53210">
              <w:rPr>
                <w:rFonts w:eastAsia="Arial"/>
                <w:b w:val="0"/>
                <w:i w:val="0"/>
                <w:strike w:val="0"/>
              </w:rPr>
              <w:lastRenderedPageBreak/>
              <w:t xml:space="preserve">Ушинского сельсовета </w:t>
            </w:r>
            <w:proofErr w:type="spellStart"/>
            <w:r w:rsidRPr="00E53210">
              <w:rPr>
                <w:rFonts w:eastAsia="Arial"/>
                <w:b w:val="0"/>
                <w:i w:val="0"/>
                <w:strike w:val="0"/>
              </w:rPr>
              <w:t>Земетчинского</w:t>
            </w:r>
            <w:proofErr w:type="spellEnd"/>
            <w:r w:rsidRPr="00E53210">
              <w:rPr>
                <w:rFonts w:eastAsia="Arial"/>
                <w:b w:val="0"/>
                <w:i w:val="0"/>
                <w:strike w:val="0"/>
              </w:rPr>
              <w:t xml:space="preserve"> района Пензенской области</w:t>
            </w: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3AF5" w:rsidRDefault="00083AF5">
            <w:pPr>
              <w:pStyle w:val="ConsPlusNormal"/>
              <w:ind w:firstLine="11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Итого</w:t>
            </w:r>
          </w:p>
        </w:tc>
        <w:tc>
          <w:tcPr>
            <w:tcW w:w="1220" w:type="dxa"/>
            <w:tcBorders>
              <w:left w:val="single" w:sz="4" w:space="0" w:color="000000"/>
              <w:bottom w:val="single" w:sz="4" w:space="0" w:color="000000"/>
            </w:tcBorders>
          </w:tcPr>
          <w:p w:rsidR="00083AF5" w:rsidRPr="00E53210" w:rsidRDefault="00083AF5" w:rsidP="00746B0F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  <w:r>
              <w:rPr>
                <w:rFonts w:eastAsia="Arial"/>
                <w:b w:val="0"/>
                <w:i w:val="0"/>
                <w:strike w:val="0"/>
              </w:rPr>
              <w:t>3</w:t>
            </w:r>
            <w:r w:rsidR="00746B0F">
              <w:rPr>
                <w:rFonts w:eastAsia="Arial"/>
                <w:b w:val="0"/>
                <w:i w:val="0"/>
                <w:strike w:val="0"/>
              </w:rPr>
              <w:t>1</w:t>
            </w:r>
            <w:r>
              <w:rPr>
                <w:rFonts w:eastAsia="Arial"/>
                <w:b w:val="0"/>
                <w:i w:val="0"/>
                <w:strike w:val="0"/>
              </w:rPr>
              <w:t>8</w:t>
            </w:r>
            <w:r w:rsidR="00746B0F">
              <w:rPr>
                <w:rFonts w:eastAsia="Arial"/>
                <w:b w:val="0"/>
                <w:i w:val="0"/>
                <w:strike w:val="0"/>
              </w:rPr>
              <w:t>4</w:t>
            </w:r>
            <w:r>
              <w:rPr>
                <w:rFonts w:eastAsia="Arial"/>
                <w:b w:val="0"/>
                <w:i w:val="0"/>
                <w:strike w:val="0"/>
              </w:rPr>
              <w:t>,</w:t>
            </w:r>
            <w:r w:rsidR="00746B0F">
              <w:rPr>
                <w:rFonts w:eastAsia="Arial"/>
                <w:b w:val="0"/>
                <w:i w:val="0"/>
                <w:strike w:val="0"/>
              </w:rPr>
              <w:t>0</w:t>
            </w:r>
          </w:p>
        </w:tc>
        <w:tc>
          <w:tcPr>
            <w:tcW w:w="1538" w:type="dxa"/>
            <w:tcBorders>
              <w:left w:val="single" w:sz="4" w:space="0" w:color="000000"/>
              <w:bottom w:val="single" w:sz="4" w:space="0" w:color="000000"/>
            </w:tcBorders>
          </w:tcPr>
          <w:p w:rsidR="00083AF5" w:rsidRPr="00E53210" w:rsidRDefault="00083AF5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</w:tcBorders>
          </w:tcPr>
          <w:p w:rsidR="00083AF5" w:rsidRPr="00E53210" w:rsidRDefault="00083AF5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2307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:rsidR="00083AF5" w:rsidRPr="00E53210" w:rsidRDefault="00083AF5" w:rsidP="00746B0F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  <w:r>
              <w:rPr>
                <w:rFonts w:eastAsia="Arial"/>
                <w:b w:val="0"/>
                <w:i w:val="0"/>
                <w:strike w:val="0"/>
              </w:rPr>
              <w:t>3</w:t>
            </w:r>
            <w:r w:rsidR="00746B0F">
              <w:rPr>
                <w:rFonts w:eastAsia="Arial"/>
                <w:b w:val="0"/>
                <w:i w:val="0"/>
                <w:strike w:val="0"/>
              </w:rPr>
              <w:t>184,0</w:t>
            </w:r>
          </w:p>
        </w:tc>
        <w:tc>
          <w:tcPr>
            <w:tcW w:w="13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AF5" w:rsidRDefault="00083A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3AF5" w:rsidRPr="00E53210" w:rsidTr="00F701FF">
        <w:trPr>
          <w:jc w:val="center"/>
        </w:trPr>
        <w:tc>
          <w:tcPr>
            <w:tcW w:w="90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3AF5" w:rsidRPr="00E53210" w:rsidRDefault="00083AF5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266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3AF5" w:rsidRPr="00E53210" w:rsidRDefault="00083AF5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2339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3AF5" w:rsidRPr="00E53210" w:rsidRDefault="00083AF5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3AF5" w:rsidRDefault="00083AF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2020</w:t>
            </w:r>
          </w:p>
        </w:tc>
        <w:tc>
          <w:tcPr>
            <w:tcW w:w="1220" w:type="dxa"/>
            <w:tcBorders>
              <w:left w:val="single" w:sz="4" w:space="0" w:color="000000"/>
              <w:bottom w:val="single" w:sz="4" w:space="0" w:color="000000"/>
            </w:tcBorders>
          </w:tcPr>
          <w:p w:rsidR="00083AF5" w:rsidRPr="00E53210" w:rsidRDefault="00083AF5" w:rsidP="00746B0F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  <w:r>
              <w:rPr>
                <w:rFonts w:eastAsia="Arial"/>
                <w:b w:val="0"/>
                <w:i w:val="0"/>
                <w:strike w:val="0"/>
              </w:rPr>
              <w:t>9</w:t>
            </w:r>
            <w:r w:rsidR="00746B0F">
              <w:rPr>
                <w:rFonts w:eastAsia="Arial"/>
                <w:b w:val="0"/>
                <w:i w:val="0"/>
                <w:strike w:val="0"/>
              </w:rPr>
              <w:t>5</w:t>
            </w:r>
            <w:r>
              <w:rPr>
                <w:rFonts w:eastAsia="Arial"/>
                <w:b w:val="0"/>
                <w:i w:val="0"/>
                <w:strike w:val="0"/>
              </w:rPr>
              <w:t>4</w:t>
            </w:r>
            <w:r w:rsidR="00746B0F">
              <w:rPr>
                <w:rFonts w:eastAsia="Arial"/>
                <w:b w:val="0"/>
                <w:i w:val="0"/>
                <w:strike w:val="0"/>
              </w:rPr>
              <w:t>,9</w:t>
            </w:r>
          </w:p>
        </w:tc>
        <w:tc>
          <w:tcPr>
            <w:tcW w:w="1538" w:type="dxa"/>
            <w:tcBorders>
              <w:left w:val="single" w:sz="4" w:space="0" w:color="000000"/>
              <w:bottom w:val="single" w:sz="4" w:space="0" w:color="000000"/>
            </w:tcBorders>
          </w:tcPr>
          <w:p w:rsidR="00083AF5" w:rsidRPr="00E53210" w:rsidRDefault="00083AF5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</w:tcBorders>
          </w:tcPr>
          <w:p w:rsidR="00083AF5" w:rsidRPr="00E53210" w:rsidRDefault="00083AF5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2307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:rsidR="00083AF5" w:rsidRPr="00E53210" w:rsidRDefault="00746B0F" w:rsidP="00A046DE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  <w:r>
              <w:rPr>
                <w:rFonts w:eastAsia="Arial"/>
                <w:b w:val="0"/>
                <w:i w:val="0"/>
                <w:strike w:val="0"/>
              </w:rPr>
              <w:t>954,9</w:t>
            </w:r>
          </w:p>
        </w:tc>
        <w:tc>
          <w:tcPr>
            <w:tcW w:w="13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AF5" w:rsidRDefault="00083A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3AF5" w:rsidRPr="00E53210" w:rsidTr="00F701FF">
        <w:trPr>
          <w:jc w:val="center"/>
        </w:trPr>
        <w:tc>
          <w:tcPr>
            <w:tcW w:w="90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3AF5" w:rsidRPr="00E53210" w:rsidRDefault="00083AF5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266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3AF5" w:rsidRPr="00E53210" w:rsidRDefault="00083AF5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2339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3AF5" w:rsidRPr="00E53210" w:rsidRDefault="00083AF5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3AF5" w:rsidRDefault="00083AF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20" w:type="dxa"/>
            <w:tcBorders>
              <w:left w:val="single" w:sz="4" w:space="0" w:color="000000"/>
              <w:bottom w:val="single" w:sz="4" w:space="0" w:color="000000"/>
            </w:tcBorders>
          </w:tcPr>
          <w:p w:rsidR="00083AF5" w:rsidRPr="00E53210" w:rsidRDefault="00083AF5" w:rsidP="004F6AB9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  <w:r>
              <w:rPr>
                <w:rFonts w:eastAsia="Arial"/>
                <w:b w:val="0"/>
                <w:i w:val="0"/>
                <w:strike w:val="0"/>
              </w:rPr>
              <w:t>1089,7</w:t>
            </w:r>
          </w:p>
        </w:tc>
        <w:tc>
          <w:tcPr>
            <w:tcW w:w="1538" w:type="dxa"/>
            <w:tcBorders>
              <w:left w:val="single" w:sz="4" w:space="0" w:color="000000"/>
              <w:bottom w:val="single" w:sz="4" w:space="0" w:color="000000"/>
            </w:tcBorders>
          </w:tcPr>
          <w:p w:rsidR="00083AF5" w:rsidRPr="00E53210" w:rsidRDefault="00083AF5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</w:tcBorders>
          </w:tcPr>
          <w:p w:rsidR="00083AF5" w:rsidRPr="00E53210" w:rsidRDefault="00083AF5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2307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:rsidR="00083AF5" w:rsidRPr="00E53210" w:rsidRDefault="00083AF5" w:rsidP="00A046DE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  <w:r>
              <w:rPr>
                <w:rFonts w:eastAsia="Arial"/>
                <w:b w:val="0"/>
                <w:i w:val="0"/>
                <w:strike w:val="0"/>
              </w:rPr>
              <w:t>1089,7</w:t>
            </w:r>
          </w:p>
        </w:tc>
        <w:tc>
          <w:tcPr>
            <w:tcW w:w="13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AF5" w:rsidRDefault="00083A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3AF5" w:rsidRPr="00E53210" w:rsidTr="00F701FF">
        <w:trPr>
          <w:jc w:val="center"/>
        </w:trPr>
        <w:tc>
          <w:tcPr>
            <w:tcW w:w="90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3AF5" w:rsidRPr="00E53210" w:rsidRDefault="00083AF5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266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3AF5" w:rsidRPr="00E53210" w:rsidRDefault="00083AF5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2339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3AF5" w:rsidRPr="00E53210" w:rsidRDefault="00083AF5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3AF5" w:rsidRDefault="00083AF5">
            <w:pPr>
              <w:pStyle w:val="ConsPlusNormal"/>
              <w:ind w:firstLine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20" w:type="dxa"/>
            <w:tcBorders>
              <w:left w:val="single" w:sz="4" w:space="0" w:color="000000"/>
              <w:bottom w:val="single" w:sz="4" w:space="0" w:color="000000"/>
            </w:tcBorders>
          </w:tcPr>
          <w:p w:rsidR="00083AF5" w:rsidRPr="00E53210" w:rsidRDefault="00083AF5" w:rsidP="004F6AB9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  <w:r>
              <w:rPr>
                <w:rFonts w:eastAsia="Arial"/>
                <w:b w:val="0"/>
                <w:i w:val="0"/>
                <w:strike w:val="0"/>
              </w:rPr>
              <w:t>1139,4</w:t>
            </w:r>
          </w:p>
        </w:tc>
        <w:tc>
          <w:tcPr>
            <w:tcW w:w="1538" w:type="dxa"/>
            <w:tcBorders>
              <w:left w:val="single" w:sz="4" w:space="0" w:color="000000"/>
              <w:bottom w:val="single" w:sz="4" w:space="0" w:color="000000"/>
            </w:tcBorders>
          </w:tcPr>
          <w:p w:rsidR="00083AF5" w:rsidRPr="00E53210" w:rsidRDefault="00083AF5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</w:tcBorders>
          </w:tcPr>
          <w:p w:rsidR="00083AF5" w:rsidRPr="00E53210" w:rsidRDefault="00083AF5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2307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:rsidR="00083AF5" w:rsidRPr="00E53210" w:rsidRDefault="00083AF5" w:rsidP="00A046DE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  <w:r>
              <w:rPr>
                <w:rFonts w:eastAsia="Arial"/>
                <w:b w:val="0"/>
                <w:i w:val="0"/>
                <w:strike w:val="0"/>
              </w:rPr>
              <w:t>1139,4</w:t>
            </w:r>
          </w:p>
        </w:tc>
        <w:tc>
          <w:tcPr>
            <w:tcW w:w="13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AF5" w:rsidRDefault="00083A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257F" w:rsidRPr="00E53210" w:rsidTr="00F701FF">
        <w:trPr>
          <w:jc w:val="center"/>
        </w:trPr>
        <w:tc>
          <w:tcPr>
            <w:tcW w:w="90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257F" w:rsidRPr="00E53210" w:rsidRDefault="001E257F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266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257F" w:rsidRPr="00E53210" w:rsidRDefault="001E257F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2339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257F" w:rsidRPr="00E53210" w:rsidRDefault="001E257F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257F" w:rsidRDefault="001E257F">
            <w:pPr>
              <w:pStyle w:val="ConsPlusNormal"/>
              <w:ind w:firstLine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220" w:type="dxa"/>
            <w:tcBorders>
              <w:left w:val="single" w:sz="4" w:space="0" w:color="000000"/>
              <w:bottom w:val="single" w:sz="4" w:space="0" w:color="000000"/>
            </w:tcBorders>
          </w:tcPr>
          <w:p w:rsidR="001E257F" w:rsidRPr="00E53210" w:rsidRDefault="001E257F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538" w:type="dxa"/>
            <w:tcBorders>
              <w:left w:val="single" w:sz="4" w:space="0" w:color="000000"/>
              <w:bottom w:val="single" w:sz="4" w:space="0" w:color="000000"/>
            </w:tcBorders>
          </w:tcPr>
          <w:p w:rsidR="001E257F" w:rsidRPr="00E53210" w:rsidRDefault="001E257F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</w:tcBorders>
          </w:tcPr>
          <w:p w:rsidR="001E257F" w:rsidRPr="00E53210" w:rsidRDefault="001E257F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2307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:rsidR="001E257F" w:rsidRPr="00E53210" w:rsidRDefault="001E257F" w:rsidP="00B6790F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3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57F" w:rsidRDefault="001E25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147F" w:rsidRPr="00E53210" w:rsidTr="00F701FF">
        <w:trPr>
          <w:trHeight w:val="271"/>
          <w:jc w:val="center"/>
        </w:trPr>
        <w:tc>
          <w:tcPr>
            <w:tcW w:w="90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147F" w:rsidRPr="00E53210" w:rsidRDefault="00FD147F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266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147F" w:rsidRPr="00E53210" w:rsidRDefault="00FD147F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2339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147F" w:rsidRPr="00E53210" w:rsidRDefault="00FD147F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147F" w:rsidRDefault="00FD147F">
            <w:pPr>
              <w:pStyle w:val="ConsPlusNormal"/>
              <w:ind w:firstLine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20" w:type="dxa"/>
            <w:tcBorders>
              <w:left w:val="single" w:sz="4" w:space="0" w:color="000000"/>
              <w:bottom w:val="single" w:sz="4" w:space="0" w:color="000000"/>
            </w:tcBorders>
          </w:tcPr>
          <w:p w:rsidR="00FD147F" w:rsidRPr="00E53210" w:rsidRDefault="00FD147F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538" w:type="dxa"/>
            <w:tcBorders>
              <w:left w:val="single" w:sz="4" w:space="0" w:color="000000"/>
              <w:bottom w:val="single" w:sz="4" w:space="0" w:color="000000"/>
            </w:tcBorders>
          </w:tcPr>
          <w:p w:rsidR="00FD147F" w:rsidRPr="00E53210" w:rsidRDefault="00FD147F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</w:tcBorders>
          </w:tcPr>
          <w:p w:rsidR="00FD147F" w:rsidRPr="00E53210" w:rsidRDefault="00FD147F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2307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:rsidR="00FD147F" w:rsidRPr="00E53210" w:rsidRDefault="00FD147F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3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47F" w:rsidRDefault="00FD14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147F" w:rsidRPr="00E53210" w:rsidTr="00F701FF">
        <w:trPr>
          <w:jc w:val="center"/>
        </w:trPr>
        <w:tc>
          <w:tcPr>
            <w:tcW w:w="15264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47F" w:rsidRDefault="00FD147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</w:tr>
      <w:tr w:rsidR="00746B0F" w:rsidRPr="00E53210" w:rsidTr="00F701FF">
        <w:trPr>
          <w:trHeight w:val="556"/>
          <w:jc w:val="center"/>
        </w:trPr>
        <w:tc>
          <w:tcPr>
            <w:tcW w:w="90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46B0F" w:rsidRDefault="00746B0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3.1.1</w:t>
            </w:r>
          </w:p>
          <w:p w:rsidR="00746B0F" w:rsidRDefault="00746B0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46B0F" w:rsidRDefault="00746B0F">
            <w:pPr>
              <w:pStyle w:val="ConsPlusNormal"/>
              <w:ind w:firstLine="49"/>
              <w:rPr>
                <w:rFonts w:ascii="Times New Roman" w:hAnsi="Times New Roman" w:cs="Times New Roman"/>
                <w:sz w:val="24"/>
                <w:szCs w:val="24"/>
              </w:rPr>
            </w:pPr>
            <w:r w:rsidRPr="00E53210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Мероприятие: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Приведение транспортно-эксплуатационных показателей автомобильных дорог общего пользования местного значения в соответствии с нормативными требованиями</w:t>
            </w:r>
          </w:p>
        </w:tc>
        <w:tc>
          <w:tcPr>
            <w:tcW w:w="2339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46B0F" w:rsidRDefault="00746B0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46B0F" w:rsidRDefault="00746B0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46B0F" w:rsidRPr="00E53210" w:rsidRDefault="00746B0F" w:rsidP="00417A55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  <w:r>
              <w:rPr>
                <w:rFonts w:eastAsia="Arial"/>
                <w:b w:val="0"/>
                <w:i w:val="0"/>
                <w:strike w:val="0"/>
              </w:rPr>
              <w:t>3184,0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46B0F" w:rsidRPr="00E53210" w:rsidRDefault="00746B0F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46B0F" w:rsidRPr="00E53210" w:rsidRDefault="00746B0F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23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46B0F" w:rsidRPr="00E53210" w:rsidRDefault="00746B0F" w:rsidP="00417A55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  <w:r>
              <w:rPr>
                <w:rFonts w:eastAsia="Arial"/>
                <w:b w:val="0"/>
                <w:i w:val="0"/>
                <w:strike w:val="0"/>
              </w:rPr>
              <w:t>3184,0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6B0F" w:rsidRDefault="00746B0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6B0F" w:rsidRPr="00E53210" w:rsidTr="00F701FF">
        <w:trPr>
          <w:trHeight w:val="556"/>
          <w:jc w:val="center"/>
        </w:trPr>
        <w:tc>
          <w:tcPr>
            <w:tcW w:w="90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46B0F" w:rsidRPr="00E53210" w:rsidRDefault="00746B0F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266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46B0F" w:rsidRPr="00E53210" w:rsidRDefault="00746B0F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2339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46B0F" w:rsidRPr="00E53210" w:rsidRDefault="00746B0F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46B0F" w:rsidRDefault="00746B0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2020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46B0F" w:rsidRPr="00E53210" w:rsidRDefault="00746B0F" w:rsidP="00417A55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  <w:r>
              <w:rPr>
                <w:rFonts w:eastAsia="Arial"/>
                <w:b w:val="0"/>
                <w:i w:val="0"/>
                <w:strike w:val="0"/>
              </w:rPr>
              <w:t>954,9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46B0F" w:rsidRPr="00E53210" w:rsidRDefault="00746B0F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46B0F" w:rsidRPr="00E53210" w:rsidRDefault="00746B0F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23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46B0F" w:rsidRPr="00E53210" w:rsidRDefault="00746B0F" w:rsidP="00417A55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  <w:r>
              <w:rPr>
                <w:rFonts w:eastAsia="Arial"/>
                <w:b w:val="0"/>
                <w:i w:val="0"/>
                <w:strike w:val="0"/>
              </w:rPr>
              <w:t>954,9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6B0F" w:rsidRDefault="00746B0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6B0F" w:rsidRPr="00E53210" w:rsidTr="00F701FF">
        <w:trPr>
          <w:trHeight w:val="556"/>
          <w:jc w:val="center"/>
        </w:trPr>
        <w:tc>
          <w:tcPr>
            <w:tcW w:w="90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46B0F" w:rsidRPr="00E53210" w:rsidRDefault="00746B0F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266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46B0F" w:rsidRPr="00E53210" w:rsidRDefault="00746B0F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2339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46B0F" w:rsidRPr="00E53210" w:rsidRDefault="00746B0F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46B0F" w:rsidRDefault="00746B0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46B0F" w:rsidRPr="00E53210" w:rsidRDefault="00746B0F" w:rsidP="00417A55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  <w:r>
              <w:rPr>
                <w:rFonts w:eastAsia="Arial"/>
                <w:b w:val="0"/>
                <w:i w:val="0"/>
                <w:strike w:val="0"/>
              </w:rPr>
              <w:t>1089,7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46B0F" w:rsidRPr="00E53210" w:rsidRDefault="00746B0F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46B0F" w:rsidRPr="00E53210" w:rsidRDefault="00746B0F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23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46B0F" w:rsidRPr="00E53210" w:rsidRDefault="00746B0F" w:rsidP="00417A55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  <w:r>
              <w:rPr>
                <w:rFonts w:eastAsia="Arial"/>
                <w:b w:val="0"/>
                <w:i w:val="0"/>
                <w:strike w:val="0"/>
              </w:rPr>
              <w:t>1089,7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6B0F" w:rsidRDefault="00746B0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6B0F" w:rsidRPr="00E53210" w:rsidTr="00F701FF">
        <w:trPr>
          <w:jc w:val="center"/>
        </w:trPr>
        <w:tc>
          <w:tcPr>
            <w:tcW w:w="90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46B0F" w:rsidRPr="00E53210" w:rsidRDefault="00746B0F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266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46B0F" w:rsidRPr="00E53210" w:rsidRDefault="00746B0F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2339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46B0F" w:rsidRPr="00E53210" w:rsidRDefault="00746B0F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46B0F" w:rsidRDefault="00746B0F">
            <w:pPr>
              <w:pStyle w:val="ConsPlusNormal"/>
              <w:ind w:firstLine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46B0F" w:rsidRPr="00E53210" w:rsidRDefault="00746B0F" w:rsidP="00417A55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  <w:r>
              <w:rPr>
                <w:rFonts w:eastAsia="Arial"/>
                <w:b w:val="0"/>
                <w:i w:val="0"/>
                <w:strike w:val="0"/>
              </w:rPr>
              <w:t>1139,4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46B0F" w:rsidRPr="00E53210" w:rsidRDefault="00746B0F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46B0F" w:rsidRPr="00E53210" w:rsidRDefault="00746B0F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23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46B0F" w:rsidRPr="00E53210" w:rsidRDefault="00746B0F" w:rsidP="00417A55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  <w:r>
              <w:rPr>
                <w:rFonts w:eastAsia="Arial"/>
                <w:b w:val="0"/>
                <w:i w:val="0"/>
                <w:strike w:val="0"/>
              </w:rPr>
              <w:t>1139,4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6B0F" w:rsidRDefault="00746B0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257F" w:rsidRPr="00E53210" w:rsidTr="00F701FF">
        <w:trPr>
          <w:jc w:val="center"/>
        </w:trPr>
        <w:tc>
          <w:tcPr>
            <w:tcW w:w="90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257F" w:rsidRPr="00E53210" w:rsidRDefault="001E257F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266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257F" w:rsidRPr="00E53210" w:rsidRDefault="001E257F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2339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257F" w:rsidRPr="00E53210" w:rsidRDefault="001E257F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257F" w:rsidRDefault="001E257F">
            <w:pPr>
              <w:pStyle w:val="ConsPlusNormal"/>
              <w:ind w:firstLine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257F" w:rsidRPr="00E53210" w:rsidRDefault="001E257F" w:rsidP="00B6790F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257F" w:rsidRPr="00E53210" w:rsidRDefault="001E257F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257F" w:rsidRPr="00E53210" w:rsidRDefault="001E257F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23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257F" w:rsidRPr="00E53210" w:rsidRDefault="001E257F" w:rsidP="00B6790F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57F" w:rsidRDefault="001E25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257F" w:rsidRPr="00E53210" w:rsidTr="00F701FF">
        <w:trPr>
          <w:trHeight w:val="220"/>
          <w:jc w:val="center"/>
        </w:trPr>
        <w:tc>
          <w:tcPr>
            <w:tcW w:w="90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257F" w:rsidRPr="00E53210" w:rsidRDefault="001E257F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266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257F" w:rsidRPr="00E53210" w:rsidRDefault="001E257F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2339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257F" w:rsidRPr="00E53210" w:rsidRDefault="001E257F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257F" w:rsidRDefault="001E257F">
            <w:pPr>
              <w:pStyle w:val="ConsPlusNormal"/>
              <w:ind w:firstLine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257F" w:rsidRPr="00E53210" w:rsidRDefault="001E257F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257F" w:rsidRPr="00E53210" w:rsidRDefault="001E257F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257F" w:rsidRPr="00E53210" w:rsidRDefault="001E257F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23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257F" w:rsidRPr="00E53210" w:rsidRDefault="001E257F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57F" w:rsidRDefault="001E25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257F" w:rsidRPr="00E53210" w:rsidTr="00F701FF">
        <w:trPr>
          <w:trHeight w:val="285"/>
          <w:jc w:val="center"/>
        </w:trPr>
        <w:tc>
          <w:tcPr>
            <w:tcW w:w="90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257F" w:rsidRPr="00E53210" w:rsidRDefault="001E257F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266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257F" w:rsidRPr="00E53210" w:rsidRDefault="001E257F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2339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257F" w:rsidRPr="00E53210" w:rsidRDefault="001E257F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257F" w:rsidRDefault="001E257F">
            <w:pPr>
              <w:pStyle w:val="ConsPlusNormal"/>
              <w:ind w:firstLine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257F" w:rsidRPr="00E53210" w:rsidRDefault="001E257F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257F" w:rsidRPr="00E53210" w:rsidRDefault="001E257F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257F" w:rsidRPr="00E53210" w:rsidRDefault="001E257F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23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257F" w:rsidRPr="00E53210" w:rsidRDefault="001E257F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57F" w:rsidRDefault="001E25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257F" w:rsidRPr="00E53210" w:rsidTr="00F701FF">
        <w:trPr>
          <w:trHeight w:val="300"/>
          <w:jc w:val="center"/>
        </w:trPr>
        <w:tc>
          <w:tcPr>
            <w:tcW w:w="90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257F" w:rsidRPr="00E53210" w:rsidRDefault="001E257F">
            <w:pPr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>3.1.2</w:t>
            </w:r>
          </w:p>
        </w:tc>
        <w:tc>
          <w:tcPr>
            <w:tcW w:w="266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257F" w:rsidRPr="00E53210" w:rsidRDefault="001E257F" w:rsidP="001E257F">
            <w:pPr>
              <w:ind w:firstLine="49"/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 xml:space="preserve">Мероприятия Благоустройство </w:t>
            </w:r>
            <w:proofErr w:type="spellStart"/>
            <w:r w:rsidRPr="00E53210">
              <w:rPr>
                <w:rFonts w:eastAsia="Arial"/>
                <w:b w:val="0"/>
                <w:i w:val="0"/>
                <w:strike w:val="0"/>
              </w:rPr>
              <w:t>с</w:t>
            </w:r>
            <w:proofErr w:type="gramStart"/>
            <w:r w:rsidRPr="00E53210">
              <w:rPr>
                <w:rFonts w:eastAsia="Arial"/>
                <w:b w:val="0"/>
                <w:i w:val="0"/>
                <w:strike w:val="0"/>
              </w:rPr>
              <w:t>.</w:t>
            </w:r>
            <w:r>
              <w:rPr>
                <w:rFonts w:eastAsia="Arial"/>
                <w:b w:val="0"/>
                <w:i w:val="0"/>
                <w:strike w:val="0"/>
              </w:rPr>
              <w:t>У</w:t>
            </w:r>
            <w:proofErr w:type="gramEnd"/>
            <w:r>
              <w:rPr>
                <w:rFonts w:eastAsia="Arial"/>
                <w:b w:val="0"/>
                <w:i w:val="0"/>
                <w:strike w:val="0"/>
              </w:rPr>
              <w:t>шинка</w:t>
            </w:r>
            <w:proofErr w:type="spellEnd"/>
          </w:p>
        </w:tc>
        <w:tc>
          <w:tcPr>
            <w:tcW w:w="2339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257F" w:rsidRPr="00E53210" w:rsidRDefault="001E257F">
            <w:pPr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257F" w:rsidRPr="00E53210" w:rsidRDefault="001E257F">
            <w:pPr>
              <w:widowControl w:val="0"/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>Итого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257F" w:rsidRPr="00E53210" w:rsidRDefault="001E257F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257F" w:rsidRPr="00E53210" w:rsidRDefault="001E257F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257F" w:rsidRPr="00E53210" w:rsidRDefault="001E257F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23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257F" w:rsidRPr="00E53210" w:rsidRDefault="001E257F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57F" w:rsidRDefault="001E25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257F" w:rsidRPr="00E53210" w:rsidTr="00F701FF">
        <w:trPr>
          <w:trHeight w:val="300"/>
          <w:jc w:val="center"/>
        </w:trPr>
        <w:tc>
          <w:tcPr>
            <w:tcW w:w="90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257F" w:rsidRPr="00E53210" w:rsidRDefault="001E257F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266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257F" w:rsidRPr="00E53210" w:rsidRDefault="001E257F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2339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257F" w:rsidRPr="00E53210" w:rsidRDefault="001E257F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257F" w:rsidRDefault="001E257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2020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257F" w:rsidRPr="00E53210" w:rsidRDefault="001E257F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257F" w:rsidRPr="00E53210" w:rsidRDefault="001E257F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257F" w:rsidRPr="00E53210" w:rsidRDefault="001E257F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23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257F" w:rsidRPr="00E53210" w:rsidRDefault="001E257F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57F" w:rsidRDefault="001E25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257F" w:rsidRPr="00E53210" w:rsidTr="00F701FF">
        <w:trPr>
          <w:trHeight w:val="300"/>
          <w:jc w:val="center"/>
        </w:trPr>
        <w:tc>
          <w:tcPr>
            <w:tcW w:w="90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257F" w:rsidRPr="00E53210" w:rsidRDefault="001E257F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266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257F" w:rsidRPr="00E53210" w:rsidRDefault="001E257F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2339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257F" w:rsidRPr="00E53210" w:rsidRDefault="001E257F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257F" w:rsidRDefault="001E257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257F" w:rsidRPr="00E53210" w:rsidRDefault="001E257F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257F" w:rsidRPr="00E53210" w:rsidRDefault="001E257F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257F" w:rsidRPr="00E53210" w:rsidRDefault="001E257F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23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257F" w:rsidRPr="00E53210" w:rsidRDefault="001E257F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57F" w:rsidRDefault="001E25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257F" w:rsidRPr="00E53210" w:rsidTr="00F701FF">
        <w:trPr>
          <w:trHeight w:val="270"/>
          <w:jc w:val="center"/>
        </w:trPr>
        <w:tc>
          <w:tcPr>
            <w:tcW w:w="90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257F" w:rsidRPr="00E53210" w:rsidRDefault="001E257F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266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257F" w:rsidRPr="00E53210" w:rsidRDefault="001E257F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2339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257F" w:rsidRPr="00E53210" w:rsidRDefault="001E257F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257F" w:rsidRDefault="001E257F">
            <w:pPr>
              <w:pStyle w:val="ConsPlusNormal"/>
              <w:ind w:firstLine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257F" w:rsidRPr="00E53210" w:rsidRDefault="001E257F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257F" w:rsidRPr="00E53210" w:rsidRDefault="001E257F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257F" w:rsidRPr="00E53210" w:rsidRDefault="001E257F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23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257F" w:rsidRPr="00E53210" w:rsidRDefault="001E257F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57F" w:rsidRDefault="001E25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257F" w:rsidRPr="00E53210" w:rsidTr="00F701FF">
        <w:trPr>
          <w:trHeight w:val="255"/>
          <w:jc w:val="center"/>
        </w:trPr>
        <w:tc>
          <w:tcPr>
            <w:tcW w:w="90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257F" w:rsidRPr="00E53210" w:rsidRDefault="001E257F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266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257F" w:rsidRPr="00E53210" w:rsidRDefault="001E257F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2339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257F" w:rsidRPr="00E53210" w:rsidRDefault="001E257F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257F" w:rsidRDefault="001E257F">
            <w:pPr>
              <w:pStyle w:val="ConsPlusNormal"/>
              <w:ind w:firstLine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257F" w:rsidRPr="00E53210" w:rsidRDefault="001E257F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257F" w:rsidRPr="00E53210" w:rsidRDefault="001E257F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257F" w:rsidRPr="00E53210" w:rsidRDefault="001E257F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23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257F" w:rsidRPr="00E53210" w:rsidRDefault="001E257F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57F" w:rsidRDefault="001E25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257F" w:rsidRPr="00E53210" w:rsidTr="00F701FF">
        <w:trPr>
          <w:trHeight w:val="285"/>
          <w:jc w:val="center"/>
        </w:trPr>
        <w:tc>
          <w:tcPr>
            <w:tcW w:w="90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257F" w:rsidRPr="00E53210" w:rsidRDefault="001E257F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266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257F" w:rsidRPr="00E53210" w:rsidRDefault="001E257F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2339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257F" w:rsidRPr="00E53210" w:rsidRDefault="001E257F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257F" w:rsidRDefault="001E257F">
            <w:pPr>
              <w:pStyle w:val="ConsPlusNormal"/>
              <w:ind w:firstLine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257F" w:rsidRPr="00E53210" w:rsidRDefault="001E257F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257F" w:rsidRPr="00E53210" w:rsidRDefault="001E257F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257F" w:rsidRPr="00E53210" w:rsidRDefault="001E257F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23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257F" w:rsidRPr="00E53210" w:rsidRDefault="001E257F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57F" w:rsidRDefault="001E25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257F" w:rsidRPr="00E53210" w:rsidTr="00083AF5">
        <w:trPr>
          <w:trHeight w:val="441"/>
          <w:jc w:val="center"/>
        </w:trPr>
        <w:tc>
          <w:tcPr>
            <w:tcW w:w="90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257F" w:rsidRPr="00E53210" w:rsidRDefault="001E257F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266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257F" w:rsidRPr="00E53210" w:rsidRDefault="001E257F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2339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257F" w:rsidRPr="00E53210" w:rsidRDefault="001E257F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257F" w:rsidRDefault="001E257F">
            <w:pPr>
              <w:pStyle w:val="ConsPlusNormal"/>
              <w:ind w:firstLine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257F" w:rsidRPr="00E53210" w:rsidRDefault="001E257F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257F" w:rsidRPr="00E53210" w:rsidRDefault="001E257F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257F" w:rsidRPr="00E53210" w:rsidRDefault="001E257F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23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257F" w:rsidRPr="00E53210" w:rsidRDefault="001E257F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57F" w:rsidRDefault="001E25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6B0F" w:rsidRPr="00E53210" w:rsidTr="00F701FF">
        <w:trPr>
          <w:jc w:val="center"/>
        </w:trPr>
        <w:tc>
          <w:tcPr>
            <w:tcW w:w="3565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46B0F" w:rsidRDefault="00746B0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Всего по подпрограмме 3:</w:t>
            </w:r>
          </w:p>
        </w:tc>
        <w:tc>
          <w:tcPr>
            <w:tcW w:w="2339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46B0F" w:rsidRDefault="00746B0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46B0F" w:rsidRDefault="00746B0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46B0F" w:rsidRPr="00E53210" w:rsidRDefault="00746B0F" w:rsidP="00417A55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  <w:r>
              <w:rPr>
                <w:rFonts w:eastAsia="Arial"/>
                <w:b w:val="0"/>
                <w:i w:val="0"/>
                <w:strike w:val="0"/>
              </w:rPr>
              <w:t>3184,0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46B0F" w:rsidRPr="00E53210" w:rsidRDefault="00746B0F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46B0F" w:rsidRPr="00E53210" w:rsidRDefault="00746B0F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23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46B0F" w:rsidRPr="00E53210" w:rsidRDefault="00746B0F" w:rsidP="00417A55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  <w:r>
              <w:rPr>
                <w:rFonts w:eastAsia="Arial"/>
                <w:b w:val="0"/>
                <w:i w:val="0"/>
                <w:strike w:val="0"/>
              </w:rPr>
              <w:t>3184,0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6B0F" w:rsidRDefault="00746B0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6B0F" w:rsidRPr="00E53210" w:rsidTr="00F701FF">
        <w:trPr>
          <w:jc w:val="center"/>
        </w:trPr>
        <w:tc>
          <w:tcPr>
            <w:tcW w:w="3565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46B0F" w:rsidRPr="00E53210" w:rsidRDefault="00746B0F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2339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46B0F" w:rsidRPr="00E53210" w:rsidRDefault="00746B0F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46B0F" w:rsidRDefault="00746B0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2020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46B0F" w:rsidRPr="00E53210" w:rsidRDefault="00746B0F" w:rsidP="00417A55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  <w:r>
              <w:rPr>
                <w:rFonts w:eastAsia="Arial"/>
                <w:b w:val="0"/>
                <w:i w:val="0"/>
                <w:strike w:val="0"/>
              </w:rPr>
              <w:t>954,9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46B0F" w:rsidRPr="00E53210" w:rsidRDefault="00746B0F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46B0F" w:rsidRPr="00E53210" w:rsidRDefault="00746B0F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23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46B0F" w:rsidRPr="00E53210" w:rsidRDefault="00746B0F" w:rsidP="00417A55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  <w:r>
              <w:rPr>
                <w:rFonts w:eastAsia="Arial"/>
                <w:b w:val="0"/>
                <w:i w:val="0"/>
                <w:strike w:val="0"/>
              </w:rPr>
              <w:t>954,9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6B0F" w:rsidRDefault="00746B0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6B0F" w:rsidRPr="00E53210" w:rsidTr="00F701FF">
        <w:trPr>
          <w:jc w:val="center"/>
        </w:trPr>
        <w:tc>
          <w:tcPr>
            <w:tcW w:w="3565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46B0F" w:rsidRPr="00E53210" w:rsidRDefault="00746B0F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2339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46B0F" w:rsidRPr="00E53210" w:rsidRDefault="00746B0F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46B0F" w:rsidRDefault="00746B0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46B0F" w:rsidRPr="00E53210" w:rsidRDefault="00746B0F" w:rsidP="00417A55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  <w:r>
              <w:rPr>
                <w:rFonts w:eastAsia="Arial"/>
                <w:b w:val="0"/>
                <w:i w:val="0"/>
                <w:strike w:val="0"/>
              </w:rPr>
              <w:t>1089,7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46B0F" w:rsidRPr="00E53210" w:rsidRDefault="00746B0F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46B0F" w:rsidRPr="00E53210" w:rsidRDefault="00746B0F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23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46B0F" w:rsidRPr="00E53210" w:rsidRDefault="00746B0F" w:rsidP="00A046DE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  <w:r>
              <w:rPr>
                <w:rFonts w:eastAsia="Arial"/>
                <w:b w:val="0"/>
                <w:i w:val="0"/>
                <w:strike w:val="0"/>
              </w:rPr>
              <w:t>1089,7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6B0F" w:rsidRDefault="00746B0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6B0F" w:rsidRPr="00E53210" w:rsidTr="00F701FF">
        <w:trPr>
          <w:jc w:val="center"/>
        </w:trPr>
        <w:tc>
          <w:tcPr>
            <w:tcW w:w="3565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46B0F" w:rsidRPr="00E53210" w:rsidRDefault="00746B0F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2339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46B0F" w:rsidRPr="00E53210" w:rsidRDefault="00746B0F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46B0F" w:rsidRDefault="00746B0F">
            <w:pPr>
              <w:pStyle w:val="ConsPlusNormal"/>
              <w:ind w:firstLine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46B0F" w:rsidRPr="00E53210" w:rsidRDefault="00746B0F" w:rsidP="00417A55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  <w:r>
              <w:rPr>
                <w:rFonts w:eastAsia="Arial"/>
                <w:b w:val="0"/>
                <w:i w:val="0"/>
                <w:strike w:val="0"/>
              </w:rPr>
              <w:t>1139,4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46B0F" w:rsidRPr="00E53210" w:rsidRDefault="00746B0F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46B0F" w:rsidRPr="00E53210" w:rsidRDefault="00746B0F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23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46B0F" w:rsidRPr="00E53210" w:rsidRDefault="00746B0F" w:rsidP="00A046DE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  <w:r>
              <w:rPr>
                <w:rFonts w:eastAsia="Arial"/>
                <w:b w:val="0"/>
                <w:i w:val="0"/>
                <w:strike w:val="0"/>
              </w:rPr>
              <w:t>1139,4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6B0F" w:rsidRDefault="00746B0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257F" w:rsidRPr="00E53210" w:rsidTr="00F701FF">
        <w:trPr>
          <w:jc w:val="center"/>
        </w:trPr>
        <w:tc>
          <w:tcPr>
            <w:tcW w:w="3565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257F" w:rsidRPr="00E53210" w:rsidRDefault="001E257F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2339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257F" w:rsidRPr="00E53210" w:rsidRDefault="001E257F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257F" w:rsidRDefault="001E257F">
            <w:pPr>
              <w:pStyle w:val="ConsPlusNormal"/>
              <w:ind w:firstLine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257F" w:rsidRPr="00E53210" w:rsidRDefault="001E257F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257F" w:rsidRPr="00E53210" w:rsidRDefault="001E257F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257F" w:rsidRPr="00E53210" w:rsidRDefault="001E257F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23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257F" w:rsidRPr="00E53210" w:rsidRDefault="001E257F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57F" w:rsidRDefault="001E25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257F" w:rsidRPr="00E53210" w:rsidTr="00F701FF">
        <w:trPr>
          <w:jc w:val="center"/>
        </w:trPr>
        <w:tc>
          <w:tcPr>
            <w:tcW w:w="3565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257F" w:rsidRPr="00E53210" w:rsidRDefault="001E257F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2339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257F" w:rsidRPr="00E53210" w:rsidRDefault="001E257F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257F" w:rsidRDefault="001E257F">
            <w:pPr>
              <w:pStyle w:val="ConsPlusNormal"/>
              <w:ind w:firstLine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257F" w:rsidRPr="00E53210" w:rsidRDefault="001E257F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257F" w:rsidRPr="00E53210" w:rsidRDefault="001E257F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257F" w:rsidRPr="00E53210" w:rsidRDefault="001E257F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23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257F" w:rsidRPr="00E53210" w:rsidRDefault="001E257F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57F" w:rsidRDefault="001E25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257F" w:rsidRPr="00E53210" w:rsidTr="00F701FF">
        <w:trPr>
          <w:jc w:val="center"/>
        </w:trPr>
        <w:tc>
          <w:tcPr>
            <w:tcW w:w="3565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257F" w:rsidRPr="00E53210" w:rsidRDefault="001E257F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2339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257F" w:rsidRPr="00E53210" w:rsidRDefault="001E257F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257F" w:rsidRDefault="001E257F">
            <w:pPr>
              <w:pStyle w:val="ConsPlusNormal"/>
              <w:ind w:firstLine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257F" w:rsidRPr="00E53210" w:rsidRDefault="001E257F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257F" w:rsidRPr="00E53210" w:rsidRDefault="001E257F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257F" w:rsidRPr="00E53210" w:rsidRDefault="001E257F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23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257F" w:rsidRPr="00E53210" w:rsidRDefault="001E257F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57F" w:rsidRDefault="001E25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257F" w:rsidRPr="00E53210" w:rsidTr="00F701FF">
        <w:trPr>
          <w:jc w:val="center"/>
        </w:trPr>
        <w:tc>
          <w:tcPr>
            <w:tcW w:w="15264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57F" w:rsidRPr="00E53210" w:rsidRDefault="001E257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210">
              <w:rPr>
                <w:rFonts w:ascii="Times New Roman" w:hAnsi="Times New Roman" w:cs="Times New Roman"/>
                <w:sz w:val="24"/>
                <w:szCs w:val="24"/>
              </w:rPr>
              <w:t>Подпрограмма 5 «Исполнение отдельных государственных полномочий в соответствии с федеральным и региональным законодательством»</w:t>
            </w:r>
          </w:p>
        </w:tc>
      </w:tr>
      <w:tr w:rsidR="001E257F" w:rsidRPr="00E53210" w:rsidTr="00F701FF">
        <w:trPr>
          <w:jc w:val="center"/>
        </w:trPr>
        <w:tc>
          <w:tcPr>
            <w:tcW w:w="15264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57F" w:rsidRDefault="001E257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</w:t>
            </w:r>
            <w:r w:rsidRPr="00E53210">
              <w:rPr>
                <w:rFonts w:ascii="Times New Roman" w:hAnsi="Times New Roman" w:cs="Times New Roman"/>
                <w:sz w:val="24"/>
                <w:szCs w:val="24"/>
              </w:rPr>
              <w:t xml:space="preserve"> Цель подпрограммы: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Обеспечение осуществления отдельных государственных полномочий, переданных органам местного самоуправления Ушинского сельсовета федеральными законами и законами Пензенской области.                                  </w:t>
            </w:r>
          </w:p>
        </w:tc>
      </w:tr>
      <w:tr w:rsidR="001E257F" w:rsidRPr="00E53210" w:rsidTr="00F701FF">
        <w:trPr>
          <w:jc w:val="center"/>
        </w:trPr>
        <w:tc>
          <w:tcPr>
            <w:tcW w:w="15264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57F" w:rsidRDefault="001E257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Задача подпрограммы                                         </w:t>
            </w:r>
          </w:p>
        </w:tc>
      </w:tr>
      <w:tr w:rsidR="00083AF5" w:rsidRPr="00E53210" w:rsidTr="00F701FF">
        <w:trPr>
          <w:trHeight w:val="285"/>
          <w:jc w:val="center"/>
        </w:trPr>
        <w:tc>
          <w:tcPr>
            <w:tcW w:w="8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3AF5" w:rsidRPr="00E53210" w:rsidRDefault="00083AF5">
            <w:pPr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>5.1.</w:t>
            </w:r>
          </w:p>
        </w:tc>
        <w:tc>
          <w:tcPr>
            <w:tcW w:w="2671" w:type="dxa"/>
            <w:gridSpan w:val="3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:rsidR="00083AF5" w:rsidRPr="00E53210" w:rsidRDefault="00083AF5">
            <w:pPr>
              <w:widowControl w:val="0"/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>Реализация подпрограммы «Исполнение отдельных государственных полномочий в соответствии с федеральным и региональным законодательством»</w:t>
            </w:r>
          </w:p>
        </w:tc>
        <w:tc>
          <w:tcPr>
            <w:tcW w:w="2339" w:type="dxa"/>
            <w:gridSpan w:val="3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:rsidR="00083AF5" w:rsidRPr="00E53210" w:rsidRDefault="00083AF5">
            <w:pPr>
              <w:widowControl w:val="0"/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 xml:space="preserve">Администрация Ушинского сельсовета </w:t>
            </w:r>
            <w:proofErr w:type="spellStart"/>
            <w:r w:rsidRPr="00E53210">
              <w:rPr>
                <w:rFonts w:eastAsia="Arial"/>
                <w:b w:val="0"/>
                <w:i w:val="0"/>
                <w:strike w:val="0"/>
              </w:rPr>
              <w:t>Земетчинского</w:t>
            </w:r>
            <w:proofErr w:type="spellEnd"/>
            <w:r w:rsidRPr="00E53210">
              <w:rPr>
                <w:rFonts w:eastAsia="Arial"/>
                <w:b w:val="0"/>
                <w:i w:val="0"/>
                <w:strike w:val="0"/>
              </w:rPr>
              <w:t xml:space="preserve"> района Пензенской области</w:t>
            </w:r>
          </w:p>
        </w:tc>
        <w:tc>
          <w:tcPr>
            <w:tcW w:w="1655" w:type="dxa"/>
            <w:tcBorders>
              <w:left w:val="single" w:sz="4" w:space="0" w:color="000000"/>
              <w:bottom w:val="single" w:sz="4" w:space="0" w:color="000000"/>
            </w:tcBorders>
          </w:tcPr>
          <w:p w:rsidR="00083AF5" w:rsidRPr="00E53210" w:rsidRDefault="00083AF5">
            <w:pPr>
              <w:widowControl w:val="0"/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>Итого</w:t>
            </w:r>
          </w:p>
        </w:tc>
        <w:tc>
          <w:tcPr>
            <w:tcW w:w="1220" w:type="dxa"/>
            <w:tcBorders>
              <w:left w:val="single" w:sz="4" w:space="0" w:color="000000"/>
              <w:bottom w:val="single" w:sz="4" w:space="0" w:color="000000"/>
            </w:tcBorders>
          </w:tcPr>
          <w:p w:rsidR="00083AF5" w:rsidRPr="00E53210" w:rsidRDefault="00083AF5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  <w:r>
              <w:rPr>
                <w:rFonts w:eastAsia="Arial"/>
                <w:b w:val="0"/>
                <w:i w:val="0"/>
                <w:strike w:val="0"/>
              </w:rPr>
              <w:t>254,8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3AF5" w:rsidRPr="00E53210" w:rsidRDefault="00083AF5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</w:tcBorders>
          </w:tcPr>
          <w:p w:rsidR="00083AF5" w:rsidRPr="00E53210" w:rsidRDefault="00083AF5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23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3AF5" w:rsidRPr="00E53210" w:rsidRDefault="00083AF5" w:rsidP="00A046DE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  <w:r>
              <w:rPr>
                <w:rFonts w:eastAsia="Arial"/>
                <w:b w:val="0"/>
                <w:i w:val="0"/>
                <w:strike w:val="0"/>
              </w:rPr>
              <w:t>254,8</w:t>
            </w:r>
          </w:p>
        </w:tc>
        <w:tc>
          <w:tcPr>
            <w:tcW w:w="13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AF5" w:rsidRDefault="00083A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3AF5" w:rsidRPr="00E53210" w:rsidTr="00F701FF">
        <w:trPr>
          <w:trHeight w:val="285"/>
          <w:jc w:val="center"/>
        </w:trPr>
        <w:tc>
          <w:tcPr>
            <w:tcW w:w="8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3AF5" w:rsidRPr="00E53210" w:rsidRDefault="00083AF5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2671" w:type="dxa"/>
            <w:gridSpan w:val="3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083AF5" w:rsidRPr="00E53210" w:rsidRDefault="00083AF5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2339" w:type="dxa"/>
            <w:gridSpan w:val="3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083AF5" w:rsidRPr="00E53210" w:rsidRDefault="00083AF5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3AF5" w:rsidRDefault="00083AF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2020</w:t>
            </w:r>
          </w:p>
        </w:tc>
        <w:tc>
          <w:tcPr>
            <w:tcW w:w="1220" w:type="dxa"/>
            <w:tcBorders>
              <w:left w:val="single" w:sz="4" w:space="0" w:color="000000"/>
              <w:bottom w:val="single" w:sz="4" w:space="0" w:color="000000"/>
            </w:tcBorders>
          </w:tcPr>
          <w:p w:rsidR="00083AF5" w:rsidRPr="00E53210" w:rsidRDefault="00083AF5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  <w:r>
              <w:rPr>
                <w:rFonts w:eastAsia="Arial"/>
                <w:b w:val="0"/>
                <w:i w:val="0"/>
                <w:strike w:val="0"/>
              </w:rPr>
              <w:t>88,7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3AF5" w:rsidRPr="00E53210" w:rsidRDefault="00083AF5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</w:tcBorders>
          </w:tcPr>
          <w:p w:rsidR="00083AF5" w:rsidRPr="00E53210" w:rsidRDefault="00083AF5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23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3AF5" w:rsidRPr="00E53210" w:rsidRDefault="00083AF5" w:rsidP="00A046DE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  <w:r>
              <w:rPr>
                <w:rFonts w:eastAsia="Arial"/>
                <w:b w:val="0"/>
                <w:i w:val="0"/>
                <w:strike w:val="0"/>
              </w:rPr>
              <w:t>88,7</w:t>
            </w:r>
          </w:p>
        </w:tc>
        <w:tc>
          <w:tcPr>
            <w:tcW w:w="13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AF5" w:rsidRDefault="00083A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3AF5" w:rsidRPr="00E53210" w:rsidTr="00F701FF">
        <w:trPr>
          <w:trHeight w:val="285"/>
          <w:jc w:val="center"/>
        </w:trPr>
        <w:tc>
          <w:tcPr>
            <w:tcW w:w="8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3AF5" w:rsidRPr="00E53210" w:rsidRDefault="00083AF5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2671" w:type="dxa"/>
            <w:gridSpan w:val="3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083AF5" w:rsidRPr="00E53210" w:rsidRDefault="00083AF5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2339" w:type="dxa"/>
            <w:gridSpan w:val="3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083AF5" w:rsidRPr="00E53210" w:rsidRDefault="00083AF5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3AF5" w:rsidRDefault="00083AF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20" w:type="dxa"/>
            <w:tcBorders>
              <w:left w:val="single" w:sz="4" w:space="0" w:color="000000"/>
              <w:bottom w:val="single" w:sz="4" w:space="0" w:color="000000"/>
            </w:tcBorders>
          </w:tcPr>
          <w:p w:rsidR="00083AF5" w:rsidRPr="00E53210" w:rsidRDefault="00083AF5" w:rsidP="00083AF5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  <w:r>
              <w:rPr>
                <w:rFonts w:eastAsia="Arial"/>
                <w:b w:val="0"/>
                <w:i w:val="0"/>
                <w:strike w:val="0"/>
              </w:rPr>
              <w:t>81,5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3AF5" w:rsidRPr="00E53210" w:rsidRDefault="00083AF5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</w:tcBorders>
          </w:tcPr>
          <w:p w:rsidR="00083AF5" w:rsidRPr="00E53210" w:rsidRDefault="00083AF5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23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3AF5" w:rsidRPr="00E53210" w:rsidRDefault="00083AF5" w:rsidP="00A046DE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  <w:r>
              <w:rPr>
                <w:rFonts w:eastAsia="Arial"/>
                <w:b w:val="0"/>
                <w:i w:val="0"/>
                <w:strike w:val="0"/>
              </w:rPr>
              <w:t>81,5</w:t>
            </w:r>
          </w:p>
        </w:tc>
        <w:tc>
          <w:tcPr>
            <w:tcW w:w="13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AF5" w:rsidRDefault="00083A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3AF5" w:rsidRPr="00E53210" w:rsidTr="00F701FF">
        <w:trPr>
          <w:trHeight w:val="255"/>
          <w:jc w:val="center"/>
        </w:trPr>
        <w:tc>
          <w:tcPr>
            <w:tcW w:w="8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3AF5" w:rsidRPr="00E53210" w:rsidRDefault="00083AF5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267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3AF5" w:rsidRPr="00E53210" w:rsidRDefault="00083AF5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2339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3AF5" w:rsidRPr="00E53210" w:rsidRDefault="00083AF5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3AF5" w:rsidRDefault="00083AF5">
            <w:pPr>
              <w:pStyle w:val="ConsPlusNormal"/>
              <w:ind w:firstLine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20" w:type="dxa"/>
            <w:tcBorders>
              <w:left w:val="single" w:sz="4" w:space="0" w:color="000000"/>
              <w:bottom w:val="single" w:sz="4" w:space="0" w:color="000000"/>
            </w:tcBorders>
          </w:tcPr>
          <w:p w:rsidR="00083AF5" w:rsidRPr="00E53210" w:rsidRDefault="00083AF5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  <w:r>
              <w:rPr>
                <w:rFonts w:eastAsia="Arial"/>
                <w:b w:val="0"/>
                <w:i w:val="0"/>
                <w:strike w:val="0"/>
              </w:rPr>
              <w:t>84,6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3AF5" w:rsidRPr="00E53210" w:rsidRDefault="00083AF5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</w:tcBorders>
          </w:tcPr>
          <w:p w:rsidR="00083AF5" w:rsidRPr="00E53210" w:rsidRDefault="00083AF5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23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3AF5" w:rsidRPr="00E53210" w:rsidRDefault="00083AF5" w:rsidP="00A046DE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  <w:r>
              <w:rPr>
                <w:rFonts w:eastAsia="Arial"/>
                <w:b w:val="0"/>
                <w:i w:val="0"/>
                <w:strike w:val="0"/>
              </w:rPr>
              <w:t>84,6</w:t>
            </w:r>
          </w:p>
        </w:tc>
        <w:tc>
          <w:tcPr>
            <w:tcW w:w="13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AF5" w:rsidRDefault="00083A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790F" w:rsidRPr="00E53210" w:rsidTr="00F701FF">
        <w:trPr>
          <w:trHeight w:val="270"/>
          <w:jc w:val="center"/>
        </w:trPr>
        <w:tc>
          <w:tcPr>
            <w:tcW w:w="8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6790F" w:rsidRPr="00E53210" w:rsidRDefault="00B6790F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267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6790F" w:rsidRPr="00E53210" w:rsidRDefault="00B6790F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2339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6790F" w:rsidRPr="00E53210" w:rsidRDefault="00B6790F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6790F" w:rsidRDefault="00B6790F">
            <w:pPr>
              <w:pStyle w:val="ConsPlusNormal"/>
              <w:ind w:firstLine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220" w:type="dxa"/>
            <w:tcBorders>
              <w:left w:val="single" w:sz="4" w:space="0" w:color="000000"/>
              <w:bottom w:val="single" w:sz="4" w:space="0" w:color="000000"/>
            </w:tcBorders>
          </w:tcPr>
          <w:p w:rsidR="00B6790F" w:rsidRPr="00E53210" w:rsidRDefault="00B6790F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6790F" w:rsidRPr="00E53210" w:rsidRDefault="00B6790F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</w:tcBorders>
          </w:tcPr>
          <w:p w:rsidR="00B6790F" w:rsidRPr="00E53210" w:rsidRDefault="00B6790F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23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6790F" w:rsidRPr="00E53210" w:rsidRDefault="00B6790F" w:rsidP="00B6790F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3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90F" w:rsidRDefault="00B6790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257F" w:rsidRPr="00E53210" w:rsidTr="00F701FF">
        <w:trPr>
          <w:trHeight w:val="285"/>
          <w:jc w:val="center"/>
        </w:trPr>
        <w:tc>
          <w:tcPr>
            <w:tcW w:w="8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257F" w:rsidRPr="00E53210" w:rsidRDefault="001E257F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267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257F" w:rsidRPr="00E53210" w:rsidRDefault="001E257F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2339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257F" w:rsidRPr="00E53210" w:rsidRDefault="001E257F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257F" w:rsidRDefault="001E257F">
            <w:pPr>
              <w:pStyle w:val="ConsPlusNormal"/>
              <w:ind w:firstLine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20" w:type="dxa"/>
            <w:tcBorders>
              <w:left w:val="single" w:sz="4" w:space="0" w:color="000000"/>
              <w:bottom w:val="single" w:sz="4" w:space="0" w:color="000000"/>
            </w:tcBorders>
          </w:tcPr>
          <w:p w:rsidR="001E257F" w:rsidRPr="00E53210" w:rsidRDefault="001E257F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257F" w:rsidRPr="00E53210" w:rsidRDefault="001E257F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</w:tcBorders>
          </w:tcPr>
          <w:p w:rsidR="001E257F" w:rsidRPr="00E53210" w:rsidRDefault="001E257F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23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257F" w:rsidRPr="00E53210" w:rsidRDefault="001E257F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3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57F" w:rsidRDefault="001E25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257F" w:rsidRPr="00E53210" w:rsidTr="00F701FF">
        <w:trPr>
          <w:trHeight w:val="315"/>
          <w:jc w:val="center"/>
        </w:trPr>
        <w:tc>
          <w:tcPr>
            <w:tcW w:w="8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257F" w:rsidRPr="00E53210" w:rsidRDefault="001E257F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267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257F" w:rsidRPr="00E53210" w:rsidRDefault="001E257F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2339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257F" w:rsidRPr="00E53210" w:rsidRDefault="001E257F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257F" w:rsidRDefault="001E257F">
            <w:pPr>
              <w:pStyle w:val="ConsPlusNormal"/>
              <w:ind w:firstLine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220" w:type="dxa"/>
            <w:tcBorders>
              <w:left w:val="single" w:sz="4" w:space="0" w:color="000000"/>
              <w:bottom w:val="single" w:sz="4" w:space="0" w:color="000000"/>
            </w:tcBorders>
          </w:tcPr>
          <w:p w:rsidR="001E257F" w:rsidRPr="00E53210" w:rsidRDefault="001E257F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257F" w:rsidRPr="00E53210" w:rsidRDefault="001E257F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</w:tcBorders>
          </w:tcPr>
          <w:p w:rsidR="001E257F" w:rsidRPr="00E53210" w:rsidRDefault="001E257F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23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257F" w:rsidRPr="00E53210" w:rsidRDefault="001E257F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3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57F" w:rsidRDefault="001E25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257F" w:rsidRPr="00E53210" w:rsidTr="00F701FF">
        <w:trPr>
          <w:jc w:val="center"/>
        </w:trPr>
        <w:tc>
          <w:tcPr>
            <w:tcW w:w="15264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57F" w:rsidRDefault="001E257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</w:tr>
      <w:tr w:rsidR="00083AF5" w:rsidRPr="00E53210" w:rsidTr="00F701FF">
        <w:trPr>
          <w:trHeight w:val="315"/>
          <w:jc w:val="center"/>
        </w:trPr>
        <w:tc>
          <w:tcPr>
            <w:tcW w:w="8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3AF5" w:rsidRPr="00E53210" w:rsidRDefault="00083AF5">
            <w:pPr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>5.1.1</w:t>
            </w:r>
          </w:p>
        </w:tc>
        <w:tc>
          <w:tcPr>
            <w:tcW w:w="2671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3AF5" w:rsidRPr="00E53210" w:rsidRDefault="00083AF5">
            <w:pPr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>Мероприятие: Исполнение отдельных государственных полномочий</w:t>
            </w:r>
          </w:p>
        </w:tc>
        <w:tc>
          <w:tcPr>
            <w:tcW w:w="2339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3AF5" w:rsidRPr="00E53210" w:rsidRDefault="00083AF5">
            <w:pPr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 xml:space="preserve">Администрация Ушинского сельсовета </w:t>
            </w:r>
            <w:proofErr w:type="spellStart"/>
            <w:r w:rsidRPr="00E53210">
              <w:rPr>
                <w:rFonts w:eastAsia="Arial"/>
                <w:b w:val="0"/>
                <w:i w:val="0"/>
                <w:strike w:val="0"/>
              </w:rPr>
              <w:t>Земетчинского</w:t>
            </w:r>
            <w:proofErr w:type="spellEnd"/>
            <w:r w:rsidRPr="00E53210">
              <w:rPr>
                <w:rFonts w:eastAsia="Arial"/>
                <w:b w:val="0"/>
                <w:i w:val="0"/>
                <w:strike w:val="0"/>
              </w:rPr>
              <w:t xml:space="preserve"> района Пензенской области</w:t>
            </w:r>
          </w:p>
        </w:tc>
        <w:tc>
          <w:tcPr>
            <w:tcW w:w="1655" w:type="dxa"/>
            <w:tcBorders>
              <w:left w:val="single" w:sz="4" w:space="0" w:color="000000"/>
              <w:bottom w:val="single" w:sz="4" w:space="0" w:color="000000"/>
            </w:tcBorders>
          </w:tcPr>
          <w:p w:rsidR="00083AF5" w:rsidRPr="00E53210" w:rsidRDefault="00083AF5">
            <w:pPr>
              <w:widowControl w:val="0"/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>Итого</w:t>
            </w:r>
          </w:p>
        </w:tc>
        <w:tc>
          <w:tcPr>
            <w:tcW w:w="1220" w:type="dxa"/>
            <w:tcBorders>
              <w:left w:val="single" w:sz="4" w:space="0" w:color="000000"/>
              <w:bottom w:val="single" w:sz="4" w:space="0" w:color="000000"/>
            </w:tcBorders>
          </w:tcPr>
          <w:p w:rsidR="00083AF5" w:rsidRPr="00E53210" w:rsidRDefault="00083AF5" w:rsidP="00A046DE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  <w:r>
              <w:rPr>
                <w:rFonts w:eastAsia="Arial"/>
                <w:b w:val="0"/>
                <w:i w:val="0"/>
                <w:strike w:val="0"/>
              </w:rPr>
              <w:t>254,8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3AF5" w:rsidRPr="00E53210" w:rsidRDefault="00083AF5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</w:tcBorders>
          </w:tcPr>
          <w:p w:rsidR="00083AF5" w:rsidRPr="00E53210" w:rsidRDefault="00083AF5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23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3AF5" w:rsidRPr="00E53210" w:rsidRDefault="00083AF5" w:rsidP="00A046DE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  <w:r>
              <w:rPr>
                <w:rFonts w:eastAsia="Arial"/>
                <w:b w:val="0"/>
                <w:i w:val="0"/>
                <w:strike w:val="0"/>
              </w:rPr>
              <w:t>254,8</w:t>
            </w:r>
          </w:p>
        </w:tc>
        <w:tc>
          <w:tcPr>
            <w:tcW w:w="13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AF5" w:rsidRDefault="00083A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3AF5" w:rsidRPr="00E53210" w:rsidTr="00F701FF">
        <w:trPr>
          <w:trHeight w:val="315"/>
          <w:jc w:val="center"/>
        </w:trPr>
        <w:tc>
          <w:tcPr>
            <w:tcW w:w="8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3AF5" w:rsidRPr="00E53210" w:rsidRDefault="00083AF5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267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3AF5" w:rsidRPr="00E53210" w:rsidRDefault="00083AF5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2339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3AF5" w:rsidRPr="00E53210" w:rsidRDefault="00083AF5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3AF5" w:rsidRDefault="00083AF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2020</w:t>
            </w:r>
          </w:p>
        </w:tc>
        <w:tc>
          <w:tcPr>
            <w:tcW w:w="1220" w:type="dxa"/>
            <w:tcBorders>
              <w:left w:val="single" w:sz="4" w:space="0" w:color="000000"/>
              <w:bottom w:val="single" w:sz="4" w:space="0" w:color="000000"/>
            </w:tcBorders>
          </w:tcPr>
          <w:p w:rsidR="00083AF5" w:rsidRPr="00E53210" w:rsidRDefault="00083AF5" w:rsidP="00A046DE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  <w:r>
              <w:rPr>
                <w:rFonts w:eastAsia="Arial"/>
                <w:b w:val="0"/>
                <w:i w:val="0"/>
                <w:strike w:val="0"/>
              </w:rPr>
              <w:t>88,7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3AF5" w:rsidRPr="00E53210" w:rsidRDefault="00083AF5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</w:tcBorders>
          </w:tcPr>
          <w:p w:rsidR="00083AF5" w:rsidRPr="00E53210" w:rsidRDefault="00083AF5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23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3AF5" w:rsidRPr="00E53210" w:rsidRDefault="00083AF5" w:rsidP="00A046DE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  <w:r>
              <w:rPr>
                <w:rFonts w:eastAsia="Arial"/>
                <w:b w:val="0"/>
                <w:i w:val="0"/>
                <w:strike w:val="0"/>
              </w:rPr>
              <w:t>88,7</w:t>
            </w:r>
          </w:p>
        </w:tc>
        <w:tc>
          <w:tcPr>
            <w:tcW w:w="13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AF5" w:rsidRDefault="00083A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3AF5" w:rsidRPr="00E53210" w:rsidTr="00F701FF">
        <w:trPr>
          <w:trHeight w:val="315"/>
          <w:jc w:val="center"/>
        </w:trPr>
        <w:tc>
          <w:tcPr>
            <w:tcW w:w="8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3AF5" w:rsidRPr="00E53210" w:rsidRDefault="00083AF5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267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3AF5" w:rsidRPr="00E53210" w:rsidRDefault="00083AF5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2339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3AF5" w:rsidRPr="00E53210" w:rsidRDefault="00083AF5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3AF5" w:rsidRDefault="00083AF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20" w:type="dxa"/>
            <w:tcBorders>
              <w:left w:val="single" w:sz="4" w:space="0" w:color="000000"/>
              <w:bottom w:val="single" w:sz="4" w:space="0" w:color="000000"/>
            </w:tcBorders>
          </w:tcPr>
          <w:p w:rsidR="00083AF5" w:rsidRPr="00E53210" w:rsidRDefault="00083AF5" w:rsidP="00A046DE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  <w:r>
              <w:rPr>
                <w:rFonts w:eastAsia="Arial"/>
                <w:b w:val="0"/>
                <w:i w:val="0"/>
                <w:strike w:val="0"/>
              </w:rPr>
              <w:t>81,5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3AF5" w:rsidRPr="00E53210" w:rsidRDefault="00083AF5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</w:tcBorders>
          </w:tcPr>
          <w:p w:rsidR="00083AF5" w:rsidRPr="00E53210" w:rsidRDefault="00083AF5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23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3AF5" w:rsidRPr="00E53210" w:rsidRDefault="00083AF5" w:rsidP="00A046DE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  <w:r>
              <w:rPr>
                <w:rFonts w:eastAsia="Arial"/>
                <w:b w:val="0"/>
                <w:i w:val="0"/>
                <w:strike w:val="0"/>
              </w:rPr>
              <w:t>81,5</w:t>
            </w:r>
          </w:p>
        </w:tc>
        <w:tc>
          <w:tcPr>
            <w:tcW w:w="13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AF5" w:rsidRDefault="00083A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3AF5" w:rsidRPr="00E53210" w:rsidTr="00F701FF">
        <w:trPr>
          <w:trHeight w:val="285"/>
          <w:jc w:val="center"/>
        </w:trPr>
        <w:tc>
          <w:tcPr>
            <w:tcW w:w="8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3AF5" w:rsidRPr="00E53210" w:rsidRDefault="00083AF5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267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3AF5" w:rsidRPr="00E53210" w:rsidRDefault="00083AF5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2339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3AF5" w:rsidRPr="00E53210" w:rsidRDefault="00083AF5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3AF5" w:rsidRDefault="00083AF5">
            <w:pPr>
              <w:pStyle w:val="ConsPlusNormal"/>
              <w:ind w:firstLine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20" w:type="dxa"/>
            <w:tcBorders>
              <w:left w:val="single" w:sz="4" w:space="0" w:color="000000"/>
              <w:bottom w:val="single" w:sz="4" w:space="0" w:color="000000"/>
            </w:tcBorders>
          </w:tcPr>
          <w:p w:rsidR="00083AF5" w:rsidRPr="00E53210" w:rsidRDefault="00083AF5" w:rsidP="00A046DE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  <w:r>
              <w:rPr>
                <w:rFonts w:eastAsia="Arial"/>
                <w:b w:val="0"/>
                <w:i w:val="0"/>
                <w:strike w:val="0"/>
              </w:rPr>
              <w:t>84,6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3AF5" w:rsidRPr="00E53210" w:rsidRDefault="00083AF5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</w:tcBorders>
          </w:tcPr>
          <w:p w:rsidR="00083AF5" w:rsidRPr="00E53210" w:rsidRDefault="00083AF5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23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3AF5" w:rsidRPr="00E53210" w:rsidRDefault="00083AF5" w:rsidP="00A046DE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  <w:r>
              <w:rPr>
                <w:rFonts w:eastAsia="Arial"/>
                <w:b w:val="0"/>
                <w:i w:val="0"/>
                <w:strike w:val="0"/>
              </w:rPr>
              <w:t>84,6</w:t>
            </w:r>
          </w:p>
        </w:tc>
        <w:tc>
          <w:tcPr>
            <w:tcW w:w="13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AF5" w:rsidRDefault="00083A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790F" w:rsidRPr="00E53210" w:rsidTr="00F701FF">
        <w:trPr>
          <w:trHeight w:val="255"/>
          <w:jc w:val="center"/>
        </w:trPr>
        <w:tc>
          <w:tcPr>
            <w:tcW w:w="8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6790F" w:rsidRPr="00E53210" w:rsidRDefault="00B6790F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267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6790F" w:rsidRPr="00E53210" w:rsidRDefault="00B6790F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2339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6790F" w:rsidRPr="00E53210" w:rsidRDefault="00B6790F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6790F" w:rsidRDefault="00B6790F">
            <w:pPr>
              <w:pStyle w:val="ConsPlusNormal"/>
              <w:ind w:firstLine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220" w:type="dxa"/>
            <w:tcBorders>
              <w:left w:val="single" w:sz="4" w:space="0" w:color="000000"/>
              <w:bottom w:val="single" w:sz="4" w:space="0" w:color="000000"/>
            </w:tcBorders>
          </w:tcPr>
          <w:p w:rsidR="00B6790F" w:rsidRPr="00E53210" w:rsidRDefault="00B6790F" w:rsidP="00B6790F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6790F" w:rsidRPr="00E53210" w:rsidRDefault="00B6790F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</w:tcBorders>
          </w:tcPr>
          <w:p w:rsidR="00B6790F" w:rsidRPr="00E53210" w:rsidRDefault="00B6790F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23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6790F" w:rsidRPr="00E53210" w:rsidRDefault="00B6790F" w:rsidP="00B6790F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3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90F" w:rsidRDefault="00B6790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790F" w:rsidRPr="00E53210" w:rsidTr="00F701FF">
        <w:trPr>
          <w:trHeight w:val="255"/>
          <w:jc w:val="center"/>
        </w:trPr>
        <w:tc>
          <w:tcPr>
            <w:tcW w:w="8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6790F" w:rsidRPr="00E53210" w:rsidRDefault="00B6790F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267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6790F" w:rsidRPr="00E53210" w:rsidRDefault="00B6790F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2339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6790F" w:rsidRPr="00E53210" w:rsidRDefault="00B6790F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6790F" w:rsidRDefault="00B6790F">
            <w:pPr>
              <w:pStyle w:val="ConsPlusNormal"/>
              <w:ind w:firstLine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20" w:type="dxa"/>
            <w:tcBorders>
              <w:left w:val="single" w:sz="4" w:space="0" w:color="000000"/>
              <w:bottom w:val="single" w:sz="4" w:space="0" w:color="000000"/>
            </w:tcBorders>
          </w:tcPr>
          <w:p w:rsidR="00B6790F" w:rsidRPr="00E53210" w:rsidRDefault="00B6790F" w:rsidP="00B6790F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6790F" w:rsidRPr="00E53210" w:rsidRDefault="00B6790F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</w:tcBorders>
          </w:tcPr>
          <w:p w:rsidR="00B6790F" w:rsidRPr="00E53210" w:rsidRDefault="00B6790F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23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6790F" w:rsidRPr="00E53210" w:rsidRDefault="00B6790F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3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90F" w:rsidRDefault="00B6790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257F" w:rsidRPr="00E53210" w:rsidTr="00F701FF">
        <w:trPr>
          <w:trHeight w:val="300"/>
          <w:jc w:val="center"/>
        </w:trPr>
        <w:tc>
          <w:tcPr>
            <w:tcW w:w="8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257F" w:rsidRPr="00E53210" w:rsidRDefault="001E257F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267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257F" w:rsidRPr="00E53210" w:rsidRDefault="001E257F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2339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257F" w:rsidRPr="00E53210" w:rsidRDefault="001E257F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257F" w:rsidRDefault="001E257F">
            <w:pPr>
              <w:pStyle w:val="ConsPlusNormal"/>
              <w:ind w:firstLine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220" w:type="dxa"/>
            <w:tcBorders>
              <w:left w:val="single" w:sz="4" w:space="0" w:color="000000"/>
              <w:bottom w:val="single" w:sz="4" w:space="0" w:color="000000"/>
            </w:tcBorders>
          </w:tcPr>
          <w:p w:rsidR="001E257F" w:rsidRPr="00E53210" w:rsidRDefault="001E257F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257F" w:rsidRPr="00E53210" w:rsidRDefault="001E257F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</w:tcBorders>
          </w:tcPr>
          <w:p w:rsidR="001E257F" w:rsidRPr="00E53210" w:rsidRDefault="001E257F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23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257F" w:rsidRPr="00E53210" w:rsidRDefault="001E257F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3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57F" w:rsidRDefault="001E25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3AF5" w:rsidRPr="00E53210" w:rsidTr="00F701FF">
        <w:trPr>
          <w:jc w:val="center"/>
        </w:trPr>
        <w:tc>
          <w:tcPr>
            <w:tcW w:w="3565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3AF5" w:rsidRPr="00E53210" w:rsidRDefault="00083AF5">
            <w:pPr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 xml:space="preserve">                   Всего </w:t>
            </w:r>
            <w:proofErr w:type="gramStart"/>
            <w:r w:rsidRPr="00E53210">
              <w:rPr>
                <w:rFonts w:eastAsia="Arial"/>
                <w:b w:val="0"/>
                <w:i w:val="0"/>
                <w:strike w:val="0"/>
              </w:rPr>
              <w:t>по</w:t>
            </w:r>
            <w:proofErr w:type="gramEnd"/>
          </w:p>
          <w:p w:rsidR="00083AF5" w:rsidRPr="00E53210" w:rsidRDefault="00083AF5">
            <w:pPr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 xml:space="preserve">      Подпрограмме5:</w:t>
            </w:r>
          </w:p>
        </w:tc>
        <w:tc>
          <w:tcPr>
            <w:tcW w:w="2339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3AF5" w:rsidRPr="00E53210" w:rsidRDefault="00083AF5">
            <w:pPr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655" w:type="dxa"/>
            <w:tcBorders>
              <w:left w:val="single" w:sz="4" w:space="0" w:color="000000"/>
              <w:bottom w:val="single" w:sz="4" w:space="0" w:color="000000"/>
            </w:tcBorders>
          </w:tcPr>
          <w:p w:rsidR="00083AF5" w:rsidRPr="00E53210" w:rsidRDefault="00083AF5">
            <w:pPr>
              <w:widowControl w:val="0"/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>Итого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3AF5" w:rsidRPr="00E53210" w:rsidRDefault="00083AF5" w:rsidP="00A046DE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  <w:r>
              <w:rPr>
                <w:rFonts w:eastAsia="Arial"/>
                <w:b w:val="0"/>
                <w:i w:val="0"/>
                <w:strike w:val="0"/>
              </w:rPr>
              <w:t>254,8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3AF5" w:rsidRPr="00E53210" w:rsidRDefault="00083AF5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3AF5" w:rsidRPr="00E53210" w:rsidRDefault="00083AF5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23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3AF5" w:rsidRPr="00E53210" w:rsidRDefault="00083AF5" w:rsidP="00A046DE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  <w:r>
              <w:rPr>
                <w:rFonts w:eastAsia="Arial"/>
                <w:b w:val="0"/>
                <w:i w:val="0"/>
                <w:strike w:val="0"/>
              </w:rPr>
              <w:t>254,8</w:t>
            </w:r>
          </w:p>
        </w:tc>
        <w:tc>
          <w:tcPr>
            <w:tcW w:w="13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AF5" w:rsidRDefault="00083A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3AF5" w:rsidRPr="00E53210" w:rsidTr="00F701FF">
        <w:trPr>
          <w:jc w:val="center"/>
        </w:trPr>
        <w:tc>
          <w:tcPr>
            <w:tcW w:w="3565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3AF5" w:rsidRPr="00E53210" w:rsidRDefault="00083AF5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2339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3AF5" w:rsidRPr="00E53210" w:rsidRDefault="00083AF5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3AF5" w:rsidRDefault="00083AF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2020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3AF5" w:rsidRPr="00E53210" w:rsidRDefault="00083AF5" w:rsidP="00A046DE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  <w:r>
              <w:rPr>
                <w:rFonts w:eastAsia="Arial"/>
                <w:b w:val="0"/>
                <w:i w:val="0"/>
                <w:strike w:val="0"/>
              </w:rPr>
              <w:t>88,7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3AF5" w:rsidRPr="00E53210" w:rsidRDefault="00083AF5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3AF5" w:rsidRPr="00E53210" w:rsidRDefault="00083AF5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23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3AF5" w:rsidRPr="00E53210" w:rsidRDefault="00083AF5" w:rsidP="00A046DE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  <w:r>
              <w:rPr>
                <w:rFonts w:eastAsia="Arial"/>
                <w:b w:val="0"/>
                <w:i w:val="0"/>
                <w:strike w:val="0"/>
              </w:rPr>
              <w:t>88,7</w:t>
            </w:r>
          </w:p>
        </w:tc>
        <w:tc>
          <w:tcPr>
            <w:tcW w:w="13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AF5" w:rsidRDefault="00083A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3AF5" w:rsidRPr="00E53210" w:rsidTr="00F701FF">
        <w:trPr>
          <w:jc w:val="center"/>
        </w:trPr>
        <w:tc>
          <w:tcPr>
            <w:tcW w:w="3565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3AF5" w:rsidRPr="00E53210" w:rsidRDefault="00083AF5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2339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3AF5" w:rsidRPr="00E53210" w:rsidRDefault="00083AF5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3AF5" w:rsidRDefault="00083AF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3AF5" w:rsidRPr="00E53210" w:rsidRDefault="00083AF5" w:rsidP="00A046DE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  <w:r>
              <w:rPr>
                <w:rFonts w:eastAsia="Arial"/>
                <w:b w:val="0"/>
                <w:i w:val="0"/>
                <w:strike w:val="0"/>
              </w:rPr>
              <w:t>81,5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3AF5" w:rsidRPr="00E53210" w:rsidRDefault="00083AF5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3AF5" w:rsidRPr="00E53210" w:rsidRDefault="00083AF5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23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3AF5" w:rsidRPr="00E53210" w:rsidRDefault="00083AF5" w:rsidP="00A046DE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  <w:r>
              <w:rPr>
                <w:rFonts w:eastAsia="Arial"/>
                <w:b w:val="0"/>
                <w:i w:val="0"/>
                <w:strike w:val="0"/>
              </w:rPr>
              <w:t>81,5</w:t>
            </w:r>
          </w:p>
        </w:tc>
        <w:tc>
          <w:tcPr>
            <w:tcW w:w="13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AF5" w:rsidRDefault="00083A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3AF5" w:rsidRPr="00E53210" w:rsidTr="00F701FF">
        <w:trPr>
          <w:jc w:val="center"/>
        </w:trPr>
        <w:tc>
          <w:tcPr>
            <w:tcW w:w="3565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3AF5" w:rsidRPr="00E53210" w:rsidRDefault="00083AF5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2339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3AF5" w:rsidRPr="00E53210" w:rsidRDefault="00083AF5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3AF5" w:rsidRDefault="00083AF5">
            <w:pPr>
              <w:pStyle w:val="ConsPlusNormal"/>
              <w:ind w:firstLine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3AF5" w:rsidRPr="00E53210" w:rsidRDefault="00083AF5" w:rsidP="00A046DE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  <w:r>
              <w:rPr>
                <w:rFonts w:eastAsia="Arial"/>
                <w:b w:val="0"/>
                <w:i w:val="0"/>
                <w:strike w:val="0"/>
              </w:rPr>
              <w:t>84,6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3AF5" w:rsidRPr="00E53210" w:rsidRDefault="00083AF5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3AF5" w:rsidRPr="00E53210" w:rsidRDefault="00083AF5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23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3AF5" w:rsidRPr="00E53210" w:rsidRDefault="00083AF5" w:rsidP="00A046DE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  <w:r>
              <w:rPr>
                <w:rFonts w:eastAsia="Arial"/>
                <w:b w:val="0"/>
                <w:i w:val="0"/>
                <w:strike w:val="0"/>
              </w:rPr>
              <w:t>84,6</w:t>
            </w:r>
          </w:p>
        </w:tc>
        <w:tc>
          <w:tcPr>
            <w:tcW w:w="13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AF5" w:rsidRDefault="00083A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790F" w:rsidRPr="00E53210" w:rsidTr="00F701FF">
        <w:trPr>
          <w:jc w:val="center"/>
        </w:trPr>
        <w:tc>
          <w:tcPr>
            <w:tcW w:w="3565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6790F" w:rsidRPr="00E53210" w:rsidRDefault="00B6790F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2339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6790F" w:rsidRPr="00E53210" w:rsidRDefault="00B6790F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6790F" w:rsidRDefault="00B6790F">
            <w:pPr>
              <w:pStyle w:val="ConsPlusNormal"/>
              <w:ind w:firstLine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6790F" w:rsidRPr="00E53210" w:rsidRDefault="00B6790F" w:rsidP="00B6790F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6790F" w:rsidRPr="00E53210" w:rsidRDefault="00B6790F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6790F" w:rsidRPr="00E53210" w:rsidRDefault="00B6790F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23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6790F" w:rsidRPr="00E53210" w:rsidRDefault="00B6790F" w:rsidP="00B6790F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3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90F" w:rsidRDefault="00B6790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790F" w:rsidRPr="00E53210" w:rsidTr="00F701FF">
        <w:trPr>
          <w:jc w:val="center"/>
        </w:trPr>
        <w:tc>
          <w:tcPr>
            <w:tcW w:w="3565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6790F" w:rsidRPr="00E53210" w:rsidRDefault="00B6790F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2339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6790F" w:rsidRPr="00E53210" w:rsidRDefault="00B6790F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6790F" w:rsidRDefault="00B6790F">
            <w:pPr>
              <w:pStyle w:val="ConsPlusNormal"/>
              <w:ind w:firstLine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6790F" w:rsidRPr="00E53210" w:rsidRDefault="00B6790F" w:rsidP="00B6790F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6790F" w:rsidRPr="00E53210" w:rsidRDefault="00B6790F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6790F" w:rsidRPr="00E53210" w:rsidRDefault="00B6790F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23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6790F" w:rsidRPr="00E53210" w:rsidRDefault="00B6790F" w:rsidP="00B6790F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3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90F" w:rsidRDefault="00B6790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790F" w:rsidRPr="00E53210" w:rsidTr="00F701FF">
        <w:trPr>
          <w:jc w:val="center"/>
        </w:trPr>
        <w:tc>
          <w:tcPr>
            <w:tcW w:w="3565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6790F" w:rsidRPr="00E53210" w:rsidRDefault="00B6790F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2339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6790F" w:rsidRPr="00E53210" w:rsidRDefault="00B6790F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6790F" w:rsidRDefault="00B6790F">
            <w:pPr>
              <w:pStyle w:val="ConsPlusNormal"/>
              <w:ind w:firstLine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6790F" w:rsidRPr="00E53210" w:rsidRDefault="00B6790F" w:rsidP="00B6790F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6790F" w:rsidRPr="00E53210" w:rsidRDefault="00B6790F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6790F" w:rsidRPr="00E53210" w:rsidRDefault="00B6790F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23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6790F" w:rsidRPr="00E53210" w:rsidRDefault="00B6790F" w:rsidP="00B6790F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3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90F" w:rsidRDefault="00B6790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257F" w:rsidRPr="00E53210" w:rsidTr="00F701FF">
        <w:trPr>
          <w:jc w:val="center"/>
        </w:trPr>
        <w:tc>
          <w:tcPr>
            <w:tcW w:w="15264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57F" w:rsidRPr="00E53210" w:rsidRDefault="001E257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210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6 «Обеспечение услугами организаций культуры и библиотечного обслуживания на территории муниципального образования «Ушинский сельсовет </w:t>
            </w:r>
            <w:proofErr w:type="spellStart"/>
            <w:r w:rsidRPr="00E53210">
              <w:rPr>
                <w:rFonts w:ascii="Times New Roman" w:hAnsi="Times New Roman" w:cs="Times New Roman"/>
                <w:sz w:val="24"/>
                <w:szCs w:val="24"/>
              </w:rPr>
              <w:t>Земетчинского</w:t>
            </w:r>
            <w:proofErr w:type="spellEnd"/>
            <w:r w:rsidRPr="00E53210">
              <w:rPr>
                <w:rFonts w:ascii="Times New Roman" w:hAnsi="Times New Roman" w:cs="Times New Roman"/>
                <w:sz w:val="24"/>
                <w:szCs w:val="24"/>
              </w:rPr>
              <w:t xml:space="preserve"> района Пензенской области»</w:t>
            </w:r>
          </w:p>
        </w:tc>
      </w:tr>
      <w:tr w:rsidR="001E257F" w:rsidRPr="00E53210" w:rsidTr="00F701FF">
        <w:trPr>
          <w:jc w:val="center"/>
        </w:trPr>
        <w:tc>
          <w:tcPr>
            <w:tcW w:w="15264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57F" w:rsidRDefault="001E257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</w:t>
            </w:r>
            <w:r w:rsidRPr="00E53210">
              <w:rPr>
                <w:rFonts w:ascii="Times New Roman" w:hAnsi="Times New Roman" w:cs="Times New Roman"/>
                <w:sz w:val="24"/>
                <w:szCs w:val="24"/>
              </w:rPr>
              <w:t>Цель подпрограммы: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Развитие библиотечного дела и историко-краеведческой деятельности. Развитие учреждений культуры, любительского  художественного творчества, организация и проведение культурно-массовых мероприятий.                                  </w:t>
            </w:r>
          </w:p>
        </w:tc>
      </w:tr>
      <w:tr w:rsidR="001E257F" w:rsidRPr="00E53210" w:rsidTr="00F701FF">
        <w:trPr>
          <w:jc w:val="center"/>
        </w:trPr>
        <w:tc>
          <w:tcPr>
            <w:tcW w:w="15264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57F" w:rsidRDefault="001E257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Задача подпрограммы                                         </w:t>
            </w:r>
          </w:p>
        </w:tc>
      </w:tr>
      <w:tr w:rsidR="00083AF5" w:rsidRPr="00E53210" w:rsidTr="00F701FF">
        <w:trPr>
          <w:trHeight w:val="330"/>
          <w:jc w:val="center"/>
        </w:trPr>
        <w:tc>
          <w:tcPr>
            <w:tcW w:w="8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3AF5" w:rsidRPr="00E53210" w:rsidRDefault="00083AF5">
            <w:pPr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>6.1.</w:t>
            </w:r>
          </w:p>
        </w:tc>
        <w:tc>
          <w:tcPr>
            <w:tcW w:w="2671" w:type="dxa"/>
            <w:gridSpan w:val="3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:rsidR="00083AF5" w:rsidRPr="00E53210" w:rsidRDefault="00083AF5">
            <w:pPr>
              <w:widowControl w:val="0"/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 xml:space="preserve">Реализация подпрограммы «Обеспечение услугами организаций культуры на территории муниципального образования «Ушинский сельсовет </w:t>
            </w:r>
            <w:proofErr w:type="spellStart"/>
            <w:r w:rsidRPr="00E53210">
              <w:rPr>
                <w:rFonts w:eastAsia="Arial"/>
                <w:b w:val="0"/>
                <w:i w:val="0"/>
                <w:strike w:val="0"/>
              </w:rPr>
              <w:t>Земетчинского</w:t>
            </w:r>
            <w:proofErr w:type="spellEnd"/>
            <w:r w:rsidRPr="00E53210">
              <w:rPr>
                <w:rFonts w:eastAsia="Arial"/>
                <w:b w:val="0"/>
                <w:i w:val="0"/>
                <w:strike w:val="0"/>
              </w:rPr>
              <w:t xml:space="preserve"> района Пензенской области»</w:t>
            </w:r>
          </w:p>
        </w:tc>
        <w:tc>
          <w:tcPr>
            <w:tcW w:w="2339" w:type="dxa"/>
            <w:gridSpan w:val="3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:rsidR="00083AF5" w:rsidRPr="00E53210" w:rsidRDefault="00083AF5">
            <w:pPr>
              <w:widowControl w:val="0"/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 xml:space="preserve">Администрация Ушинского сельсовета  </w:t>
            </w:r>
            <w:proofErr w:type="spellStart"/>
            <w:r w:rsidRPr="00E53210">
              <w:rPr>
                <w:rFonts w:eastAsia="Arial"/>
                <w:b w:val="0"/>
                <w:i w:val="0"/>
                <w:strike w:val="0"/>
              </w:rPr>
              <w:t>Земетчинского</w:t>
            </w:r>
            <w:proofErr w:type="spellEnd"/>
            <w:r w:rsidRPr="00E53210">
              <w:rPr>
                <w:rFonts w:eastAsia="Arial"/>
                <w:b w:val="0"/>
                <w:i w:val="0"/>
                <w:strike w:val="0"/>
              </w:rPr>
              <w:t xml:space="preserve"> района Пензенской области</w:t>
            </w:r>
          </w:p>
        </w:tc>
        <w:tc>
          <w:tcPr>
            <w:tcW w:w="1655" w:type="dxa"/>
            <w:tcBorders>
              <w:left w:val="single" w:sz="4" w:space="0" w:color="000000"/>
              <w:bottom w:val="single" w:sz="4" w:space="0" w:color="000000"/>
            </w:tcBorders>
          </w:tcPr>
          <w:p w:rsidR="00083AF5" w:rsidRPr="00E53210" w:rsidRDefault="00083AF5">
            <w:pPr>
              <w:widowControl w:val="0"/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>Итого</w:t>
            </w:r>
          </w:p>
        </w:tc>
        <w:tc>
          <w:tcPr>
            <w:tcW w:w="1220" w:type="dxa"/>
            <w:tcBorders>
              <w:left w:val="single" w:sz="4" w:space="0" w:color="000000"/>
              <w:bottom w:val="single" w:sz="4" w:space="0" w:color="000000"/>
            </w:tcBorders>
          </w:tcPr>
          <w:p w:rsidR="00083AF5" w:rsidRPr="00E53210" w:rsidRDefault="00083AF5" w:rsidP="0095175E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  <w:r>
              <w:rPr>
                <w:rFonts w:eastAsia="Arial"/>
                <w:b w:val="0"/>
                <w:i w:val="0"/>
                <w:strike w:val="0"/>
              </w:rPr>
              <w:t>6</w:t>
            </w:r>
            <w:r w:rsidR="0095175E">
              <w:rPr>
                <w:rFonts w:eastAsia="Arial"/>
                <w:b w:val="0"/>
                <w:i w:val="0"/>
                <w:strike w:val="0"/>
              </w:rPr>
              <w:t>5</w:t>
            </w:r>
            <w:r>
              <w:rPr>
                <w:rFonts w:eastAsia="Arial"/>
                <w:b w:val="0"/>
                <w:i w:val="0"/>
                <w:strike w:val="0"/>
              </w:rPr>
              <w:t>3,</w:t>
            </w:r>
            <w:r w:rsidR="0095175E">
              <w:rPr>
                <w:rFonts w:eastAsia="Arial"/>
                <w:b w:val="0"/>
                <w:i w:val="0"/>
                <w:strike w:val="0"/>
              </w:rPr>
              <w:t>4</w:t>
            </w:r>
          </w:p>
        </w:tc>
        <w:tc>
          <w:tcPr>
            <w:tcW w:w="1538" w:type="dxa"/>
            <w:tcBorders>
              <w:left w:val="single" w:sz="4" w:space="0" w:color="000000"/>
              <w:bottom w:val="single" w:sz="4" w:space="0" w:color="000000"/>
            </w:tcBorders>
          </w:tcPr>
          <w:p w:rsidR="00083AF5" w:rsidRPr="00E53210" w:rsidRDefault="00083AF5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</w:tcBorders>
          </w:tcPr>
          <w:p w:rsidR="00083AF5" w:rsidRPr="00E53210" w:rsidRDefault="00083AF5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2307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:rsidR="00083AF5" w:rsidRPr="00E53210" w:rsidRDefault="00083AF5" w:rsidP="0095175E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  <w:r>
              <w:rPr>
                <w:rFonts w:eastAsia="Arial"/>
                <w:b w:val="0"/>
                <w:i w:val="0"/>
                <w:strike w:val="0"/>
              </w:rPr>
              <w:t>6</w:t>
            </w:r>
            <w:r w:rsidR="0095175E">
              <w:rPr>
                <w:rFonts w:eastAsia="Arial"/>
                <w:b w:val="0"/>
                <w:i w:val="0"/>
                <w:strike w:val="0"/>
              </w:rPr>
              <w:t>5</w:t>
            </w:r>
            <w:r>
              <w:rPr>
                <w:rFonts w:eastAsia="Arial"/>
                <w:b w:val="0"/>
                <w:i w:val="0"/>
                <w:strike w:val="0"/>
              </w:rPr>
              <w:t>3,</w:t>
            </w:r>
            <w:r w:rsidR="0095175E">
              <w:rPr>
                <w:rFonts w:eastAsia="Arial"/>
                <w:b w:val="0"/>
                <w:i w:val="0"/>
                <w:strike w:val="0"/>
              </w:rPr>
              <w:t>4</w:t>
            </w:r>
          </w:p>
        </w:tc>
        <w:tc>
          <w:tcPr>
            <w:tcW w:w="13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AF5" w:rsidRDefault="00083A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3AF5" w:rsidRPr="00E53210" w:rsidTr="00F701FF">
        <w:trPr>
          <w:trHeight w:val="330"/>
          <w:jc w:val="center"/>
        </w:trPr>
        <w:tc>
          <w:tcPr>
            <w:tcW w:w="8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3AF5" w:rsidRPr="00E53210" w:rsidRDefault="00083AF5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2671" w:type="dxa"/>
            <w:gridSpan w:val="3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083AF5" w:rsidRPr="00E53210" w:rsidRDefault="00083AF5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2339" w:type="dxa"/>
            <w:gridSpan w:val="3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083AF5" w:rsidRPr="00E53210" w:rsidRDefault="00083AF5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3AF5" w:rsidRDefault="00083AF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2020</w:t>
            </w:r>
          </w:p>
        </w:tc>
        <w:tc>
          <w:tcPr>
            <w:tcW w:w="1220" w:type="dxa"/>
            <w:tcBorders>
              <w:left w:val="single" w:sz="4" w:space="0" w:color="000000"/>
              <w:bottom w:val="single" w:sz="4" w:space="0" w:color="000000"/>
            </w:tcBorders>
          </w:tcPr>
          <w:p w:rsidR="00083AF5" w:rsidRPr="00E53210" w:rsidRDefault="00083AF5" w:rsidP="0095175E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  <w:r>
              <w:rPr>
                <w:rFonts w:eastAsia="Arial"/>
                <w:b w:val="0"/>
                <w:i w:val="0"/>
                <w:strike w:val="0"/>
              </w:rPr>
              <w:t>3</w:t>
            </w:r>
            <w:r w:rsidR="0095175E">
              <w:rPr>
                <w:rFonts w:eastAsia="Arial"/>
                <w:b w:val="0"/>
                <w:i w:val="0"/>
                <w:strike w:val="0"/>
              </w:rPr>
              <w:t>50,2</w:t>
            </w:r>
          </w:p>
        </w:tc>
        <w:tc>
          <w:tcPr>
            <w:tcW w:w="1538" w:type="dxa"/>
            <w:tcBorders>
              <w:left w:val="single" w:sz="4" w:space="0" w:color="000000"/>
              <w:bottom w:val="single" w:sz="4" w:space="0" w:color="000000"/>
            </w:tcBorders>
          </w:tcPr>
          <w:p w:rsidR="00083AF5" w:rsidRPr="00E53210" w:rsidRDefault="00083AF5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</w:tcBorders>
          </w:tcPr>
          <w:p w:rsidR="00083AF5" w:rsidRPr="00E53210" w:rsidRDefault="00083AF5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2307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:rsidR="00083AF5" w:rsidRPr="00E53210" w:rsidRDefault="0095175E" w:rsidP="0095175E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  <w:r>
              <w:rPr>
                <w:rFonts w:eastAsia="Arial"/>
                <w:b w:val="0"/>
                <w:i w:val="0"/>
                <w:strike w:val="0"/>
              </w:rPr>
              <w:t>35</w:t>
            </w:r>
            <w:r w:rsidR="00083AF5">
              <w:rPr>
                <w:rFonts w:eastAsia="Arial"/>
                <w:b w:val="0"/>
                <w:i w:val="0"/>
                <w:strike w:val="0"/>
              </w:rPr>
              <w:t>0,</w:t>
            </w:r>
            <w:r>
              <w:rPr>
                <w:rFonts w:eastAsia="Arial"/>
                <w:b w:val="0"/>
                <w:i w:val="0"/>
                <w:strike w:val="0"/>
              </w:rPr>
              <w:t>2</w:t>
            </w:r>
          </w:p>
        </w:tc>
        <w:tc>
          <w:tcPr>
            <w:tcW w:w="13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AF5" w:rsidRDefault="00083A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3AF5" w:rsidRPr="00E53210" w:rsidTr="00F701FF">
        <w:trPr>
          <w:trHeight w:val="330"/>
          <w:jc w:val="center"/>
        </w:trPr>
        <w:tc>
          <w:tcPr>
            <w:tcW w:w="8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3AF5" w:rsidRPr="00E53210" w:rsidRDefault="00083AF5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2671" w:type="dxa"/>
            <w:gridSpan w:val="3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083AF5" w:rsidRPr="00E53210" w:rsidRDefault="00083AF5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2339" w:type="dxa"/>
            <w:gridSpan w:val="3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083AF5" w:rsidRPr="00E53210" w:rsidRDefault="00083AF5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3AF5" w:rsidRDefault="00083AF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20" w:type="dxa"/>
            <w:tcBorders>
              <w:left w:val="single" w:sz="4" w:space="0" w:color="000000"/>
              <w:bottom w:val="single" w:sz="4" w:space="0" w:color="000000"/>
            </w:tcBorders>
          </w:tcPr>
          <w:p w:rsidR="00083AF5" w:rsidRPr="00E53210" w:rsidRDefault="00083AF5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  <w:r>
              <w:rPr>
                <w:rFonts w:eastAsia="Arial"/>
                <w:b w:val="0"/>
                <w:i w:val="0"/>
                <w:strike w:val="0"/>
              </w:rPr>
              <w:t>151,6</w:t>
            </w:r>
          </w:p>
        </w:tc>
        <w:tc>
          <w:tcPr>
            <w:tcW w:w="1538" w:type="dxa"/>
            <w:tcBorders>
              <w:left w:val="single" w:sz="4" w:space="0" w:color="000000"/>
              <w:bottom w:val="single" w:sz="4" w:space="0" w:color="000000"/>
            </w:tcBorders>
          </w:tcPr>
          <w:p w:rsidR="00083AF5" w:rsidRPr="00E53210" w:rsidRDefault="00083AF5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</w:tcBorders>
          </w:tcPr>
          <w:p w:rsidR="00083AF5" w:rsidRPr="00E53210" w:rsidRDefault="00083AF5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2307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:rsidR="00083AF5" w:rsidRPr="00E53210" w:rsidRDefault="00083AF5" w:rsidP="00A046DE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  <w:r>
              <w:rPr>
                <w:rFonts w:eastAsia="Arial"/>
                <w:b w:val="0"/>
                <w:i w:val="0"/>
                <w:strike w:val="0"/>
              </w:rPr>
              <w:t>151,6</w:t>
            </w:r>
          </w:p>
        </w:tc>
        <w:tc>
          <w:tcPr>
            <w:tcW w:w="13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AF5" w:rsidRDefault="00083A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3AF5" w:rsidRPr="00E53210" w:rsidTr="00F701FF">
        <w:trPr>
          <w:trHeight w:val="240"/>
          <w:jc w:val="center"/>
        </w:trPr>
        <w:tc>
          <w:tcPr>
            <w:tcW w:w="8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3AF5" w:rsidRPr="00E53210" w:rsidRDefault="00083AF5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267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3AF5" w:rsidRPr="00E53210" w:rsidRDefault="00083AF5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2339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3AF5" w:rsidRPr="00E53210" w:rsidRDefault="00083AF5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3AF5" w:rsidRDefault="00083AF5">
            <w:pPr>
              <w:pStyle w:val="ConsPlusNormal"/>
              <w:ind w:firstLine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20" w:type="dxa"/>
            <w:tcBorders>
              <w:left w:val="single" w:sz="4" w:space="0" w:color="000000"/>
              <w:bottom w:val="single" w:sz="4" w:space="0" w:color="000000"/>
            </w:tcBorders>
          </w:tcPr>
          <w:p w:rsidR="00083AF5" w:rsidRPr="00E53210" w:rsidRDefault="00083AF5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  <w:r>
              <w:rPr>
                <w:rFonts w:eastAsia="Arial"/>
                <w:b w:val="0"/>
                <w:i w:val="0"/>
                <w:strike w:val="0"/>
              </w:rPr>
              <w:t>151,6</w:t>
            </w:r>
          </w:p>
        </w:tc>
        <w:tc>
          <w:tcPr>
            <w:tcW w:w="1538" w:type="dxa"/>
            <w:tcBorders>
              <w:left w:val="single" w:sz="4" w:space="0" w:color="000000"/>
              <w:bottom w:val="single" w:sz="4" w:space="0" w:color="000000"/>
            </w:tcBorders>
          </w:tcPr>
          <w:p w:rsidR="00083AF5" w:rsidRPr="00E53210" w:rsidRDefault="00083AF5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</w:tcBorders>
          </w:tcPr>
          <w:p w:rsidR="00083AF5" w:rsidRPr="00E53210" w:rsidRDefault="00083AF5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2307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:rsidR="00083AF5" w:rsidRPr="00E53210" w:rsidRDefault="00083AF5" w:rsidP="00A046DE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  <w:r>
              <w:rPr>
                <w:rFonts w:eastAsia="Arial"/>
                <w:b w:val="0"/>
                <w:i w:val="0"/>
                <w:strike w:val="0"/>
              </w:rPr>
              <w:t>151,6</w:t>
            </w:r>
          </w:p>
        </w:tc>
        <w:tc>
          <w:tcPr>
            <w:tcW w:w="13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AF5" w:rsidRDefault="00083A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257F" w:rsidRPr="00E53210" w:rsidTr="00F701FF">
        <w:trPr>
          <w:trHeight w:val="240"/>
          <w:jc w:val="center"/>
        </w:trPr>
        <w:tc>
          <w:tcPr>
            <w:tcW w:w="8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257F" w:rsidRPr="00E53210" w:rsidRDefault="001E257F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267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257F" w:rsidRPr="00E53210" w:rsidRDefault="001E257F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2339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257F" w:rsidRPr="00E53210" w:rsidRDefault="001E257F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257F" w:rsidRDefault="001E257F">
            <w:pPr>
              <w:pStyle w:val="ConsPlusNormal"/>
              <w:ind w:firstLine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220" w:type="dxa"/>
            <w:tcBorders>
              <w:left w:val="single" w:sz="4" w:space="0" w:color="000000"/>
              <w:bottom w:val="single" w:sz="4" w:space="0" w:color="000000"/>
            </w:tcBorders>
          </w:tcPr>
          <w:p w:rsidR="001E257F" w:rsidRPr="00E53210" w:rsidRDefault="000F5800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  <w:r>
              <w:rPr>
                <w:rFonts w:eastAsia="Arial"/>
                <w:b w:val="0"/>
                <w:i w:val="0"/>
                <w:strike w:val="0"/>
              </w:rPr>
              <w:t>0</w:t>
            </w:r>
          </w:p>
        </w:tc>
        <w:tc>
          <w:tcPr>
            <w:tcW w:w="1538" w:type="dxa"/>
            <w:tcBorders>
              <w:left w:val="single" w:sz="4" w:space="0" w:color="000000"/>
              <w:bottom w:val="single" w:sz="4" w:space="0" w:color="000000"/>
            </w:tcBorders>
          </w:tcPr>
          <w:p w:rsidR="001E257F" w:rsidRPr="00E53210" w:rsidRDefault="001E257F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</w:tcBorders>
          </w:tcPr>
          <w:p w:rsidR="001E257F" w:rsidRPr="00E53210" w:rsidRDefault="001E257F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2307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:rsidR="001E257F" w:rsidRPr="00E53210" w:rsidRDefault="000F5800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  <w:r>
              <w:rPr>
                <w:rFonts w:eastAsia="Arial"/>
                <w:b w:val="0"/>
                <w:i w:val="0"/>
                <w:strike w:val="0"/>
              </w:rPr>
              <w:t>0</w:t>
            </w:r>
          </w:p>
        </w:tc>
        <w:tc>
          <w:tcPr>
            <w:tcW w:w="13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57F" w:rsidRDefault="001E25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257F" w:rsidRPr="00E53210" w:rsidTr="00F701FF">
        <w:trPr>
          <w:trHeight w:val="240"/>
          <w:jc w:val="center"/>
        </w:trPr>
        <w:tc>
          <w:tcPr>
            <w:tcW w:w="8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257F" w:rsidRPr="00E53210" w:rsidRDefault="001E257F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267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257F" w:rsidRPr="00E53210" w:rsidRDefault="001E257F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2339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257F" w:rsidRPr="00E53210" w:rsidRDefault="001E257F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257F" w:rsidRDefault="001E257F">
            <w:pPr>
              <w:pStyle w:val="ConsPlusNormal"/>
              <w:ind w:firstLine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20" w:type="dxa"/>
            <w:tcBorders>
              <w:left w:val="single" w:sz="4" w:space="0" w:color="000000"/>
              <w:bottom w:val="single" w:sz="4" w:space="0" w:color="000000"/>
            </w:tcBorders>
          </w:tcPr>
          <w:p w:rsidR="001E257F" w:rsidRPr="00E53210" w:rsidRDefault="001E257F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538" w:type="dxa"/>
            <w:tcBorders>
              <w:left w:val="single" w:sz="4" w:space="0" w:color="000000"/>
              <w:bottom w:val="single" w:sz="4" w:space="0" w:color="000000"/>
            </w:tcBorders>
          </w:tcPr>
          <w:p w:rsidR="001E257F" w:rsidRPr="00E53210" w:rsidRDefault="001E257F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</w:tcBorders>
          </w:tcPr>
          <w:p w:rsidR="001E257F" w:rsidRPr="00E53210" w:rsidRDefault="001E257F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2307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:rsidR="001E257F" w:rsidRPr="00E53210" w:rsidRDefault="001E257F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3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57F" w:rsidRDefault="001E25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257F" w:rsidRPr="00E53210" w:rsidTr="00F701FF">
        <w:trPr>
          <w:trHeight w:val="330"/>
          <w:jc w:val="center"/>
        </w:trPr>
        <w:tc>
          <w:tcPr>
            <w:tcW w:w="8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257F" w:rsidRPr="00E53210" w:rsidRDefault="001E257F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267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257F" w:rsidRPr="00E53210" w:rsidRDefault="001E257F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2339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257F" w:rsidRPr="00E53210" w:rsidRDefault="001E257F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257F" w:rsidRDefault="001E257F">
            <w:pPr>
              <w:pStyle w:val="ConsPlusNormal"/>
              <w:ind w:firstLine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220" w:type="dxa"/>
            <w:tcBorders>
              <w:left w:val="single" w:sz="4" w:space="0" w:color="000000"/>
              <w:bottom w:val="single" w:sz="4" w:space="0" w:color="000000"/>
            </w:tcBorders>
          </w:tcPr>
          <w:p w:rsidR="001E257F" w:rsidRPr="00E53210" w:rsidRDefault="001E257F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538" w:type="dxa"/>
            <w:tcBorders>
              <w:left w:val="single" w:sz="4" w:space="0" w:color="000000"/>
              <w:bottom w:val="single" w:sz="4" w:space="0" w:color="000000"/>
            </w:tcBorders>
          </w:tcPr>
          <w:p w:rsidR="001E257F" w:rsidRPr="00E53210" w:rsidRDefault="001E257F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</w:tcBorders>
          </w:tcPr>
          <w:p w:rsidR="001E257F" w:rsidRPr="00E53210" w:rsidRDefault="001E257F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2307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:rsidR="001E257F" w:rsidRPr="00E53210" w:rsidRDefault="001E257F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3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57F" w:rsidRDefault="001E25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257F" w:rsidRPr="00E53210" w:rsidTr="00F701FF">
        <w:trPr>
          <w:jc w:val="center"/>
        </w:trPr>
        <w:tc>
          <w:tcPr>
            <w:tcW w:w="15264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57F" w:rsidRDefault="001E257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</w:tr>
      <w:tr w:rsidR="000F5800" w:rsidRPr="00E53210" w:rsidTr="00F701FF">
        <w:trPr>
          <w:trHeight w:val="315"/>
          <w:jc w:val="center"/>
        </w:trPr>
        <w:tc>
          <w:tcPr>
            <w:tcW w:w="8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F5800" w:rsidRPr="00E53210" w:rsidRDefault="000F5800">
            <w:pPr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>6.1.1.</w:t>
            </w:r>
          </w:p>
        </w:tc>
        <w:tc>
          <w:tcPr>
            <w:tcW w:w="2671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F5800" w:rsidRPr="00E53210" w:rsidRDefault="000F5800">
            <w:pPr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>Мероприятие: Обеспечение жителей поселения услугами организаций культуры</w:t>
            </w:r>
          </w:p>
        </w:tc>
        <w:tc>
          <w:tcPr>
            <w:tcW w:w="2339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F5800" w:rsidRPr="00E53210" w:rsidRDefault="000F5800">
            <w:pPr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 xml:space="preserve">Администрация Ушинского сельсовета  </w:t>
            </w:r>
            <w:proofErr w:type="spellStart"/>
            <w:r w:rsidRPr="00E53210">
              <w:rPr>
                <w:rFonts w:eastAsia="Arial"/>
                <w:b w:val="0"/>
                <w:i w:val="0"/>
                <w:strike w:val="0"/>
              </w:rPr>
              <w:t>Земетчинского</w:t>
            </w:r>
            <w:proofErr w:type="spellEnd"/>
            <w:r w:rsidRPr="00E53210">
              <w:rPr>
                <w:rFonts w:eastAsia="Arial"/>
                <w:b w:val="0"/>
                <w:i w:val="0"/>
                <w:strike w:val="0"/>
              </w:rPr>
              <w:t xml:space="preserve"> района Пензенской области</w:t>
            </w: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F5800" w:rsidRPr="00E53210" w:rsidRDefault="000F5800">
            <w:pPr>
              <w:widowControl w:val="0"/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>Итого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F5800" w:rsidRPr="00E53210" w:rsidRDefault="00083AF5" w:rsidP="0095175E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  <w:r>
              <w:rPr>
                <w:rFonts w:eastAsia="Arial"/>
                <w:b w:val="0"/>
                <w:i w:val="0"/>
                <w:strike w:val="0"/>
              </w:rPr>
              <w:t>2</w:t>
            </w:r>
            <w:r w:rsidR="0095175E">
              <w:rPr>
                <w:rFonts w:eastAsia="Arial"/>
                <w:b w:val="0"/>
                <w:i w:val="0"/>
                <w:strike w:val="0"/>
              </w:rPr>
              <w:t>2</w:t>
            </w:r>
            <w:r>
              <w:rPr>
                <w:rFonts w:eastAsia="Arial"/>
                <w:b w:val="0"/>
                <w:i w:val="0"/>
                <w:strike w:val="0"/>
              </w:rPr>
              <w:t>1,</w:t>
            </w:r>
            <w:r w:rsidR="0095175E">
              <w:rPr>
                <w:rFonts w:eastAsia="Arial"/>
                <w:b w:val="0"/>
                <w:i w:val="0"/>
                <w:strike w:val="0"/>
              </w:rPr>
              <w:t>1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F5800" w:rsidRPr="00E53210" w:rsidRDefault="000F5800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F5800" w:rsidRPr="00E53210" w:rsidRDefault="000F5800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23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F5800" w:rsidRPr="00E53210" w:rsidRDefault="00083AF5" w:rsidP="0095175E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  <w:r>
              <w:rPr>
                <w:rFonts w:eastAsia="Arial"/>
                <w:b w:val="0"/>
                <w:i w:val="0"/>
                <w:strike w:val="0"/>
              </w:rPr>
              <w:t>2</w:t>
            </w:r>
            <w:r w:rsidR="0095175E">
              <w:rPr>
                <w:rFonts w:eastAsia="Arial"/>
                <w:b w:val="0"/>
                <w:i w:val="0"/>
                <w:strike w:val="0"/>
              </w:rPr>
              <w:t>2</w:t>
            </w:r>
            <w:r>
              <w:rPr>
                <w:rFonts w:eastAsia="Arial"/>
                <w:b w:val="0"/>
                <w:i w:val="0"/>
                <w:strike w:val="0"/>
              </w:rPr>
              <w:t>1,</w:t>
            </w:r>
            <w:r w:rsidR="0095175E">
              <w:rPr>
                <w:rFonts w:eastAsia="Arial"/>
                <w:b w:val="0"/>
                <w:i w:val="0"/>
                <w:strike w:val="0"/>
              </w:rPr>
              <w:t>1</w:t>
            </w:r>
          </w:p>
        </w:tc>
        <w:tc>
          <w:tcPr>
            <w:tcW w:w="13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5800" w:rsidRDefault="000F58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5800" w:rsidRPr="00E53210" w:rsidTr="00F701FF">
        <w:trPr>
          <w:trHeight w:val="315"/>
          <w:jc w:val="center"/>
        </w:trPr>
        <w:tc>
          <w:tcPr>
            <w:tcW w:w="8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F5800" w:rsidRPr="00E53210" w:rsidRDefault="000F5800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267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F5800" w:rsidRPr="00E53210" w:rsidRDefault="000F5800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2339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F5800" w:rsidRPr="00E53210" w:rsidRDefault="000F5800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F5800" w:rsidRDefault="000F580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2020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F5800" w:rsidRPr="00E53210" w:rsidRDefault="00083AF5" w:rsidP="0095175E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  <w:r>
              <w:rPr>
                <w:rFonts w:eastAsia="Arial"/>
                <w:b w:val="0"/>
                <w:i w:val="0"/>
                <w:strike w:val="0"/>
              </w:rPr>
              <w:t>2</w:t>
            </w:r>
            <w:r w:rsidR="0095175E">
              <w:rPr>
                <w:rFonts w:eastAsia="Arial"/>
                <w:b w:val="0"/>
                <w:i w:val="0"/>
                <w:strike w:val="0"/>
              </w:rPr>
              <w:t>2</w:t>
            </w:r>
            <w:r>
              <w:rPr>
                <w:rFonts w:eastAsia="Arial"/>
                <w:b w:val="0"/>
                <w:i w:val="0"/>
                <w:strike w:val="0"/>
              </w:rPr>
              <w:t>1</w:t>
            </w:r>
            <w:r w:rsidR="000F5800">
              <w:rPr>
                <w:rFonts w:eastAsia="Arial"/>
                <w:b w:val="0"/>
                <w:i w:val="0"/>
                <w:strike w:val="0"/>
              </w:rPr>
              <w:t>,</w:t>
            </w:r>
            <w:r w:rsidR="0095175E">
              <w:rPr>
                <w:rFonts w:eastAsia="Arial"/>
                <w:b w:val="0"/>
                <w:i w:val="0"/>
                <w:strike w:val="0"/>
              </w:rPr>
              <w:t>1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F5800" w:rsidRPr="00E53210" w:rsidRDefault="000F5800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F5800" w:rsidRPr="00E53210" w:rsidRDefault="000F5800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23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F5800" w:rsidRPr="00E53210" w:rsidRDefault="000F5800" w:rsidP="0095175E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  <w:r>
              <w:rPr>
                <w:rFonts w:eastAsia="Arial"/>
                <w:b w:val="0"/>
                <w:i w:val="0"/>
                <w:strike w:val="0"/>
              </w:rPr>
              <w:t>2</w:t>
            </w:r>
            <w:r w:rsidR="0095175E">
              <w:rPr>
                <w:rFonts w:eastAsia="Arial"/>
                <w:b w:val="0"/>
                <w:i w:val="0"/>
                <w:strike w:val="0"/>
              </w:rPr>
              <w:t>2</w:t>
            </w:r>
            <w:r w:rsidR="00083AF5">
              <w:rPr>
                <w:rFonts w:eastAsia="Arial"/>
                <w:b w:val="0"/>
                <w:i w:val="0"/>
                <w:strike w:val="0"/>
              </w:rPr>
              <w:t>1</w:t>
            </w:r>
            <w:r>
              <w:rPr>
                <w:rFonts w:eastAsia="Arial"/>
                <w:b w:val="0"/>
                <w:i w:val="0"/>
                <w:strike w:val="0"/>
              </w:rPr>
              <w:t>,</w:t>
            </w:r>
            <w:r w:rsidR="0095175E">
              <w:rPr>
                <w:rFonts w:eastAsia="Arial"/>
                <w:b w:val="0"/>
                <w:i w:val="0"/>
                <w:strike w:val="0"/>
              </w:rPr>
              <w:t>1</w:t>
            </w:r>
          </w:p>
        </w:tc>
        <w:tc>
          <w:tcPr>
            <w:tcW w:w="13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5800" w:rsidRDefault="000F58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5800" w:rsidRPr="00E53210" w:rsidTr="00F701FF">
        <w:trPr>
          <w:trHeight w:val="315"/>
          <w:jc w:val="center"/>
        </w:trPr>
        <w:tc>
          <w:tcPr>
            <w:tcW w:w="8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F5800" w:rsidRPr="00E53210" w:rsidRDefault="000F5800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267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F5800" w:rsidRPr="00E53210" w:rsidRDefault="000F5800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2339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F5800" w:rsidRPr="00E53210" w:rsidRDefault="000F5800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F5800" w:rsidRDefault="000F580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F5800" w:rsidRPr="00E53210" w:rsidRDefault="00083AF5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  <w:r>
              <w:rPr>
                <w:rFonts w:eastAsia="Arial"/>
                <w:b w:val="0"/>
                <w:i w:val="0"/>
                <w:strike w:val="0"/>
              </w:rPr>
              <w:t>0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F5800" w:rsidRPr="00E53210" w:rsidRDefault="000F5800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F5800" w:rsidRPr="00E53210" w:rsidRDefault="000F5800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23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F5800" w:rsidRPr="00E53210" w:rsidRDefault="00083AF5" w:rsidP="00B45B68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  <w:r>
              <w:rPr>
                <w:rFonts w:eastAsia="Arial"/>
                <w:b w:val="0"/>
                <w:i w:val="0"/>
                <w:strike w:val="0"/>
              </w:rPr>
              <w:t>0</w:t>
            </w:r>
          </w:p>
        </w:tc>
        <w:tc>
          <w:tcPr>
            <w:tcW w:w="13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5800" w:rsidRDefault="000F58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5800" w:rsidRPr="00E53210" w:rsidTr="00F701FF">
        <w:trPr>
          <w:trHeight w:val="300"/>
          <w:jc w:val="center"/>
        </w:trPr>
        <w:tc>
          <w:tcPr>
            <w:tcW w:w="8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F5800" w:rsidRPr="00E53210" w:rsidRDefault="000F5800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267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F5800" w:rsidRPr="00E53210" w:rsidRDefault="000F5800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2339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F5800" w:rsidRPr="00E53210" w:rsidRDefault="000F5800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F5800" w:rsidRDefault="000F5800">
            <w:pPr>
              <w:pStyle w:val="ConsPlusNormal"/>
              <w:ind w:firstLine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F5800" w:rsidRPr="00E53210" w:rsidRDefault="000F5800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  <w:r>
              <w:rPr>
                <w:rFonts w:eastAsia="Arial"/>
                <w:b w:val="0"/>
                <w:i w:val="0"/>
                <w:strike w:val="0"/>
              </w:rPr>
              <w:t>0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F5800" w:rsidRPr="00E53210" w:rsidRDefault="000F5800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F5800" w:rsidRPr="00E53210" w:rsidRDefault="000F5800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23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F5800" w:rsidRPr="00E53210" w:rsidRDefault="000F5800" w:rsidP="00B45B68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  <w:r>
              <w:rPr>
                <w:rFonts w:eastAsia="Arial"/>
                <w:b w:val="0"/>
                <w:i w:val="0"/>
                <w:strike w:val="0"/>
              </w:rPr>
              <w:t>0</w:t>
            </w:r>
          </w:p>
        </w:tc>
        <w:tc>
          <w:tcPr>
            <w:tcW w:w="13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5800" w:rsidRDefault="000F58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5800" w:rsidRPr="00E53210" w:rsidTr="00F701FF">
        <w:trPr>
          <w:trHeight w:val="285"/>
          <w:jc w:val="center"/>
        </w:trPr>
        <w:tc>
          <w:tcPr>
            <w:tcW w:w="8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F5800" w:rsidRPr="00E53210" w:rsidRDefault="000F5800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267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F5800" w:rsidRPr="00E53210" w:rsidRDefault="000F5800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2339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F5800" w:rsidRPr="00E53210" w:rsidRDefault="000F5800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F5800" w:rsidRDefault="000F5800">
            <w:pPr>
              <w:pStyle w:val="ConsPlusNormal"/>
              <w:ind w:firstLine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F5800" w:rsidRPr="00E53210" w:rsidRDefault="000F5800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  <w:r>
              <w:rPr>
                <w:rFonts w:eastAsia="Arial"/>
                <w:b w:val="0"/>
                <w:i w:val="0"/>
                <w:strike w:val="0"/>
              </w:rPr>
              <w:t>0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F5800" w:rsidRPr="00E53210" w:rsidRDefault="000F5800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F5800" w:rsidRPr="00E53210" w:rsidRDefault="000F5800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23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F5800" w:rsidRPr="00E53210" w:rsidRDefault="000F5800" w:rsidP="00B45B68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  <w:r>
              <w:rPr>
                <w:rFonts w:eastAsia="Arial"/>
                <w:b w:val="0"/>
                <w:i w:val="0"/>
                <w:strike w:val="0"/>
              </w:rPr>
              <w:t>0</w:t>
            </w:r>
          </w:p>
        </w:tc>
        <w:tc>
          <w:tcPr>
            <w:tcW w:w="13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5800" w:rsidRDefault="000F58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5800" w:rsidRPr="00E53210" w:rsidTr="00F701FF">
        <w:trPr>
          <w:trHeight w:val="285"/>
          <w:jc w:val="center"/>
        </w:trPr>
        <w:tc>
          <w:tcPr>
            <w:tcW w:w="8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F5800" w:rsidRPr="00E53210" w:rsidRDefault="000F5800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267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F5800" w:rsidRPr="00E53210" w:rsidRDefault="000F5800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2339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F5800" w:rsidRPr="00E53210" w:rsidRDefault="000F5800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F5800" w:rsidRDefault="000F5800">
            <w:pPr>
              <w:pStyle w:val="ConsPlusNormal"/>
              <w:ind w:firstLine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F5800" w:rsidRPr="00E53210" w:rsidRDefault="000F5800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  <w:r>
              <w:rPr>
                <w:rFonts w:eastAsia="Arial"/>
                <w:b w:val="0"/>
                <w:i w:val="0"/>
                <w:strike w:val="0"/>
              </w:rPr>
              <w:t>0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F5800" w:rsidRPr="00E53210" w:rsidRDefault="000F5800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F5800" w:rsidRPr="00E53210" w:rsidRDefault="000F5800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23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F5800" w:rsidRPr="00E53210" w:rsidRDefault="000F5800" w:rsidP="00B45B68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  <w:r>
              <w:rPr>
                <w:rFonts w:eastAsia="Arial"/>
                <w:b w:val="0"/>
                <w:i w:val="0"/>
                <w:strike w:val="0"/>
              </w:rPr>
              <w:t>0</w:t>
            </w:r>
          </w:p>
        </w:tc>
        <w:tc>
          <w:tcPr>
            <w:tcW w:w="13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5800" w:rsidRDefault="000F58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5800" w:rsidRPr="00E53210" w:rsidTr="00F701FF">
        <w:trPr>
          <w:trHeight w:val="255"/>
          <w:jc w:val="center"/>
        </w:trPr>
        <w:tc>
          <w:tcPr>
            <w:tcW w:w="8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F5800" w:rsidRPr="00E53210" w:rsidRDefault="000F5800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267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F5800" w:rsidRPr="00E53210" w:rsidRDefault="000F5800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2339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F5800" w:rsidRPr="00E53210" w:rsidRDefault="000F5800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F5800" w:rsidRDefault="000F5800">
            <w:pPr>
              <w:pStyle w:val="ConsPlusNormal"/>
              <w:ind w:firstLine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F5800" w:rsidRPr="00E53210" w:rsidRDefault="000F5800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  <w:r>
              <w:rPr>
                <w:rFonts w:eastAsia="Arial"/>
                <w:b w:val="0"/>
                <w:i w:val="0"/>
                <w:strike w:val="0"/>
              </w:rPr>
              <w:t>0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F5800" w:rsidRPr="00E53210" w:rsidRDefault="000F5800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F5800" w:rsidRPr="00E53210" w:rsidRDefault="000F5800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23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F5800" w:rsidRPr="00E53210" w:rsidRDefault="000F5800" w:rsidP="00B45B68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  <w:r>
              <w:rPr>
                <w:rFonts w:eastAsia="Arial"/>
                <w:b w:val="0"/>
                <w:i w:val="0"/>
                <w:strike w:val="0"/>
              </w:rPr>
              <w:t>0</w:t>
            </w:r>
          </w:p>
        </w:tc>
        <w:tc>
          <w:tcPr>
            <w:tcW w:w="13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5800" w:rsidRDefault="000F58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5800" w:rsidRPr="00E53210" w:rsidTr="00F701FF">
        <w:trPr>
          <w:trHeight w:val="315"/>
          <w:jc w:val="center"/>
        </w:trPr>
        <w:tc>
          <w:tcPr>
            <w:tcW w:w="8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F5800" w:rsidRPr="00E53210" w:rsidRDefault="000F5800">
            <w:pPr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>6.1.2.</w:t>
            </w:r>
          </w:p>
        </w:tc>
        <w:tc>
          <w:tcPr>
            <w:tcW w:w="2671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F5800" w:rsidRPr="00E53210" w:rsidRDefault="000F5800">
            <w:pPr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 xml:space="preserve">Мероприятие: Финансовое обеспечение полномочий, переданных органам </w:t>
            </w:r>
            <w:r w:rsidRPr="00E53210">
              <w:rPr>
                <w:rFonts w:eastAsia="Arial"/>
                <w:b w:val="0"/>
                <w:i w:val="0"/>
                <w:strike w:val="0"/>
              </w:rPr>
              <w:lastRenderedPageBreak/>
              <w:t xml:space="preserve">местного самоуправления </w:t>
            </w:r>
            <w:proofErr w:type="spellStart"/>
            <w:r w:rsidRPr="00E53210">
              <w:rPr>
                <w:rFonts w:eastAsia="Arial"/>
                <w:b w:val="0"/>
                <w:i w:val="0"/>
                <w:strike w:val="0"/>
              </w:rPr>
              <w:t>Земетчинского</w:t>
            </w:r>
            <w:proofErr w:type="spellEnd"/>
            <w:r w:rsidRPr="00E53210">
              <w:rPr>
                <w:rFonts w:eastAsia="Arial"/>
                <w:b w:val="0"/>
                <w:i w:val="0"/>
                <w:strike w:val="0"/>
              </w:rPr>
              <w:t xml:space="preserve"> района</w:t>
            </w:r>
          </w:p>
        </w:tc>
        <w:tc>
          <w:tcPr>
            <w:tcW w:w="2339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F5800" w:rsidRPr="00E53210" w:rsidRDefault="000F5800">
            <w:pPr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lastRenderedPageBreak/>
              <w:t xml:space="preserve">Администрация Ушинского сельсовета  </w:t>
            </w:r>
            <w:proofErr w:type="spellStart"/>
            <w:r w:rsidRPr="00E53210">
              <w:rPr>
                <w:rFonts w:eastAsia="Arial"/>
                <w:b w:val="0"/>
                <w:i w:val="0"/>
                <w:strike w:val="0"/>
              </w:rPr>
              <w:t>Земетчинского</w:t>
            </w:r>
            <w:proofErr w:type="spellEnd"/>
            <w:r w:rsidRPr="00E53210">
              <w:rPr>
                <w:rFonts w:eastAsia="Arial"/>
                <w:b w:val="0"/>
                <w:i w:val="0"/>
                <w:strike w:val="0"/>
              </w:rPr>
              <w:t xml:space="preserve"> района Пензенской </w:t>
            </w:r>
            <w:r w:rsidRPr="00E53210">
              <w:rPr>
                <w:rFonts w:eastAsia="Arial"/>
                <w:b w:val="0"/>
                <w:i w:val="0"/>
                <w:strike w:val="0"/>
              </w:rPr>
              <w:lastRenderedPageBreak/>
              <w:t>области</w:t>
            </w: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F5800" w:rsidRPr="00E53210" w:rsidRDefault="000F5800">
            <w:pPr>
              <w:widowControl w:val="0"/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lastRenderedPageBreak/>
              <w:t>Итого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F5800" w:rsidRPr="00E53210" w:rsidRDefault="00083AF5" w:rsidP="00083AF5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  <w:r>
              <w:rPr>
                <w:rFonts w:eastAsia="Arial"/>
                <w:b w:val="0"/>
                <w:i w:val="0"/>
                <w:strike w:val="0"/>
              </w:rPr>
              <w:t>4</w:t>
            </w:r>
            <w:r w:rsidR="000F5800">
              <w:rPr>
                <w:rFonts w:eastAsia="Arial"/>
                <w:b w:val="0"/>
                <w:i w:val="0"/>
                <w:strike w:val="0"/>
              </w:rPr>
              <w:t>3</w:t>
            </w:r>
            <w:r>
              <w:rPr>
                <w:rFonts w:eastAsia="Arial"/>
                <w:b w:val="0"/>
                <w:i w:val="0"/>
                <w:strike w:val="0"/>
              </w:rPr>
              <w:t>2</w:t>
            </w:r>
            <w:r w:rsidR="000F5800">
              <w:rPr>
                <w:rFonts w:eastAsia="Arial"/>
                <w:b w:val="0"/>
                <w:i w:val="0"/>
                <w:strike w:val="0"/>
              </w:rPr>
              <w:t>,3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F5800" w:rsidRPr="00E53210" w:rsidRDefault="000F5800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F5800" w:rsidRPr="00E53210" w:rsidRDefault="000F5800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23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F5800" w:rsidRPr="00E53210" w:rsidRDefault="00083AF5" w:rsidP="00B45B68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  <w:r>
              <w:rPr>
                <w:rFonts w:eastAsia="Arial"/>
                <w:b w:val="0"/>
                <w:i w:val="0"/>
                <w:strike w:val="0"/>
              </w:rPr>
              <w:t>432,3</w:t>
            </w:r>
          </w:p>
        </w:tc>
        <w:tc>
          <w:tcPr>
            <w:tcW w:w="13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5800" w:rsidRDefault="000F58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5800" w:rsidRPr="00E53210" w:rsidTr="00F701FF">
        <w:trPr>
          <w:trHeight w:val="315"/>
          <w:jc w:val="center"/>
        </w:trPr>
        <w:tc>
          <w:tcPr>
            <w:tcW w:w="8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F5800" w:rsidRPr="00E53210" w:rsidRDefault="000F5800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267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F5800" w:rsidRPr="00E53210" w:rsidRDefault="000F5800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2339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F5800" w:rsidRPr="00E53210" w:rsidRDefault="000F5800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F5800" w:rsidRDefault="000F580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2020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F5800" w:rsidRPr="00E53210" w:rsidRDefault="00083AF5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  <w:r>
              <w:rPr>
                <w:rFonts w:eastAsia="Arial"/>
                <w:b w:val="0"/>
                <w:i w:val="0"/>
                <w:strike w:val="0"/>
              </w:rPr>
              <w:t>129,1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F5800" w:rsidRPr="00E53210" w:rsidRDefault="000F5800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F5800" w:rsidRPr="00E53210" w:rsidRDefault="000F5800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23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F5800" w:rsidRPr="00E53210" w:rsidRDefault="00083AF5" w:rsidP="00B45B68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  <w:r>
              <w:rPr>
                <w:rFonts w:eastAsia="Arial"/>
                <w:b w:val="0"/>
                <w:i w:val="0"/>
                <w:strike w:val="0"/>
              </w:rPr>
              <w:t>129,1</w:t>
            </w:r>
          </w:p>
        </w:tc>
        <w:tc>
          <w:tcPr>
            <w:tcW w:w="13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5800" w:rsidRDefault="000F58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3AF5" w:rsidRPr="00E53210" w:rsidTr="00F701FF">
        <w:trPr>
          <w:trHeight w:val="315"/>
          <w:jc w:val="center"/>
        </w:trPr>
        <w:tc>
          <w:tcPr>
            <w:tcW w:w="8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3AF5" w:rsidRPr="00E53210" w:rsidRDefault="00083AF5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267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3AF5" w:rsidRPr="00E53210" w:rsidRDefault="00083AF5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2339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3AF5" w:rsidRPr="00E53210" w:rsidRDefault="00083AF5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3AF5" w:rsidRDefault="00083AF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3AF5" w:rsidRPr="00E53210" w:rsidRDefault="00083AF5" w:rsidP="00A046DE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  <w:r>
              <w:rPr>
                <w:rFonts w:eastAsia="Arial"/>
                <w:b w:val="0"/>
                <w:i w:val="0"/>
                <w:strike w:val="0"/>
              </w:rPr>
              <w:t>151,6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3AF5" w:rsidRPr="00E53210" w:rsidRDefault="00083AF5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3AF5" w:rsidRPr="00E53210" w:rsidRDefault="00083AF5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23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3AF5" w:rsidRPr="00E53210" w:rsidRDefault="00083AF5" w:rsidP="00A046DE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  <w:r>
              <w:rPr>
                <w:rFonts w:eastAsia="Arial"/>
                <w:b w:val="0"/>
                <w:i w:val="0"/>
                <w:strike w:val="0"/>
              </w:rPr>
              <w:t>151,6</w:t>
            </w:r>
          </w:p>
        </w:tc>
        <w:tc>
          <w:tcPr>
            <w:tcW w:w="13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AF5" w:rsidRDefault="00083A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3AF5" w:rsidRPr="00E53210" w:rsidTr="00F701FF">
        <w:trPr>
          <w:trHeight w:val="300"/>
          <w:jc w:val="center"/>
        </w:trPr>
        <w:tc>
          <w:tcPr>
            <w:tcW w:w="8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3AF5" w:rsidRPr="00E53210" w:rsidRDefault="00083AF5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267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3AF5" w:rsidRPr="00E53210" w:rsidRDefault="00083AF5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2339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3AF5" w:rsidRPr="00E53210" w:rsidRDefault="00083AF5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3AF5" w:rsidRDefault="00083AF5">
            <w:pPr>
              <w:pStyle w:val="ConsPlusNormal"/>
              <w:ind w:firstLine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3AF5" w:rsidRPr="00E53210" w:rsidRDefault="00083AF5" w:rsidP="00A046DE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  <w:r>
              <w:rPr>
                <w:rFonts w:eastAsia="Arial"/>
                <w:b w:val="0"/>
                <w:i w:val="0"/>
                <w:strike w:val="0"/>
              </w:rPr>
              <w:t>151,6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3AF5" w:rsidRPr="00E53210" w:rsidRDefault="00083AF5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3AF5" w:rsidRPr="00E53210" w:rsidRDefault="00083AF5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23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3AF5" w:rsidRPr="00E53210" w:rsidRDefault="00083AF5" w:rsidP="00A046DE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  <w:r>
              <w:rPr>
                <w:rFonts w:eastAsia="Arial"/>
                <w:b w:val="0"/>
                <w:i w:val="0"/>
                <w:strike w:val="0"/>
              </w:rPr>
              <w:t>151,6</w:t>
            </w:r>
          </w:p>
        </w:tc>
        <w:tc>
          <w:tcPr>
            <w:tcW w:w="13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AF5" w:rsidRDefault="00083A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5800" w:rsidRPr="00E53210" w:rsidTr="00F701FF">
        <w:trPr>
          <w:trHeight w:val="270"/>
          <w:jc w:val="center"/>
        </w:trPr>
        <w:tc>
          <w:tcPr>
            <w:tcW w:w="8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F5800" w:rsidRPr="00E53210" w:rsidRDefault="000F5800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267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F5800" w:rsidRPr="00E53210" w:rsidRDefault="000F5800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2339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F5800" w:rsidRPr="00E53210" w:rsidRDefault="000F5800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F5800" w:rsidRDefault="000F5800">
            <w:pPr>
              <w:pStyle w:val="ConsPlusNormal"/>
              <w:ind w:firstLine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F5800" w:rsidRPr="00E53210" w:rsidRDefault="000F5800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F5800" w:rsidRPr="00E53210" w:rsidRDefault="000F5800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F5800" w:rsidRPr="00E53210" w:rsidRDefault="000F5800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23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F5800" w:rsidRPr="00E53210" w:rsidRDefault="000F5800" w:rsidP="00B45B68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3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5800" w:rsidRDefault="000F58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5800" w:rsidRPr="00E53210" w:rsidTr="00F701FF">
        <w:trPr>
          <w:trHeight w:val="315"/>
          <w:jc w:val="center"/>
        </w:trPr>
        <w:tc>
          <w:tcPr>
            <w:tcW w:w="8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F5800" w:rsidRPr="00E53210" w:rsidRDefault="000F5800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267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F5800" w:rsidRPr="00E53210" w:rsidRDefault="000F5800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2339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F5800" w:rsidRPr="00E53210" w:rsidRDefault="000F5800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F5800" w:rsidRDefault="000F5800">
            <w:pPr>
              <w:pStyle w:val="ConsPlusNormal"/>
              <w:ind w:firstLine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F5800" w:rsidRPr="00E53210" w:rsidRDefault="000F5800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  <w:r>
              <w:rPr>
                <w:rFonts w:eastAsia="Arial"/>
                <w:b w:val="0"/>
                <w:i w:val="0"/>
                <w:strike w:val="0"/>
              </w:rPr>
              <w:t>0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F5800" w:rsidRPr="00E53210" w:rsidRDefault="000F5800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F5800" w:rsidRPr="00E53210" w:rsidRDefault="000F5800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23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F5800" w:rsidRPr="00E53210" w:rsidRDefault="000F5800" w:rsidP="00B45B68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  <w:r>
              <w:rPr>
                <w:rFonts w:eastAsia="Arial"/>
                <w:b w:val="0"/>
                <w:i w:val="0"/>
                <w:strike w:val="0"/>
              </w:rPr>
              <w:t>0</w:t>
            </w:r>
          </w:p>
        </w:tc>
        <w:tc>
          <w:tcPr>
            <w:tcW w:w="13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5800" w:rsidRDefault="000F58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5800" w:rsidRPr="00E53210" w:rsidTr="00F701FF">
        <w:trPr>
          <w:trHeight w:val="288"/>
          <w:jc w:val="center"/>
        </w:trPr>
        <w:tc>
          <w:tcPr>
            <w:tcW w:w="8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F5800" w:rsidRPr="00E53210" w:rsidRDefault="000F5800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267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F5800" w:rsidRPr="00E53210" w:rsidRDefault="000F5800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2339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F5800" w:rsidRPr="00E53210" w:rsidRDefault="000F5800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F5800" w:rsidRDefault="000F5800">
            <w:pPr>
              <w:pStyle w:val="ConsPlusNormal"/>
              <w:ind w:firstLine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F5800" w:rsidRPr="00E53210" w:rsidRDefault="000F5800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  <w:r>
              <w:rPr>
                <w:rFonts w:eastAsia="Arial"/>
                <w:b w:val="0"/>
                <w:i w:val="0"/>
                <w:strike w:val="0"/>
              </w:rPr>
              <w:t>0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F5800" w:rsidRPr="00E53210" w:rsidRDefault="000F5800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F5800" w:rsidRPr="00E53210" w:rsidRDefault="000F5800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23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F5800" w:rsidRPr="00E53210" w:rsidRDefault="000F5800" w:rsidP="00B45B68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  <w:r>
              <w:rPr>
                <w:rFonts w:eastAsia="Arial"/>
                <w:b w:val="0"/>
                <w:i w:val="0"/>
                <w:strike w:val="0"/>
              </w:rPr>
              <w:t>0</w:t>
            </w:r>
          </w:p>
        </w:tc>
        <w:tc>
          <w:tcPr>
            <w:tcW w:w="13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5800" w:rsidRDefault="000F58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3AF5" w:rsidRPr="00E53210" w:rsidTr="00F701FF">
        <w:trPr>
          <w:jc w:val="center"/>
        </w:trPr>
        <w:tc>
          <w:tcPr>
            <w:tcW w:w="3565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3AF5" w:rsidRPr="00E53210" w:rsidRDefault="00083AF5">
            <w:pPr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 xml:space="preserve">                   Всего </w:t>
            </w:r>
            <w:proofErr w:type="gramStart"/>
            <w:r w:rsidRPr="00E53210">
              <w:rPr>
                <w:rFonts w:eastAsia="Arial"/>
                <w:b w:val="0"/>
                <w:i w:val="0"/>
                <w:strike w:val="0"/>
              </w:rPr>
              <w:t>по</w:t>
            </w:r>
            <w:proofErr w:type="gramEnd"/>
          </w:p>
          <w:p w:rsidR="00083AF5" w:rsidRPr="00E53210" w:rsidRDefault="00083AF5">
            <w:pPr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 xml:space="preserve">      подпрограмме 6:</w:t>
            </w:r>
          </w:p>
        </w:tc>
        <w:tc>
          <w:tcPr>
            <w:tcW w:w="2339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3AF5" w:rsidRPr="00E53210" w:rsidRDefault="00083AF5">
            <w:pPr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3AF5" w:rsidRPr="00E53210" w:rsidRDefault="00083AF5">
            <w:pPr>
              <w:widowControl w:val="0"/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>Итого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3AF5" w:rsidRPr="00E53210" w:rsidRDefault="00083AF5" w:rsidP="0095175E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  <w:r>
              <w:rPr>
                <w:rFonts w:eastAsia="Arial"/>
                <w:b w:val="0"/>
                <w:i w:val="0"/>
                <w:strike w:val="0"/>
              </w:rPr>
              <w:t>6</w:t>
            </w:r>
            <w:r w:rsidR="0095175E">
              <w:rPr>
                <w:rFonts w:eastAsia="Arial"/>
                <w:b w:val="0"/>
                <w:i w:val="0"/>
                <w:strike w:val="0"/>
              </w:rPr>
              <w:t>5</w:t>
            </w:r>
            <w:r>
              <w:rPr>
                <w:rFonts w:eastAsia="Arial"/>
                <w:b w:val="0"/>
                <w:i w:val="0"/>
                <w:strike w:val="0"/>
              </w:rPr>
              <w:t>3,</w:t>
            </w:r>
            <w:r w:rsidR="0095175E">
              <w:rPr>
                <w:rFonts w:eastAsia="Arial"/>
                <w:b w:val="0"/>
                <w:i w:val="0"/>
                <w:strike w:val="0"/>
              </w:rPr>
              <w:t>4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3AF5" w:rsidRPr="00E53210" w:rsidRDefault="00083AF5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3AF5" w:rsidRPr="00E53210" w:rsidRDefault="00083AF5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23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3AF5" w:rsidRPr="00E53210" w:rsidRDefault="00083AF5" w:rsidP="0095175E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  <w:r>
              <w:rPr>
                <w:rFonts w:eastAsia="Arial"/>
                <w:b w:val="0"/>
                <w:i w:val="0"/>
                <w:strike w:val="0"/>
              </w:rPr>
              <w:t>6</w:t>
            </w:r>
            <w:r w:rsidR="0095175E">
              <w:rPr>
                <w:rFonts w:eastAsia="Arial"/>
                <w:b w:val="0"/>
                <w:i w:val="0"/>
                <w:strike w:val="0"/>
              </w:rPr>
              <w:t>5</w:t>
            </w:r>
            <w:r>
              <w:rPr>
                <w:rFonts w:eastAsia="Arial"/>
                <w:b w:val="0"/>
                <w:i w:val="0"/>
                <w:strike w:val="0"/>
              </w:rPr>
              <w:t>3,</w:t>
            </w:r>
            <w:r w:rsidR="0095175E">
              <w:rPr>
                <w:rFonts w:eastAsia="Arial"/>
                <w:b w:val="0"/>
                <w:i w:val="0"/>
                <w:strike w:val="0"/>
              </w:rPr>
              <w:t>4</w:t>
            </w:r>
          </w:p>
        </w:tc>
        <w:tc>
          <w:tcPr>
            <w:tcW w:w="13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AF5" w:rsidRDefault="00083A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3AF5" w:rsidRPr="00E53210" w:rsidTr="00F701FF">
        <w:trPr>
          <w:jc w:val="center"/>
        </w:trPr>
        <w:tc>
          <w:tcPr>
            <w:tcW w:w="3565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3AF5" w:rsidRPr="00E53210" w:rsidRDefault="00083AF5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2339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3AF5" w:rsidRPr="00E53210" w:rsidRDefault="00083AF5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3AF5" w:rsidRDefault="00083AF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2020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3AF5" w:rsidRPr="00E53210" w:rsidRDefault="00083AF5" w:rsidP="0095175E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  <w:r>
              <w:rPr>
                <w:rFonts w:eastAsia="Arial"/>
                <w:b w:val="0"/>
                <w:i w:val="0"/>
                <w:strike w:val="0"/>
              </w:rPr>
              <w:t>3</w:t>
            </w:r>
            <w:r w:rsidR="0095175E">
              <w:rPr>
                <w:rFonts w:eastAsia="Arial"/>
                <w:b w:val="0"/>
                <w:i w:val="0"/>
                <w:strike w:val="0"/>
              </w:rPr>
              <w:t>5</w:t>
            </w:r>
            <w:r>
              <w:rPr>
                <w:rFonts w:eastAsia="Arial"/>
                <w:b w:val="0"/>
                <w:i w:val="0"/>
                <w:strike w:val="0"/>
              </w:rPr>
              <w:t>0,</w:t>
            </w:r>
            <w:r w:rsidR="0095175E">
              <w:rPr>
                <w:rFonts w:eastAsia="Arial"/>
                <w:b w:val="0"/>
                <w:i w:val="0"/>
                <w:strike w:val="0"/>
              </w:rPr>
              <w:t>2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3AF5" w:rsidRPr="00E53210" w:rsidRDefault="00083AF5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3AF5" w:rsidRPr="00E53210" w:rsidRDefault="00083AF5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23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3AF5" w:rsidRPr="00E53210" w:rsidRDefault="00083AF5" w:rsidP="0095175E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  <w:r>
              <w:rPr>
                <w:rFonts w:eastAsia="Arial"/>
                <w:b w:val="0"/>
                <w:i w:val="0"/>
                <w:strike w:val="0"/>
              </w:rPr>
              <w:t>3</w:t>
            </w:r>
            <w:r w:rsidR="0095175E">
              <w:rPr>
                <w:rFonts w:eastAsia="Arial"/>
                <w:b w:val="0"/>
                <w:i w:val="0"/>
                <w:strike w:val="0"/>
              </w:rPr>
              <w:t>5</w:t>
            </w:r>
            <w:r>
              <w:rPr>
                <w:rFonts w:eastAsia="Arial"/>
                <w:b w:val="0"/>
                <w:i w:val="0"/>
                <w:strike w:val="0"/>
              </w:rPr>
              <w:t>0,</w:t>
            </w:r>
            <w:r w:rsidR="0095175E">
              <w:rPr>
                <w:rFonts w:eastAsia="Arial"/>
                <w:b w:val="0"/>
                <w:i w:val="0"/>
                <w:strike w:val="0"/>
              </w:rPr>
              <w:t>2</w:t>
            </w:r>
          </w:p>
        </w:tc>
        <w:tc>
          <w:tcPr>
            <w:tcW w:w="13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AF5" w:rsidRDefault="00083A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3AF5" w:rsidRPr="00E53210" w:rsidTr="00F701FF">
        <w:trPr>
          <w:jc w:val="center"/>
        </w:trPr>
        <w:tc>
          <w:tcPr>
            <w:tcW w:w="3565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3AF5" w:rsidRPr="00E53210" w:rsidRDefault="00083AF5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2339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3AF5" w:rsidRPr="00E53210" w:rsidRDefault="00083AF5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3AF5" w:rsidRDefault="00083AF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3AF5" w:rsidRPr="00E53210" w:rsidRDefault="00083AF5" w:rsidP="00A046DE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  <w:r>
              <w:rPr>
                <w:rFonts w:eastAsia="Arial"/>
                <w:b w:val="0"/>
                <w:i w:val="0"/>
                <w:strike w:val="0"/>
              </w:rPr>
              <w:t>151,6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3AF5" w:rsidRPr="00E53210" w:rsidRDefault="00083AF5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3AF5" w:rsidRPr="00E53210" w:rsidRDefault="00083AF5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23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3AF5" w:rsidRPr="00E53210" w:rsidRDefault="00083AF5" w:rsidP="00A046DE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  <w:r>
              <w:rPr>
                <w:rFonts w:eastAsia="Arial"/>
                <w:b w:val="0"/>
                <w:i w:val="0"/>
                <w:strike w:val="0"/>
              </w:rPr>
              <w:t>151,6</w:t>
            </w:r>
          </w:p>
        </w:tc>
        <w:tc>
          <w:tcPr>
            <w:tcW w:w="13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AF5" w:rsidRDefault="00083A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3AF5" w:rsidRPr="00E53210" w:rsidTr="00F701FF">
        <w:trPr>
          <w:jc w:val="center"/>
        </w:trPr>
        <w:tc>
          <w:tcPr>
            <w:tcW w:w="3565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3AF5" w:rsidRPr="00E53210" w:rsidRDefault="00083AF5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2339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3AF5" w:rsidRPr="00E53210" w:rsidRDefault="00083AF5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3AF5" w:rsidRDefault="00083AF5">
            <w:pPr>
              <w:pStyle w:val="ConsPlusNormal"/>
              <w:ind w:firstLine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3AF5" w:rsidRPr="00E53210" w:rsidRDefault="00083AF5" w:rsidP="00A046DE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  <w:r>
              <w:rPr>
                <w:rFonts w:eastAsia="Arial"/>
                <w:b w:val="0"/>
                <w:i w:val="0"/>
                <w:strike w:val="0"/>
              </w:rPr>
              <w:t>151,6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3AF5" w:rsidRPr="00E53210" w:rsidRDefault="00083AF5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3AF5" w:rsidRPr="00E53210" w:rsidRDefault="00083AF5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23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3AF5" w:rsidRPr="00E53210" w:rsidRDefault="00083AF5" w:rsidP="00A046DE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  <w:r>
              <w:rPr>
                <w:rFonts w:eastAsia="Arial"/>
                <w:b w:val="0"/>
                <w:i w:val="0"/>
                <w:strike w:val="0"/>
              </w:rPr>
              <w:t>151,6</w:t>
            </w:r>
          </w:p>
        </w:tc>
        <w:tc>
          <w:tcPr>
            <w:tcW w:w="13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AF5" w:rsidRDefault="00083A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257F" w:rsidRPr="00E53210" w:rsidTr="00F701FF">
        <w:trPr>
          <w:jc w:val="center"/>
        </w:trPr>
        <w:tc>
          <w:tcPr>
            <w:tcW w:w="3565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257F" w:rsidRPr="00E53210" w:rsidRDefault="001E257F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2339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257F" w:rsidRPr="00E53210" w:rsidRDefault="001E257F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257F" w:rsidRDefault="001E257F">
            <w:pPr>
              <w:pStyle w:val="ConsPlusNormal"/>
              <w:ind w:firstLine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257F" w:rsidRPr="00E53210" w:rsidRDefault="001E257F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257F" w:rsidRPr="00E53210" w:rsidRDefault="001E257F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257F" w:rsidRPr="00E53210" w:rsidRDefault="001E257F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23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257F" w:rsidRPr="00E53210" w:rsidRDefault="001E257F" w:rsidP="00B6790F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3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57F" w:rsidRDefault="001E25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257F" w:rsidRPr="00E53210" w:rsidTr="00F701FF">
        <w:trPr>
          <w:trHeight w:val="271"/>
          <w:jc w:val="center"/>
        </w:trPr>
        <w:tc>
          <w:tcPr>
            <w:tcW w:w="3565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257F" w:rsidRPr="00E53210" w:rsidRDefault="001E257F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2339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257F" w:rsidRPr="00E53210" w:rsidRDefault="001E257F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257F" w:rsidRDefault="001E257F">
            <w:pPr>
              <w:pStyle w:val="ConsPlusNormal"/>
              <w:ind w:firstLine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257F" w:rsidRPr="00E53210" w:rsidRDefault="001E257F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257F" w:rsidRPr="00E53210" w:rsidRDefault="001E257F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257F" w:rsidRPr="00E53210" w:rsidRDefault="001E257F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23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257F" w:rsidRPr="00E53210" w:rsidRDefault="001E257F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3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57F" w:rsidRDefault="001E25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257F" w:rsidRPr="00E53210" w:rsidTr="00F701FF">
        <w:trPr>
          <w:jc w:val="center"/>
        </w:trPr>
        <w:tc>
          <w:tcPr>
            <w:tcW w:w="3565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257F" w:rsidRPr="00E53210" w:rsidRDefault="001E257F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2339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257F" w:rsidRPr="00E53210" w:rsidRDefault="001E257F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257F" w:rsidRDefault="001E257F">
            <w:pPr>
              <w:pStyle w:val="ConsPlusNormal"/>
              <w:ind w:firstLine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257F" w:rsidRPr="00E53210" w:rsidRDefault="001E257F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257F" w:rsidRPr="00E53210" w:rsidRDefault="001E257F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257F" w:rsidRPr="00E53210" w:rsidRDefault="001E257F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23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257F" w:rsidRPr="00E53210" w:rsidRDefault="001E257F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3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57F" w:rsidRDefault="001E25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257F" w:rsidRPr="00E53210" w:rsidTr="00F701FF">
        <w:trPr>
          <w:jc w:val="center"/>
        </w:trPr>
        <w:tc>
          <w:tcPr>
            <w:tcW w:w="15264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57F" w:rsidRPr="00E53210" w:rsidRDefault="001E257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210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7 «Комплексное развитие муниципального образования «Ушинский сельсовет </w:t>
            </w:r>
            <w:proofErr w:type="spellStart"/>
            <w:r w:rsidRPr="00E53210">
              <w:rPr>
                <w:rFonts w:ascii="Times New Roman" w:hAnsi="Times New Roman" w:cs="Times New Roman"/>
                <w:sz w:val="24"/>
                <w:szCs w:val="24"/>
              </w:rPr>
              <w:t>Земетчинского</w:t>
            </w:r>
            <w:proofErr w:type="spellEnd"/>
            <w:r w:rsidRPr="00E53210">
              <w:rPr>
                <w:rFonts w:ascii="Times New Roman" w:hAnsi="Times New Roman" w:cs="Times New Roman"/>
                <w:sz w:val="24"/>
                <w:szCs w:val="24"/>
              </w:rPr>
              <w:t xml:space="preserve"> района Пензенской области» на 2020-2025 гг.»</w:t>
            </w:r>
          </w:p>
        </w:tc>
      </w:tr>
      <w:tr w:rsidR="001E257F" w:rsidRPr="00E53210" w:rsidTr="00F701FF">
        <w:trPr>
          <w:jc w:val="center"/>
        </w:trPr>
        <w:tc>
          <w:tcPr>
            <w:tcW w:w="15264" w:type="dxa"/>
            <w:gridSpan w:val="16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E257F" w:rsidRDefault="001E257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210">
              <w:rPr>
                <w:rFonts w:ascii="Times New Roman" w:hAnsi="Times New Roman" w:cs="Times New Roman"/>
                <w:sz w:val="24"/>
                <w:szCs w:val="24"/>
              </w:rPr>
              <w:t xml:space="preserve">Цель подпрограммы: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Удовлетворение потребности  населения, проживающего в Ушинском сельсовете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Земетчинского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района Пензенской области, в комфортных условиях жизни.</w:t>
            </w:r>
          </w:p>
        </w:tc>
      </w:tr>
      <w:tr w:rsidR="001E257F" w:rsidRPr="00E53210" w:rsidTr="00F701FF">
        <w:trPr>
          <w:trHeight w:val="11604"/>
          <w:jc w:val="center"/>
        </w:trPr>
        <w:tc>
          <w:tcPr>
            <w:tcW w:w="15264" w:type="dxa"/>
            <w:gridSpan w:val="16"/>
          </w:tcPr>
          <w:p w:rsidR="001E257F" w:rsidRDefault="001E257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321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Задача программы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Создание условий для обеспечения населения благоустроенными местами сбора ТКО; создание благоприятных инфраструктурных условий на территории муниципального образования «Ушинский сельсовет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Земетчинского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района Пензенской области»; активизация участия граждан, проживающих в сельской местности в реализации общественно значимых проектов; преодоление тенденции неблагоприятного развития демографических процессов, создание условий для стабилизации численности населения, проживающего в сельской местности, улучшения здоровья и увеличения ожидаемой продолжительности жизни населения, проживающего в сельской местности; обеспечение благоприятных условий для развития способностей каждого человека; содействие распространению экологического мышления у населения муниципалитета.</w:t>
            </w:r>
          </w:p>
          <w:tbl>
            <w:tblPr>
              <w:tblW w:w="15038" w:type="dxa"/>
              <w:tblLook w:val="0000"/>
            </w:tblPr>
            <w:tblGrid>
              <w:gridCol w:w="836"/>
              <w:gridCol w:w="3229"/>
              <w:gridCol w:w="1854"/>
              <w:gridCol w:w="1407"/>
              <w:gridCol w:w="1361"/>
              <w:gridCol w:w="1100"/>
              <w:gridCol w:w="1102"/>
              <w:gridCol w:w="2176"/>
              <w:gridCol w:w="1973"/>
            </w:tblGrid>
            <w:tr w:rsidR="00DF03CF" w:rsidRPr="00E53210" w:rsidTr="00F701FF">
              <w:trPr>
                <w:trHeight w:val="255"/>
              </w:trPr>
              <w:tc>
                <w:tcPr>
                  <w:tcW w:w="836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F03CF" w:rsidRPr="00E53210" w:rsidRDefault="00DF03CF">
                  <w:pPr>
                    <w:keepNext/>
                    <w:outlineLvl w:val="1"/>
                    <w:rPr>
                      <w:rFonts w:eastAsia="Arial"/>
                      <w:b w:val="0"/>
                      <w:i w:val="0"/>
                      <w:strike w:val="0"/>
                    </w:rPr>
                  </w:pPr>
                  <w:r w:rsidRPr="00E53210">
                    <w:rPr>
                      <w:rFonts w:eastAsia="Arial"/>
                      <w:b w:val="0"/>
                      <w:i w:val="0"/>
                      <w:strike w:val="0"/>
                    </w:rPr>
                    <w:t>7.1.</w:t>
                  </w:r>
                </w:p>
              </w:tc>
              <w:tc>
                <w:tcPr>
                  <w:tcW w:w="3229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F03CF" w:rsidRPr="00E53210" w:rsidRDefault="00DF03CF">
                  <w:pPr>
                    <w:keepNext/>
                    <w:outlineLvl w:val="1"/>
                    <w:rPr>
                      <w:rFonts w:eastAsia="Arial"/>
                      <w:b w:val="0"/>
                      <w:i w:val="0"/>
                      <w:strike w:val="0"/>
                    </w:rPr>
                  </w:pPr>
                  <w:r w:rsidRPr="00E53210">
                    <w:rPr>
                      <w:rFonts w:eastAsia="Arial"/>
                      <w:b w:val="0"/>
                      <w:i w:val="0"/>
                      <w:strike w:val="0"/>
                    </w:rPr>
                    <w:t xml:space="preserve">Реализация подпрограммы «Комплексное развитие муниципального образования «Ушинский сельсовет </w:t>
                  </w:r>
                  <w:proofErr w:type="spellStart"/>
                  <w:r w:rsidRPr="00E53210">
                    <w:rPr>
                      <w:rFonts w:eastAsia="Arial"/>
                      <w:b w:val="0"/>
                      <w:i w:val="0"/>
                      <w:strike w:val="0"/>
                    </w:rPr>
                    <w:t>Земетчинского</w:t>
                  </w:r>
                  <w:proofErr w:type="spellEnd"/>
                  <w:r w:rsidRPr="00E53210">
                    <w:rPr>
                      <w:rFonts w:eastAsia="Arial"/>
                      <w:b w:val="0"/>
                      <w:i w:val="0"/>
                      <w:strike w:val="0"/>
                    </w:rPr>
                    <w:t xml:space="preserve"> района Пензенской области» на 2020-2025 гг.»</w:t>
                  </w:r>
                </w:p>
              </w:tc>
              <w:tc>
                <w:tcPr>
                  <w:tcW w:w="1854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F03CF" w:rsidRPr="00E53210" w:rsidRDefault="00DF03CF">
                  <w:pPr>
                    <w:keepNext/>
                    <w:outlineLvl w:val="1"/>
                    <w:rPr>
                      <w:rFonts w:eastAsia="Arial"/>
                      <w:b w:val="0"/>
                      <w:i w:val="0"/>
                      <w:strike w:val="0"/>
                    </w:rPr>
                  </w:pPr>
                  <w:r w:rsidRPr="00E53210">
                    <w:rPr>
                      <w:rFonts w:eastAsia="Arial"/>
                      <w:b w:val="0"/>
                      <w:i w:val="0"/>
                      <w:strike w:val="0"/>
                    </w:rPr>
                    <w:t xml:space="preserve">Администрация Ушинского сельсовета </w:t>
                  </w:r>
                  <w:proofErr w:type="spellStart"/>
                  <w:r w:rsidRPr="00E53210">
                    <w:rPr>
                      <w:rFonts w:eastAsia="Arial"/>
                      <w:b w:val="0"/>
                      <w:i w:val="0"/>
                      <w:strike w:val="0"/>
                    </w:rPr>
                    <w:t>Земетчинского</w:t>
                  </w:r>
                  <w:proofErr w:type="spellEnd"/>
                  <w:r w:rsidRPr="00E53210">
                    <w:rPr>
                      <w:rFonts w:eastAsia="Arial"/>
                      <w:b w:val="0"/>
                      <w:i w:val="0"/>
                      <w:strike w:val="0"/>
                    </w:rPr>
                    <w:t xml:space="preserve"> района Пензенской области</w:t>
                  </w:r>
                </w:p>
              </w:tc>
              <w:tc>
                <w:tcPr>
                  <w:tcW w:w="14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F03CF" w:rsidRPr="00E53210" w:rsidRDefault="00DF03CF">
                  <w:pPr>
                    <w:keepNext/>
                    <w:jc w:val="center"/>
                    <w:outlineLvl w:val="1"/>
                    <w:rPr>
                      <w:rFonts w:eastAsia="Arial"/>
                      <w:b w:val="0"/>
                      <w:i w:val="0"/>
                      <w:strike w:val="0"/>
                    </w:rPr>
                  </w:pPr>
                  <w:r w:rsidRPr="00E53210">
                    <w:rPr>
                      <w:rFonts w:eastAsia="Arial"/>
                      <w:b w:val="0"/>
                      <w:i w:val="0"/>
                      <w:strike w:val="0"/>
                    </w:rPr>
                    <w:t>Итого</w:t>
                  </w:r>
                </w:p>
              </w:tc>
              <w:tc>
                <w:tcPr>
                  <w:tcW w:w="1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F03CF" w:rsidRPr="00E53210" w:rsidRDefault="00DF03CF" w:rsidP="00083AF5">
                  <w:pPr>
                    <w:widowControl w:val="0"/>
                    <w:suppressAutoHyphens w:val="0"/>
                    <w:rPr>
                      <w:rFonts w:eastAsia="Arial"/>
                      <w:b w:val="0"/>
                      <w:i w:val="0"/>
                      <w:strike w:val="0"/>
                    </w:rPr>
                  </w:pPr>
                  <w:r>
                    <w:rPr>
                      <w:rFonts w:eastAsia="Arial"/>
                      <w:b w:val="0"/>
                      <w:i w:val="0"/>
                      <w:strike w:val="0"/>
                    </w:rPr>
                    <w:t>550,2</w:t>
                  </w:r>
                </w:p>
              </w:tc>
              <w:tc>
                <w:tcPr>
                  <w:tcW w:w="1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F03CF" w:rsidRPr="00E53210" w:rsidRDefault="00DF03CF">
                  <w:pPr>
                    <w:widowControl w:val="0"/>
                    <w:suppressAutoHyphens w:val="0"/>
                    <w:rPr>
                      <w:rFonts w:eastAsia="Arial"/>
                      <w:b w:val="0"/>
                      <w:i w:val="0"/>
                      <w:strike w:val="0"/>
                    </w:rPr>
                  </w:pPr>
                </w:p>
              </w:tc>
              <w:tc>
                <w:tcPr>
                  <w:tcW w:w="110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F03CF" w:rsidRPr="00E53210" w:rsidRDefault="00DF03CF">
                  <w:pPr>
                    <w:widowControl w:val="0"/>
                    <w:suppressAutoHyphens w:val="0"/>
                    <w:rPr>
                      <w:rFonts w:eastAsia="Arial"/>
                      <w:b w:val="0"/>
                      <w:i w:val="0"/>
                      <w:strike w:val="0"/>
                    </w:rPr>
                  </w:pPr>
                </w:p>
              </w:tc>
              <w:tc>
                <w:tcPr>
                  <w:tcW w:w="21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F03CF" w:rsidRPr="00E53210" w:rsidRDefault="00DF03CF" w:rsidP="00A046DE">
                  <w:pPr>
                    <w:widowControl w:val="0"/>
                    <w:suppressAutoHyphens w:val="0"/>
                    <w:rPr>
                      <w:rFonts w:eastAsia="Arial"/>
                      <w:b w:val="0"/>
                      <w:i w:val="0"/>
                      <w:strike w:val="0"/>
                    </w:rPr>
                  </w:pPr>
                  <w:r>
                    <w:rPr>
                      <w:rFonts w:eastAsia="Arial"/>
                      <w:b w:val="0"/>
                      <w:i w:val="0"/>
                      <w:strike w:val="0"/>
                    </w:rPr>
                    <w:t>550,2</w:t>
                  </w:r>
                </w:p>
              </w:tc>
              <w:tc>
                <w:tcPr>
                  <w:tcW w:w="197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F03CF" w:rsidRPr="00E53210" w:rsidRDefault="00DF03CF">
                  <w:pPr>
                    <w:widowControl w:val="0"/>
                    <w:suppressAutoHyphens w:val="0"/>
                    <w:rPr>
                      <w:rFonts w:eastAsia="Arial"/>
                      <w:b w:val="0"/>
                      <w:i w:val="0"/>
                      <w:strike w:val="0"/>
                    </w:rPr>
                  </w:pPr>
                </w:p>
              </w:tc>
            </w:tr>
            <w:tr w:rsidR="00DF03CF" w:rsidRPr="00E53210" w:rsidTr="00F701FF">
              <w:trPr>
                <w:trHeight w:val="270"/>
              </w:trPr>
              <w:tc>
                <w:tcPr>
                  <w:tcW w:w="836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F03CF" w:rsidRPr="00E53210" w:rsidRDefault="00DF03CF">
                  <w:pPr>
                    <w:widowControl w:val="0"/>
                    <w:suppressAutoHyphens w:val="0"/>
                    <w:rPr>
                      <w:rFonts w:eastAsia="Arial"/>
                      <w:b w:val="0"/>
                      <w:i w:val="0"/>
                      <w:strike w:val="0"/>
                    </w:rPr>
                  </w:pPr>
                </w:p>
              </w:tc>
              <w:tc>
                <w:tcPr>
                  <w:tcW w:w="3229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F03CF" w:rsidRPr="00E53210" w:rsidRDefault="00DF03CF">
                  <w:pPr>
                    <w:widowControl w:val="0"/>
                    <w:suppressAutoHyphens w:val="0"/>
                    <w:rPr>
                      <w:rFonts w:eastAsia="Arial"/>
                      <w:b w:val="0"/>
                      <w:i w:val="0"/>
                      <w:strike w:val="0"/>
                    </w:rPr>
                  </w:pPr>
                </w:p>
              </w:tc>
              <w:tc>
                <w:tcPr>
                  <w:tcW w:w="1854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F03CF" w:rsidRPr="00E53210" w:rsidRDefault="00DF03CF">
                  <w:pPr>
                    <w:widowControl w:val="0"/>
                    <w:suppressAutoHyphens w:val="0"/>
                    <w:rPr>
                      <w:rFonts w:eastAsia="Arial"/>
                      <w:b w:val="0"/>
                      <w:i w:val="0"/>
                      <w:strike w:val="0"/>
                    </w:rPr>
                  </w:pPr>
                </w:p>
              </w:tc>
              <w:tc>
                <w:tcPr>
                  <w:tcW w:w="14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F03CF" w:rsidRPr="00E53210" w:rsidRDefault="00DF03CF">
                  <w:pPr>
                    <w:keepNext/>
                    <w:jc w:val="right"/>
                    <w:outlineLvl w:val="1"/>
                    <w:rPr>
                      <w:rFonts w:eastAsia="Arial"/>
                      <w:b w:val="0"/>
                      <w:i w:val="0"/>
                      <w:strike w:val="0"/>
                    </w:rPr>
                  </w:pPr>
                  <w:r w:rsidRPr="00E53210">
                    <w:rPr>
                      <w:rFonts w:eastAsia="Arial"/>
                      <w:b w:val="0"/>
                      <w:i w:val="0"/>
                      <w:strike w:val="0"/>
                    </w:rPr>
                    <w:t>2020</w:t>
                  </w:r>
                </w:p>
              </w:tc>
              <w:tc>
                <w:tcPr>
                  <w:tcW w:w="1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F03CF" w:rsidRPr="00E53210" w:rsidRDefault="00DF03CF" w:rsidP="00DF03CF">
                  <w:pPr>
                    <w:widowControl w:val="0"/>
                    <w:suppressAutoHyphens w:val="0"/>
                    <w:rPr>
                      <w:rFonts w:eastAsia="Arial"/>
                      <w:b w:val="0"/>
                      <w:i w:val="0"/>
                      <w:strike w:val="0"/>
                    </w:rPr>
                  </w:pPr>
                  <w:r>
                    <w:rPr>
                      <w:rFonts w:eastAsia="Arial"/>
                      <w:b w:val="0"/>
                      <w:i w:val="0"/>
                      <w:strike w:val="0"/>
                    </w:rPr>
                    <w:t>550,2</w:t>
                  </w:r>
                </w:p>
              </w:tc>
              <w:tc>
                <w:tcPr>
                  <w:tcW w:w="1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F03CF" w:rsidRPr="00E53210" w:rsidRDefault="00DF03CF">
                  <w:pPr>
                    <w:widowControl w:val="0"/>
                    <w:suppressAutoHyphens w:val="0"/>
                    <w:rPr>
                      <w:rFonts w:eastAsia="Arial"/>
                      <w:b w:val="0"/>
                      <w:i w:val="0"/>
                      <w:strike w:val="0"/>
                    </w:rPr>
                  </w:pPr>
                </w:p>
              </w:tc>
              <w:tc>
                <w:tcPr>
                  <w:tcW w:w="110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F03CF" w:rsidRPr="00E53210" w:rsidRDefault="00DF03CF">
                  <w:pPr>
                    <w:widowControl w:val="0"/>
                    <w:suppressAutoHyphens w:val="0"/>
                    <w:rPr>
                      <w:rFonts w:eastAsia="Arial"/>
                      <w:b w:val="0"/>
                      <w:i w:val="0"/>
                      <w:strike w:val="0"/>
                    </w:rPr>
                  </w:pPr>
                </w:p>
              </w:tc>
              <w:tc>
                <w:tcPr>
                  <w:tcW w:w="21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F03CF" w:rsidRPr="00E53210" w:rsidRDefault="00DF03CF" w:rsidP="00A046DE">
                  <w:pPr>
                    <w:widowControl w:val="0"/>
                    <w:suppressAutoHyphens w:val="0"/>
                    <w:rPr>
                      <w:rFonts w:eastAsia="Arial"/>
                      <w:b w:val="0"/>
                      <w:i w:val="0"/>
                      <w:strike w:val="0"/>
                    </w:rPr>
                  </w:pPr>
                  <w:r>
                    <w:rPr>
                      <w:rFonts w:eastAsia="Arial"/>
                      <w:b w:val="0"/>
                      <w:i w:val="0"/>
                      <w:strike w:val="0"/>
                    </w:rPr>
                    <w:t>550,2</w:t>
                  </w:r>
                </w:p>
              </w:tc>
              <w:tc>
                <w:tcPr>
                  <w:tcW w:w="197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F03CF" w:rsidRPr="00E53210" w:rsidRDefault="00DF03CF">
                  <w:pPr>
                    <w:widowControl w:val="0"/>
                    <w:suppressAutoHyphens w:val="0"/>
                    <w:rPr>
                      <w:rFonts w:eastAsia="Arial"/>
                      <w:b w:val="0"/>
                      <w:i w:val="0"/>
                      <w:strike w:val="0"/>
                    </w:rPr>
                  </w:pPr>
                </w:p>
              </w:tc>
            </w:tr>
            <w:tr w:rsidR="001E257F" w:rsidRPr="00E53210" w:rsidTr="00F701FF">
              <w:trPr>
                <w:trHeight w:val="270"/>
              </w:trPr>
              <w:tc>
                <w:tcPr>
                  <w:tcW w:w="836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E257F" w:rsidRPr="00E53210" w:rsidRDefault="001E257F">
                  <w:pPr>
                    <w:widowControl w:val="0"/>
                    <w:suppressAutoHyphens w:val="0"/>
                    <w:rPr>
                      <w:rFonts w:eastAsia="Arial"/>
                      <w:b w:val="0"/>
                      <w:i w:val="0"/>
                      <w:strike w:val="0"/>
                    </w:rPr>
                  </w:pPr>
                </w:p>
              </w:tc>
              <w:tc>
                <w:tcPr>
                  <w:tcW w:w="3229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E257F" w:rsidRPr="00E53210" w:rsidRDefault="001E257F">
                  <w:pPr>
                    <w:widowControl w:val="0"/>
                    <w:suppressAutoHyphens w:val="0"/>
                    <w:rPr>
                      <w:rFonts w:eastAsia="Arial"/>
                      <w:b w:val="0"/>
                      <w:i w:val="0"/>
                      <w:strike w:val="0"/>
                    </w:rPr>
                  </w:pPr>
                </w:p>
              </w:tc>
              <w:tc>
                <w:tcPr>
                  <w:tcW w:w="1854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E257F" w:rsidRPr="00E53210" w:rsidRDefault="001E257F">
                  <w:pPr>
                    <w:widowControl w:val="0"/>
                    <w:suppressAutoHyphens w:val="0"/>
                    <w:rPr>
                      <w:rFonts w:eastAsia="Arial"/>
                      <w:b w:val="0"/>
                      <w:i w:val="0"/>
                      <w:strike w:val="0"/>
                    </w:rPr>
                  </w:pPr>
                </w:p>
              </w:tc>
              <w:tc>
                <w:tcPr>
                  <w:tcW w:w="14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E257F" w:rsidRPr="00E53210" w:rsidRDefault="001E257F">
                  <w:pPr>
                    <w:keepNext/>
                    <w:jc w:val="right"/>
                    <w:outlineLvl w:val="1"/>
                    <w:rPr>
                      <w:rFonts w:eastAsia="Arial"/>
                      <w:b w:val="0"/>
                      <w:i w:val="0"/>
                      <w:strike w:val="0"/>
                    </w:rPr>
                  </w:pPr>
                  <w:r w:rsidRPr="00E53210">
                    <w:rPr>
                      <w:rFonts w:eastAsia="Arial"/>
                      <w:b w:val="0"/>
                      <w:i w:val="0"/>
                      <w:strike w:val="0"/>
                    </w:rPr>
                    <w:t>2021</w:t>
                  </w:r>
                </w:p>
              </w:tc>
              <w:tc>
                <w:tcPr>
                  <w:tcW w:w="1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E257F" w:rsidRPr="00E53210" w:rsidRDefault="001E257F">
                  <w:pPr>
                    <w:widowControl w:val="0"/>
                    <w:suppressAutoHyphens w:val="0"/>
                    <w:rPr>
                      <w:rFonts w:eastAsia="Arial"/>
                      <w:b w:val="0"/>
                      <w:i w:val="0"/>
                      <w:strike w:val="0"/>
                    </w:rPr>
                  </w:pPr>
                </w:p>
              </w:tc>
              <w:tc>
                <w:tcPr>
                  <w:tcW w:w="1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E257F" w:rsidRPr="00E53210" w:rsidRDefault="001E257F">
                  <w:pPr>
                    <w:widowControl w:val="0"/>
                    <w:suppressAutoHyphens w:val="0"/>
                    <w:rPr>
                      <w:rFonts w:eastAsia="Arial"/>
                      <w:b w:val="0"/>
                      <w:i w:val="0"/>
                      <w:strike w:val="0"/>
                    </w:rPr>
                  </w:pPr>
                </w:p>
              </w:tc>
              <w:tc>
                <w:tcPr>
                  <w:tcW w:w="110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E257F" w:rsidRPr="00E53210" w:rsidRDefault="001E257F">
                  <w:pPr>
                    <w:widowControl w:val="0"/>
                    <w:suppressAutoHyphens w:val="0"/>
                    <w:rPr>
                      <w:rFonts w:eastAsia="Arial"/>
                      <w:b w:val="0"/>
                      <w:i w:val="0"/>
                      <w:strike w:val="0"/>
                    </w:rPr>
                  </w:pPr>
                </w:p>
              </w:tc>
              <w:tc>
                <w:tcPr>
                  <w:tcW w:w="21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E257F" w:rsidRPr="00E53210" w:rsidRDefault="001E257F">
                  <w:pPr>
                    <w:widowControl w:val="0"/>
                    <w:suppressAutoHyphens w:val="0"/>
                    <w:rPr>
                      <w:rFonts w:eastAsia="Arial"/>
                      <w:b w:val="0"/>
                      <w:i w:val="0"/>
                      <w:strike w:val="0"/>
                    </w:rPr>
                  </w:pPr>
                </w:p>
              </w:tc>
              <w:tc>
                <w:tcPr>
                  <w:tcW w:w="197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E257F" w:rsidRPr="00E53210" w:rsidRDefault="001E257F">
                  <w:pPr>
                    <w:widowControl w:val="0"/>
                    <w:suppressAutoHyphens w:val="0"/>
                    <w:rPr>
                      <w:rFonts w:eastAsia="Arial"/>
                      <w:b w:val="0"/>
                      <w:i w:val="0"/>
                      <w:strike w:val="0"/>
                    </w:rPr>
                  </w:pPr>
                </w:p>
              </w:tc>
            </w:tr>
            <w:tr w:rsidR="001E257F" w:rsidRPr="00E53210" w:rsidTr="00F701FF">
              <w:trPr>
                <w:trHeight w:val="139"/>
              </w:trPr>
              <w:tc>
                <w:tcPr>
                  <w:tcW w:w="836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E257F" w:rsidRPr="00E53210" w:rsidRDefault="001E257F">
                  <w:pPr>
                    <w:widowControl w:val="0"/>
                    <w:suppressAutoHyphens w:val="0"/>
                    <w:rPr>
                      <w:rFonts w:eastAsia="Arial"/>
                      <w:b w:val="0"/>
                      <w:i w:val="0"/>
                      <w:strike w:val="0"/>
                    </w:rPr>
                  </w:pPr>
                </w:p>
              </w:tc>
              <w:tc>
                <w:tcPr>
                  <w:tcW w:w="3229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E257F" w:rsidRPr="00E53210" w:rsidRDefault="001E257F">
                  <w:pPr>
                    <w:widowControl w:val="0"/>
                    <w:suppressAutoHyphens w:val="0"/>
                    <w:rPr>
                      <w:rFonts w:eastAsia="Arial"/>
                      <w:b w:val="0"/>
                      <w:i w:val="0"/>
                      <w:strike w:val="0"/>
                    </w:rPr>
                  </w:pPr>
                </w:p>
              </w:tc>
              <w:tc>
                <w:tcPr>
                  <w:tcW w:w="1854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E257F" w:rsidRPr="00E53210" w:rsidRDefault="001E257F">
                  <w:pPr>
                    <w:widowControl w:val="0"/>
                    <w:suppressAutoHyphens w:val="0"/>
                    <w:rPr>
                      <w:rFonts w:eastAsia="Arial"/>
                      <w:b w:val="0"/>
                      <w:i w:val="0"/>
                      <w:strike w:val="0"/>
                    </w:rPr>
                  </w:pPr>
                </w:p>
              </w:tc>
              <w:tc>
                <w:tcPr>
                  <w:tcW w:w="14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E257F" w:rsidRPr="00E53210" w:rsidRDefault="001E257F">
                  <w:pPr>
                    <w:keepNext/>
                    <w:jc w:val="right"/>
                    <w:outlineLvl w:val="1"/>
                    <w:rPr>
                      <w:rFonts w:eastAsia="Arial"/>
                      <w:b w:val="0"/>
                      <w:i w:val="0"/>
                      <w:strike w:val="0"/>
                    </w:rPr>
                  </w:pPr>
                  <w:r w:rsidRPr="00E53210">
                    <w:rPr>
                      <w:rFonts w:eastAsia="Arial"/>
                      <w:b w:val="0"/>
                      <w:i w:val="0"/>
                      <w:strike w:val="0"/>
                    </w:rPr>
                    <w:t>2022</w:t>
                  </w:r>
                </w:p>
              </w:tc>
              <w:tc>
                <w:tcPr>
                  <w:tcW w:w="1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E257F" w:rsidRPr="00E53210" w:rsidRDefault="001E257F">
                  <w:pPr>
                    <w:widowControl w:val="0"/>
                    <w:suppressAutoHyphens w:val="0"/>
                    <w:rPr>
                      <w:rFonts w:eastAsia="Arial"/>
                      <w:b w:val="0"/>
                      <w:i w:val="0"/>
                      <w:strike w:val="0"/>
                    </w:rPr>
                  </w:pPr>
                </w:p>
              </w:tc>
              <w:tc>
                <w:tcPr>
                  <w:tcW w:w="1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E257F" w:rsidRPr="00E53210" w:rsidRDefault="001E257F">
                  <w:pPr>
                    <w:widowControl w:val="0"/>
                    <w:suppressAutoHyphens w:val="0"/>
                    <w:rPr>
                      <w:rFonts w:eastAsia="Arial"/>
                      <w:b w:val="0"/>
                      <w:i w:val="0"/>
                      <w:strike w:val="0"/>
                    </w:rPr>
                  </w:pPr>
                </w:p>
              </w:tc>
              <w:tc>
                <w:tcPr>
                  <w:tcW w:w="110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E257F" w:rsidRPr="00E53210" w:rsidRDefault="001E257F">
                  <w:pPr>
                    <w:widowControl w:val="0"/>
                    <w:suppressAutoHyphens w:val="0"/>
                    <w:rPr>
                      <w:rFonts w:eastAsia="Arial"/>
                      <w:b w:val="0"/>
                      <w:i w:val="0"/>
                      <w:strike w:val="0"/>
                    </w:rPr>
                  </w:pPr>
                </w:p>
              </w:tc>
              <w:tc>
                <w:tcPr>
                  <w:tcW w:w="21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E257F" w:rsidRPr="00E53210" w:rsidRDefault="001E257F">
                  <w:pPr>
                    <w:widowControl w:val="0"/>
                    <w:suppressAutoHyphens w:val="0"/>
                    <w:rPr>
                      <w:rFonts w:eastAsia="Arial"/>
                      <w:b w:val="0"/>
                      <w:i w:val="0"/>
                      <w:strike w:val="0"/>
                    </w:rPr>
                  </w:pPr>
                </w:p>
              </w:tc>
              <w:tc>
                <w:tcPr>
                  <w:tcW w:w="197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E257F" w:rsidRPr="00E53210" w:rsidRDefault="001E257F">
                  <w:pPr>
                    <w:widowControl w:val="0"/>
                    <w:suppressAutoHyphens w:val="0"/>
                    <w:rPr>
                      <w:rFonts w:eastAsia="Arial"/>
                      <w:b w:val="0"/>
                      <w:i w:val="0"/>
                      <w:strike w:val="0"/>
                    </w:rPr>
                  </w:pPr>
                </w:p>
              </w:tc>
            </w:tr>
            <w:tr w:rsidR="001E257F" w:rsidRPr="00E53210" w:rsidTr="00F701FF">
              <w:trPr>
                <w:trHeight w:val="450"/>
              </w:trPr>
              <w:tc>
                <w:tcPr>
                  <w:tcW w:w="836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E257F" w:rsidRPr="00E53210" w:rsidRDefault="001E257F">
                  <w:pPr>
                    <w:widowControl w:val="0"/>
                    <w:suppressAutoHyphens w:val="0"/>
                    <w:rPr>
                      <w:rFonts w:eastAsia="Arial"/>
                      <w:b w:val="0"/>
                      <w:i w:val="0"/>
                      <w:strike w:val="0"/>
                    </w:rPr>
                  </w:pPr>
                </w:p>
              </w:tc>
              <w:tc>
                <w:tcPr>
                  <w:tcW w:w="3229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E257F" w:rsidRPr="00E53210" w:rsidRDefault="001E257F">
                  <w:pPr>
                    <w:widowControl w:val="0"/>
                    <w:suppressAutoHyphens w:val="0"/>
                    <w:rPr>
                      <w:rFonts w:eastAsia="Arial"/>
                      <w:b w:val="0"/>
                      <w:i w:val="0"/>
                      <w:strike w:val="0"/>
                    </w:rPr>
                  </w:pPr>
                </w:p>
              </w:tc>
              <w:tc>
                <w:tcPr>
                  <w:tcW w:w="1854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E257F" w:rsidRPr="00E53210" w:rsidRDefault="001E257F">
                  <w:pPr>
                    <w:widowControl w:val="0"/>
                    <w:suppressAutoHyphens w:val="0"/>
                    <w:rPr>
                      <w:rFonts w:eastAsia="Arial"/>
                      <w:b w:val="0"/>
                      <w:i w:val="0"/>
                      <w:strike w:val="0"/>
                    </w:rPr>
                  </w:pPr>
                </w:p>
              </w:tc>
              <w:tc>
                <w:tcPr>
                  <w:tcW w:w="14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E257F" w:rsidRPr="00E53210" w:rsidRDefault="001E257F">
                  <w:pPr>
                    <w:keepNext/>
                    <w:jc w:val="right"/>
                    <w:outlineLvl w:val="1"/>
                    <w:rPr>
                      <w:rFonts w:eastAsia="Arial"/>
                      <w:b w:val="0"/>
                      <w:i w:val="0"/>
                      <w:strike w:val="0"/>
                    </w:rPr>
                  </w:pPr>
                  <w:r w:rsidRPr="00E53210">
                    <w:rPr>
                      <w:rFonts w:eastAsia="Arial"/>
                      <w:b w:val="0"/>
                      <w:i w:val="0"/>
                      <w:strike w:val="0"/>
                    </w:rPr>
                    <w:t>2023</w:t>
                  </w:r>
                </w:p>
              </w:tc>
              <w:tc>
                <w:tcPr>
                  <w:tcW w:w="1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E257F" w:rsidRPr="00E53210" w:rsidRDefault="001E257F">
                  <w:pPr>
                    <w:widowControl w:val="0"/>
                    <w:suppressAutoHyphens w:val="0"/>
                    <w:rPr>
                      <w:rFonts w:eastAsia="Arial"/>
                      <w:b w:val="0"/>
                      <w:i w:val="0"/>
                      <w:strike w:val="0"/>
                    </w:rPr>
                  </w:pPr>
                </w:p>
              </w:tc>
              <w:tc>
                <w:tcPr>
                  <w:tcW w:w="1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E257F" w:rsidRPr="00E53210" w:rsidRDefault="001E257F">
                  <w:pPr>
                    <w:widowControl w:val="0"/>
                    <w:suppressAutoHyphens w:val="0"/>
                    <w:rPr>
                      <w:rFonts w:eastAsia="Arial"/>
                      <w:b w:val="0"/>
                      <w:i w:val="0"/>
                      <w:strike w:val="0"/>
                    </w:rPr>
                  </w:pPr>
                </w:p>
              </w:tc>
              <w:tc>
                <w:tcPr>
                  <w:tcW w:w="110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E257F" w:rsidRPr="00E53210" w:rsidRDefault="001E257F">
                  <w:pPr>
                    <w:widowControl w:val="0"/>
                    <w:suppressAutoHyphens w:val="0"/>
                    <w:rPr>
                      <w:rFonts w:eastAsia="Arial"/>
                      <w:b w:val="0"/>
                      <w:i w:val="0"/>
                      <w:strike w:val="0"/>
                    </w:rPr>
                  </w:pPr>
                </w:p>
              </w:tc>
              <w:tc>
                <w:tcPr>
                  <w:tcW w:w="21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E257F" w:rsidRPr="00E53210" w:rsidRDefault="001E257F">
                  <w:pPr>
                    <w:widowControl w:val="0"/>
                    <w:suppressAutoHyphens w:val="0"/>
                    <w:rPr>
                      <w:rFonts w:eastAsia="Arial"/>
                      <w:b w:val="0"/>
                      <w:i w:val="0"/>
                      <w:strike w:val="0"/>
                    </w:rPr>
                  </w:pPr>
                </w:p>
              </w:tc>
              <w:tc>
                <w:tcPr>
                  <w:tcW w:w="197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E257F" w:rsidRPr="00E53210" w:rsidRDefault="001E257F">
                  <w:pPr>
                    <w:widowControl w:val="0"/>
                    <w:suppressAutoHyphens w:val="0"/>
                    <w:rPr>
                      <w:rFonts w:eastAsia="Arial"/>
                      <w:b w:val="0"/>
                      <w:i w:val="0"/>
                      <w:strike w:val="0"/>
                    </w:rPr>
                  </w:pPr>
                </w:p>
              </w:tc>
            </w:tr>
            <w:tr w:rsidR="001E257F" w:rsidRPr="00E53210" w:rsidTr="00F701FF">
              <w:trPr>
                <w:trHeight w:val="390"/>
              </w:trPr>
              <w:tc>
                <w:tcPr>
                  <w:tcW w:w="836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E257F" w:rsidRPr="00E53210" w:rsidRDefault="001E257F">
                  <w:pPr>
                    <w:widowControl w:val="0"/>
                    <w:suppressAutoHyphens w:val="0"/>
                    <w:rPr>
                      <w:rFonts w:eastAsia="Arial"/>
                      <w:b w:val="0"/>
                      <w:i w:val="0"/>
                      <w:strike w:val="0"/>
                    </w:rPr>
                  </w:pPr>
                </w:p>
              </w:tc>
              <w:tc>
                <w:tcPr>
                  <w:tcW w:w="3229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E257F" w:rsidRPr="00E53210" w:rsidRDefault="001E257F">
                  <w:pPr>
                    <w:widowControl w:val="0"/>
                    <w:suppressAutoHyphens w:val="0"/>
                    <w:rPr>
                      <w:rFonts w:eastAsia="Arial"/>
                      <w:b w:val="0"/>
                      <w:i w:val="0"/>
                      <w:strike w:val="0"/>
                    </w:rPr>
                  </w:pPr>
                </w:p>
              </w:tc>
              <w:tc>
                <w:tcPr>
                  <w:tcW w:w="1854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E257F" w:rsidRPr="00E53210" w:rsidRDefault="001E257F">
                  <w:pPr>
                    <w:widowControl w:val="0"/>
                    <w:suppressAutoHyphens w:val="0"/>
                    <w:rPr>
                      <w:rFonts w:eastAsia="Arial"/>
                      <w:b w:val="0"/>
                      <w:i w:val="0"/>
                      <w:strike w:val="0"/>
                    </w:rPr>
                  </w:pPr>
                </w:p>
              </w:tc>
              <w:tc>
                <w:tcPr>
                  <w:tcW w:w="14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E257F" w:rsidRPr="00E53210" w:rsidRDefault="001E257F">
                  <w:pPr>
                    <w:keepNext/>
                    <w:jc w:val="right"/>
                    <w:outlineLvl w:val="1"/>
                    <w:rPr>
                      <w:rFonts w:eastAsia="Arial"/>
                      <w:b w:val="0"/>
                      <w:i w:val="0"/>
                      <w:strike w:val="0"/>
                    </w:rPr>
                  </w:pPr>
                  <w:r w:rsidRPr="00E53210">
                    <w:rPr>
                      <w:rFonts w:eastAsia="Arial"/>
                      <w:b w:val="0"/>
                      <w:i w:val="0"/>
                      <w:strike w:val="0"/>
                    </w:rPr>
                    <w:t>2024</w:t>
                  </w:r>
                </w:p>
              </w:tc>
              <w:tc>
                <w:tcPr>
                  <w:tcW w:w="1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E257F" w:rsidRPr="00E53210" w:rsidRDefault="001E257F">
                  <w:pPr>
                    <w:keepNext/>
                    <w:jc w:val="right"/>
                    <w:outlineLvl w:val="1"/>
                    <w:rPr>
                      <w:rFonts w:eastAsia="Arial"/>
                      <w:b w:val="0"/>
                      <w:i w:val="0"/>
                      <w:strike w:val="0"/>
                    </w:rPr>
                  </w:pPr>
                </w:p>
              </w:tc>
              <w:tc>
                <w:tcPr>
                  <w:tcW w:w="1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E257F" w:rsidRPr="00E53210" w:rsidRDefault="001E257F">
                  <w:pPr>
                    <w:keepNext/>
                    <w:jc w:val="right"/>
                    <w:outlineLvl w:val="1"/>
                    <w:rPr>
                      <w:rFonts w:eastAsia="Arial"/>
                      <w:b w:val="0"/>
                      <w:i w:val="0"/>
                      <w:strike w:val="0"/>
                    </w:rPr>
                  </w:pPr>
                </w:p>
              </w:tc>
              <w:tc>
                <w:tcPr>
                  <w:tcW w:w="110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E257F" w:rsidRPr="00E53210" w:rsidRDefault="001E257F">
                  <w:pPr>
                    <w:keepNext/>
                    <w:jc w:val="right"/>
                    <w:outlineLvl w:val="1"/>
                    <w:rPr>
                      <w:rFonts w:eastAsia="Arial"/>
                      <w:b w:val="0"/>
                      <w:i w:val="0"/>
                      <w:strike w:val="0"/>
                    </w:rPr>
                  </w:pPr>
                </w:p>
              </w:tc>
              <w:tc>
                <w:tcPr>
                  <w:tcW w:w="21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E257F" w:rsidRPr="00E53210" w:rsidRDefault="001E257F">
                  <w:pPr>
                    <w:keepNext/>
                    <w:jc w:val="right"/>
                    <w:outlineLvl w:val="1"/>
                    <w:rPr>
                      <w:rFonts w:eastAsia="Arial"/>
                      <w:b w:val="0"/>
                      <w:i w:val="0"/>
                      <w:strike w:val="0"/>
                    </w:rPr>
                  </w:pPr>
                </w:p>
              </w:tc>
              <w:tc>
                <w:tcPr>
                  <w:tcW w:w="197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E257F" w:rsidRPr="00E53210" w:rsidRDefault="001E257F">
                  <w:pPr>
                    <w:keepNext/>
                    <w:outlineLvl w:val="1"/>
                    <w:rPr>
                      <w:rFonts w:eastAsia="Arial"/>
                      <w:b w:val="0"/>
                      <w:i w:val="0"/>
                      <w:strike w:val="0"/>
                    </w:rPr>
                  </w:pPr>
                </w:p>
              </w:tc>
            </w:tr>
            <w:tr w:rsidR="001E257F" w:rsidRPr="00E53210" w:rsidTr="00F701FF">
              <w:trPr>
                <w:trHeight w:val="375"/>
              </w:trPr>
              <w:tc>
                <w:tcPr>
                  <w:tcW w:w="836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E257F" w:rsidRPr="00E53210" w:rsidRDefault="001E257F">
                  <w:pPr>
                    <w:widowControl w:val="0"/>
                    <w:suppressAutoHyphens w:val="0"/>
                    <w:rPr>
                      <w:rFonts w:eastAsia="Arial"/>
                      <w:b w:val="0"/>
                      <w:i w:val="0"/>
                      <w:strike w:val="0"/>
                    </w:rPr>
                  </w:pPr>
                </w:p>
              </w:tc>
              <w:tc>
                <w:tcPr>
                  <w:tcW w:w="3229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E257F" w:rsidRPr="00E53210" w:rsidRDefault="001E257F">
                  <w:pPr>
                    <w:widowControl w:val="0"/>
                    <w:suppressAutoHyphens w:val="0"/>
                    <w:rPr>
                      <w:rFonts w:eastAsia="Arial"/>
                      <w:b w:val="0"/>
                      <w:i w:val="0"/>
                      <w:strike w:val="0"/>
                    </w:rPr>
                  </w:pPr>
                </w:p>
              </w:tc>
              <w:tc>
                <w:tcPr>
                  <w:tcW w:w="1854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E257F" w:rsidRPr="00E53210" w:rsidRDefault="001E257F">
                  <w:pPr>
                    <w:widowControl w:val="0"/>
                    <w:suppressAutoHyphens w:val="0"/>
                    <w:rPr>
                      <w:rFonts w:eastAsia="Arial"/>
                      <w:b w:val="0"/>
                      <w:i w:val="0"/>
                      <w:strike w:val="0"/>
                    </w:rPr>
                  </w:pPr>
                </w:p>
              </w:tc>
              <w:tc>
                <w:tcPr>
                  <w:tcW w:w="14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E257F" w:rsidRPr="00E53210" w:rsidRDefault="001E257F">
                  <w:pPr>
                    <w:keepNext/>
                    <w:jc w:val="right"/>
                    <w:outlineLvl w:val="1"/>
                    <w:rPr>
                      <w:rFonts w:eastAsia="Arial"/>
                      <w:b w:val="0"/>
                      <w:i w:val="0"/>
                      <w:strike w:val="0"/>
                    </w:rPr>
                  </w:pPr>
                  <w:r w:rsidRPr="00E53210">
                    <w:rPr>
                      <w:rFonts w:eastAsia="Arial"/>
                      <w:b w:val="0"/>
                      <w:i w:val="0"/>
                      <w:strike w:val="0"/>
                    </w:rPr>
                    <w:t>2025</w:t>
                  </w:r>
                </w:p>
              </w:tc>
              <w:tc>
                <w:tcPr>
                  <w:tcW w:w="1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E257F" w:rsidRPr="00E53210" w:rsidRDefault="001E257F">
                  <w:pPr>
                    <w:keepNext/>
                    <w:jc w:val="right"/>
                    <w:outlineLvl w:val="1"/>
                    <w:rPr>
                      <w:rFonts w:eastAsia="Arial"/>
                      <w:b w:val="0"/>
                      <w:i w:val="0"/>
                      <w:strike w:val="0"/>
                    </w:rPr>
                  </w:pPr>
                </w:p>
              </w:tc>
              <w:tc>
                <w:tcPr>
                  <w:tcW w:w="1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E257F" w:rsidRPr="00E53210" w:rsidRDefault="001E257F">
                  <w:pPr>
                    <w:keepNext/>
                    <w:jc w:val="right"/>
                    <w:outlineLvl w:val="1"/>
                    <w:rPr>
                      <w:rFonts w:eastAsia="Arial"/>
                      <w:b w:val="0"/>
                      <w:i w:val="0"/>
                      <w:strike w:val="0"/>
                    </w:rPr>
                  </w:pPr>
                </w:p>
              </w:tc>
              <w:tc>
                <w:tcPr>
                  <w:tcW w:w="110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E257F" w:rsidRPr="00E53210" w:rsidRDefault="001E257F">
                  <w:pPr>
                    <w:keepNext/>
                    <w:jc w:val="right"/>
                    <w:outlineLvl w:val="1"/>
                    <w:rPr>
                      <w:rFonts w:eastAsia="Arial"/>
                      <w:b w:val="0"/>
                      <w:i w:val="0"/>
                      <w:strike w:val="0"/>
                    </w:rPr>
                  </w:pPr>
                </w:p>
              </w:tc>
              <w:tc>
                <w:tcPr>
                  <w:tcW w:w="21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E257F" w:rsidRPr="00E53210" w:rsidRDefault="001E257F">
                  <w:pPr>
                    <w:keepNext/>
                    <w:jc w:val="right"/>
                    <w:outlineLvl w:val="1"/>
                    <w:rPr>
                      <w:rFonts w:eastAsia="Arial"/>
                      <w:b w:val="0"/>
                      <w:i w:val="0"/>
                      <w:strike w:val="0"/>
                    </w:rPr>
                  </w:pPr>
                </w:p>
              </w:tc>
              <w:tc>
                <w:tcPr>
                  <w:tcW w:w="197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E257F" w:rsidRPr="00E53210" w:rsidRDefault="001E257F">
                  <w:pPr>
                    <w:keepNext/>
                    <w:outlineLvl w:val="1"/>
                    <w:rPr>
                      <w:rFonts w:eastAsia="Arial"/>
                      <w:b w:val="0"/>
                      <w:i w:val="0"/>
                      <w:strike w:val="0"/>
                    </w:rPr>
                  </w:pPr>
                </w:p>
              </w:tc>
            </w:tr>
            <w:tr w:rsidR="001E257F" w:rsidRPr="00E53210">
              <w:trPr>
                <w:trHeight w:val="301"/>
              </w:trPr>
              <w:tc>
                <w:tcPr>
                  <w:tcW w:w="15038" w:type="dxa"/>
                  <w:gridSpan w:val="9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E257F" w:rsidRPr="00E53210" w:rsidRDefault="001E257F">
                  <w:pPr>
                    <w:keepNext/>
                    <w:outlineLvl w:val="1"/>
                    <w:rPr>
                      <w:rFonts w:eastAsia="Arial"/>
                      <w:b w:val="0"/>
                      <w:i w:val="0"/>
                      <w:strike w:val="0"/>
                    </w:rPr>
                  </w:pPr>
                  <w:r w:rsidRPr="00E53210">
                    <w:rPr>
                      <w:rFonts w:eastAsia="Arial"/>
                      <w:b w:val="0"/>
                      <w:i w:val="0"/>
                      <w:strike w:val="0"/>
                    </w:rPr>
                    <w:t>в том числе:</w:t>
                  </w:r>
                </w:p>
              </w:tc>
            </w:tr>
            <w:tr w:rsidR="00DF03CF" w:rsidRPr="00E53210" w:rsidTr="00F701FF">
              <w:trPr>
                <w:trHeight w:val="288"/>
              </w:trPr>
              <w:tc>
                <w:tcPr>
                  <w:tcW w:w="836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F03CF" w:rsidRPr="00E53210" w:rsidRDefault="00DF03CF">
                  <w:pPr>
                    <w:keepNext/>
                    <w:outlineLvl w:val="1"/>
                    <w:rPr>
                      <w:rFonts w:eastAsia="Arial"/>
                      <w:b w:val="0"/>
                      <w:i w:val="0"/>
                      <w:strike w:val="0"/>
                    </w:rPr>
                  </w:pPr>
                </w:p>
              </w:tc>
              <w:tc>
                <w:tcPr>
                  <w:tcW w:w="3229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F03CF" w:rsidRPr="00E53210" w:rsidRDefault="00DF03CF">
                  <w:pPr>
                    <w:keepNext/>
                    <w:outlineLvl w:val="1"/>
                    <w:rPr>
                      <w:rFonts w:eastAsia="Arial"/>
                      <w:b w:val="0"/>
                      <w:i w:val="0"/>
                      <w:strike w:val="0"/>
                    </w:rPr>
                  </w:pPr>
                  <w:r w:rsidRPr="00E53210">
                    <w:rPr>
                      <w:rFonts w:eastAsia="Arial"/>
                      <w:b w:val="0"/>
                      <w:i w:val="0"/>
                      <w:strike w:val="0"/>
                    </w:rPr>
                    <w:t>Мероприятие: Благоустройство сельских территорий (Обустройство площадок накопления твердых коммунальных отходов)</w:t>
                  </w:r>
                </w:p>
              </w:tc>
              <w:tc>
                <w:tcPr>
                  <w:tcW w:w="1854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F03CF" w:rsidRPr="00E53210" w:rsidRDefault="00DF03CF">
                  <w:pPr>
                    <w:keepNext/>
                    <w:outlineLvl w:val="1"/>
                    <w:rPr>
                      <w:rFonts w:eastAsia="Arial"/>
                      <w:b w:val="0"/>
                      <w:i w:val="0"/>
                      <w:strike w:val="0"/>
                    </w:rPr>
                  </w:pPr>
                  <w:r w:rsidRPr="00E53210">
                    <w:rPr>
                      <w:rFonts w:eastAsia="Arial"/>
                      <w:b w:val="0"/>
                      <w:i w:val="0"/>
                      <w:strike w:val="0"/>
                    </w:rPr>
                    <w:t xml:space="preserve">Администрация Ушинского сельсовета </w:t>
                  </w:r>
                  <w:proofErr w:type="spellStart"/>
                  <w:r w:rsidRPr="00E53210">
                    <w:rPr>
                      <w:rFonts w:eastAsia="Arial"/>
                      <w:b w:val="0"/>
                      <w:i w:val="0"/>
                      <w:strike w:val="0"/>
                    </w:rPr>
                    <w:t>Земетчинского</w:t>
                  </w:r>
                  <w:proofErr w:type="spellEnd"/>
                  <w:r w:rsidRPr="00E53210">
                    <w:rPr>
                      <w:rFonts w:eastAsia="Arial"/>
                      <w:b w:val="0"/>
                      <w:i w:val="0"/>
                      <w:strike w:val="0"/>
                    </w:rPr>
                    <w:t xml:space="preserve"> района Пензенской области</w:t>
                  </w:r>
                </w:p>
              </w:tc>
              <w:tc>
                <w:tcPr>
                  <w:tcW w:w="14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F03CF" w:rsidRPr="00E53210" w:rsidRDefault="00DF03CF">
                  <w:pPr>
                    <w:keepNext/>
                    <w:jc w:val="center"/>
                    <w:outlineLvl w:val="1"/>
                    <w:rPr>
                      <w:rFonts w:eastAsia="Arial"/>
                      <w:b w:val="0"/>
                      <w:i w:val="0"/>
                      <w:strike w:val="0"/>
                    </w:rPr>
                  </w:pPr>
                  <w:r w:rsidRPr="00E53210">
                    <w:rPr>
                      <w:rFonts w:eastAsia="Arial"/>
                      <w:b w:val="0"/>
                      <w:i w:val="0"/>
                      <w:strike w:val="0"/>
                    </w:rPr>
                    <w:t>итого</w:t>
                  </w:r>
                </w:p>
              </w:tc>
              <w:tc>
                <w:tcPr>
                  <w:tcW w:w="1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F03CF" w:rsidRPr="00E53210" w:rsidRDefault="00DF03CF">
                  <w:pPr>
                    <w:widowControl w:val="0"/>
                    <w:suppressAutoHyphens w:val="0"/>
                    <w:rPr>
                      <w:rFonts w:eastAsia="Arial"/>
                      <w:b w:val="0"/>
                      <w:i w:val="0"/>
                      <w:strike w:val="0"/>
                    </w:rPr>
                  </w:pPr>
                  <w:r>
                    <w:rPr>
                      <w:rFonts w:eastAsia="Arial"/>
                      <w:b w:val="0"/>
                      <w:i w:val="0"/>
                      <w:strike w:val="0"/>
                    </w:rPr>
                    <w:t>550,2</w:t>
                  </w:r>
                </w:p>
              </w:tc>
              <w:tc>
                <w:tcPr>
                  <w:tcW w:w="1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F03CF" w:rsidRPr="00E53210" w:rsidRDefault="00DF03CF">
                  <w:pPr>
                    <w:widowControl w:val="0"/>
                    <w:suppressAutoHyphens w:val="0"/>
                    <w:rPr>
                      <w:rFonts w:eastAsia="Arial"/>
                      <w:b w:val="0"/>
                      <w:i w:val="0"/>
                      <w:strike w:val="0"/>
                    </w:rPr>
                  </w:pPr>
                </w:p>
              </w:tc>
              <w:tc>
                <w:tcPr>
                  <w:tcW w:w="110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F03CF" w:rsidRPr="00E53210" w:rsidRDefault="00DF03CF">
                  <w:pPr>
                    <w:widowControl w:val="0"/>
                    <w:suppressAutoHyphens w:val="0"/>
                    <w:rPr>
                      <w:rFonts w:eastAsia="Arial"/>
                      <w:b w:val="0"/>
                      <w:i w:val="0"/>
                      <w:strike w:val="0"/>
                    </w:rPr>
                  </w:pPr>
                </w:p>
              </w:tc>
              <w:tc>
                <w:tcPr>
                  <w:tcW w:w="21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F03CF" w:rsidRPr="00E53210" w:rsidRDefault="00DF03CF" w:rsidP="00A046DE">
                  <w:pPr>
                    <w:widowControl w:val="0"/>
                    <w:suppressAutoHyphens w:val="0"/>
                    <w:rPr>
                      <w:rFonts w:eastAsia="Arial"/>
                      <w:b w:val="0"/>
                      <w:i w:val="0"/>
                      <w:strike w:val="0"/>
                    </w:rPr>
                  </w:pPr>
                  <w:r>
                    <w:rPr>
                      <w:rFonts w:eastAsia="Arial"/>
                      <w:b w:val="0"/>
                      <w:i w:val="0"/>
                      <w:strike w:val="0"/>
                    </w:rPr>
                    <w:t>550,2</w:t>
                  </w:r>
                </w:p>
              </w:tc>
              <w:tc>
                <w:tcPr>
                  <w:tcW w:w="197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F03CF" w:rsidRPr="00E53210" w:rsidRDefault="00DF03CF">
                  <w:pPr>
                    <w:keepNext/>
                    <w:jc w:val="center"/>
                    <w:outlineLvl w:val="1"/>
                    <w:rPr>
                      <w:rFonts w:eastAsia="Arial"/>
                      <w:b w:val="0"/>
                      <w:i w:val="0"/>
                      <w:strike w:val="0"/>
                    </w:rPr>
                  </w:pPr>
                </w:p>
              </w:tc>
            </w:tr>
            <w:tr w:rsidR="00DF03CF" w:rsidRPr="00E53210" w:rsidTr="00F701FF">
              <w:trPr>
                <w:trHeight w:val="288"/>
              </w:trPr>
              <w:tc>
                <w:tcPr>
                  <w:tcW w:w="836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F03CF" w:rsidRPr="00E53210" w:rsidRDefault="00DF03CF">
                  <w:pPr>
                    <w:widowControl w:val="0"/>
                    <w:suppressAutoHyphens w:val="0"/>
                    <w:rPr>
                      <w:rFonts w:eastAsia="Arial"/>
                      <w:b w:val="0"/>
                      <w:i w:val="0"/>
                      <w:strike w:val="0"/>
                    </w:rPr>
                  </w:pPr>
                </w:p>
              </w:tc>
              <w:tc>
                <w:tcPr>
                  <w:tcW w:w="3229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F03CF" w:rsidRPr="00E53210" w:rsidRDefault="00DF03CF">
                  <w:pPr>
                    <w:widowControl w:val="0"/>
                    <w:suppressAutoHyphens w:val="0"/>
                    <w:rPr>
                      <w:rFonts w:eastAsia="Arial"/>
                      <w:b w:val="0"/>
                      <w:i w:val="0"/>
                      <w:strike w:val="0"/>
                    </w:rPr>
                  </w:pPr>
                </w:p>
              </w:tc>
              <w:tc>
                <w:tcPr>
                  <w:tcW w:w="1854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F03CF" w:rsidRPr="00E53210" w:rsidRDefault="00DF03CF">
                  <w:pPr>
                    <w:widowControl w:val="0"/>
                    <w:suppressAutoHyphens w:val="0"/>
                    <w:rPr>
                      <w:rFonts w:eastAsia="Arial"/>
                      <w:b w:val="0"/>
                      <w:i w:val="0"/>
                      <w:strike w:val="0"/>
                    </w:rPr>
                  </w:pPr>
                </w:p>
              </w:tc>
              <w:tc>
                <w:tcPr>
                  <w:tcW w:w="14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F03CF" w:rsidRPr="00E53210" w:rsidRDefault="00DF03CF">
                  <w:pPr>
                    <w:keepNext/>
                    <w:jc w:val="center"/>
                    <w:outlineLvl w:val="1"/>
                    <w:rPr>
                      <w:rFonts w:eastAsia="Arial"/>
                      <w:b w:val="0"/>
                      <w:i w:val="0"/>
                      <w:strike w:val="0"/>
                    </w:rPr>
                  </w:pPr>
                  <w:r w:rsidRPr="00E53210">
                    <w:rPr>
                      <w:rFonts w:eastAsia="Arial"/>
                      <w:b w:val="0"/>
                      <w:i w:val="0"/>
                      <w:strike w:val="0"/>
                    </w:rPr>
                    <w:t>2020</w:t>
                  </w:r>
                </w:p>
              </w:tc>
              <w:tc>
                <w:tcPr>
                  <w:tcW w:w="1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F03CF" w:rsidRPr="00E53210" w:rsidRDefault="00DF03CF">
                  <w:pPr>
                    <w:widowControl w:val="0"/>
                    <w:suppressAutoHyphens w:val="0"/>
                    <w:rPr>
                      <w:rFonts w:eastAsia="Arial"/>
                      <w:b w:val="0"/>
                      <w:i w:val="0"/>
                      <w:strike w:val="0"/>
                    </w:rPr>
                  </w:pPr>
                  <w:r>
                    <w:rPr>
                      <w:rFonts w:eastAsia="Arial"/>
                      <w:b w:val="0"/>
                      <w:i w:val="0"/>
                      <w:strike w:val="0"/>
                    </w:rPr>
                    <w:t>550,2</w:t>
                  </w:r>
                </w:p>
              </w:tc>
              <w:tc>
                <w:tcPr>
                  <w:tcW w:w="1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F03CF" w:rsidRPr="00E53210" w:rsidRDefault="00DF03CF">
                  <w:pPr>
                    <w:widowControl w:val="0"/>
                    <w:suppressAutoHyphens w:val="0"/>
                    <w:rPr>
                      <w:rFonts w:eastAsia="Arial"/>
                      <w:b w:val="0"/>
                      <w:i w:val="0"/>
                      <w:strike w:val="0"/>
                    </w:rPr>
                  </w:pPr>
                </w:p>
              </w:tc>
              <w:tc>
                <w:tcPr>
                  <w:tcW w:w="110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F03CF" w:rsidRPr="00E53210" w:rsidRDefault="00DF03CF">
                  <w:pPr>
                    <w:widowControl w:val="0"/>
                    <w:suppressAutoHyphens w:val="0"/>
                    <w:rPr>
                      <w:rFonts w:eastAsia="Arial"/>
                      <w:b w:val="0"/>
                      <w:i w:val="0"/>
                      <w:strike w:val="0"/>
                    </w:rPr>
                  </w:pPr>
                </w:p>
              </w:tc>
              <w:tc>
                <w:tcPr>
                  <w:tcW w:w="21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F03CF" w:rsidRPr="00E53210" w:rsidRDefault="00DF03CF" w:rsidP="00A046DE">
                  <w:pPr>
                    <w:widowControl w:val="0"/>
                    <w:suppressAutoHyphens w:val="0"/>
                    <w:rPr>
                      <w:rFonts w:eastAsia="Arial"/>
                      <w:b w:val="0"/>
                      <w:i w:val="0"/>
                      <w:strike w:val="0"/>
                    </w:rPr>
                  </w:pPr>
                  <w:r>
                    <w:rPr>
                      <w:rFonts w:eastAsia="Arial"/>
                      <w:b w:val="0"/>
                      <w:i w:val="0"/>
                      <w:strike w:val="0"/>
                    </w:rPr>
                    <w:t>550,2</w:t>
                  </w:r>
                </w:p>
              </w:tc>
              <w:tc>
                <w:tcPr>
                  <w:tcW w:w="197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F03CF" w:rsidRPr="00E53210" w:rsidRDefault="00DF03CF">
                  <w:pPr>
                    <w:keepNext/>
                    <w:jc w:val="center"/>
                    <w:outlineLvl w:val="1"/>
                    <w:rPr>
                      <w:rFonts w:eastAsia="Arial"/>
                      <w:b w:val="0"/>
                      <w:i w:val="0"/>
                      <w:strike w:val="0"/>
                    </w:rPr>
                  </w:pPr>
                </w:p>
              </w:tc>
            </w:tr>
            <w:tr w:rsidR="001E257F" w:rsidRPr="00E53210" w:rsidTr="00F701FF">
              <w:trPr>
                <w:trHeight w:val="288"/>
              </w:trPr>
              <w:tc>
                <w:tcPr>
                  <w:tcW w:w="836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E257F" w:rsidRPr="00E53210" w:rsidRDefault="001E257F">
                  <w:pPr>
                    <w:widowControl w:val="0"/>
                    <w:suppressAutoHyphens w:val="0"/>
                    <w:rPr>
                      <w:rFonts w:eastAsia="Arial"/>
                      <w:b w:val="0"/>
                      <w:i w:val="0"/>
                      <w:strike w:val="0"/>
                    </w:rPr>
                  </w:pPr>
                </w:p>
              </w:tc>
              <w:tc>
                <w:tcPr>
                  <w:tcW w:w="3229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E257F" w:rsidRPr="00E53210" w:rsidRDefault="001E257F">
                  <w:pPr>
                    <w:widowControl w:val="0"/>
                    <w:suppressAutoHyphens w:val="0"/>
                    <w:rPr>
                      <w:rFonts w:eastAsia="Arial"/>
                      <w:b w:val="0"/>
                      <w:i w:val="0"/>
                      <w:strike w:val="0"/>
                    </w:rPr>
                  </w:pPr>
                </w:p>
              </w:tc>
              <w:tc>
                <w:tcPr>
                  <w:tcW w:w="1854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E257F" w:rsidRPr="00E53210" w:rsidRDefault="001E257F">
                  <w:pPr>
                    <w:widowControl w:val="0"/>
                    <w:suppressAutoHyphens w:val="0"/>
                    <w:rPr>
                      <w:rFonts w:eastAsia="Arial"/>
                      <w:b w:val="0"/>
                      <w:i w:val="0"/>
                      <w:strike w:val="0"/>
                    </w:rPr>
                  </w:pPr>
                </w:p>
              </w:tc>
              <w:tc>
                <w:tcPr>
                  <w:tcW w:w="14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E257F" w:rsidRPr="00E53210" w:rsidRDefault="001E257F">
                  <w:pPr>
                    <w:keepNext/>
                    <w:jc w:val="center"/>
                    <w:outlineLvl w:val="1"/>
                    <w:rPr>
                      <w:rFonts w:eastAsia="Arial"/>
                      <w:b w:val="0"/>
                      <w:i w:val="0"/>
                      <w:strike w:val="0"/>
                    </w:rPr>
                  </w:pPr>
                  <w:r w:rsidRPr="00E53210">
                    <w:rPr>
                      <w:rFonts w:eastAsia="Arial"/>
                      <w:b w:val="0"/>
                      <w:i w:val="0"/>
                      <w:strike w:val="0"/>
                    </w:rPr>
                    <w:t>2021</w:t>
                  </w:r>
                </w:p>
              </w:tc>
              <w:tc>
                <w:tcPr>
                  <w:tcW w:w="1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E257F" w:rsidRPr="00E53210" w:rsidRDefault="001E257F">
                  <w:pPr>
                    <w:keepNext/>
                    <w:jc w:val="center"/>
                    <w:outlineLvl w:val="1"/>
                    <w:rPr>
                      <w:rFonts w:eastAsia="Arial"/>
                      <w:b w:val="0"/>
                      <w:i w:val="0"/>
                      <w:strike w:val="0"/>
                    </w:rPr>
                  </w:pPr>
                </w:p>
              </w:tc>
              <w:tc>
                <w:tcPr>
                  <w:tcW w:w="1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E257F" w:rsidRPr="00E53210" w:rsidRDefault="001E257F">
                  <w:pPr>
                    <w:keepNext/>
                    <w:jc w:val="center"/>
                    <w:outlineLvl w:val="1"/>
                    <w:rPr>
                      <w:rFonts w:eastAsia="Arial"/>
                      <w:b w:val="0"/>
                      <w:i w:val="0"/>
                      <w:strike w:val="0"/>
                    </w:rPr>
                  </w:pPr>
                </w:p>
              </w:tc>
              <w:tc>
                <w:tcPr>
                  <w:tcW w:w="110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E257F" w:rsidRPr="00E53210" w:rsidRDefault="001E257F">
                  <w:pPr>
                    <w:keepNext/>
                    <w:jc w:val="center"/>
                    <w:outlineLvl w:val="1"/>
                    <w:rPr>
                      <w:rFonts w:eastAsia="Arial"/>
                      <w:b w:val="0"/>
                      <w:i w:val="0"/>
                      <w:strike w:val="0"/>
                    </w:rPr>
                  </w:pPr>
                </w:p>
              </w:tc>
              <w:tc>
                <w:tcPr>
                  <w:tcW w:w="21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E257F" w:rsidRPr="00E53210" w:rsidRDefault="001E257F" w:rsidP="00F701FF">
                  <w:pPr>
                    <w:widowControl w:val="0"/>
                    <w:suppressAutoHyphens w:val="0"/>
                    <w:jc w:val="right"/>
                    <w:rPr>
                      <w:rFonts w:eastAsia="Arial"/>
                      <w:b w:val="0"/>
                      <w:i w:val="0"/>
                      <w:strike w:val="0"/>
                    </w:rPr>
                  </w:pPr>
                </w:p>
              </w:tc>
              <w:tc>
                <w:tcPr>
                  <w:tcW w:w="197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E257F" w:rsidRPr="00E53210" w:rsidRDefault="001E257F">
                  <w:pPr>
                    <w:keepNext/>
                    <w:jc w:val="center"/>
                    <w:outlineLvl w:val="1"/>
                    <w:rPr>
                      <w:rFonts w:eastAsia="Arial"/>
                      <w:b w:val="0"/>
                      <w:i w:val="0"/>
                      <w:strike w:val="0"/>
                    </w:rPr>
                  </w:pPr>
                </w:p>
              </w:tc>
            </w:tr>
            <w:tr w:rsidR="001E257F" w:rsidRPr="00E53210" w:rsidTr="00F701FF">
              <w:trPr>
                <w:trHeight w:val="288"/>
              </w:trPr>
              <w:tc>
                <w:tcPr>
                  <w:tcW w:w="836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E257F" w:rsidRPr="00E53210" w:rsidRDefault="001E257F">
                  <w:pPr>
                    <w:widowControl w:val="0"/>
                    <w:suppressAutoHyphens w:val="0"/>
                    <w:rPr>
                      <w:rFonts w:eastAsia="Arial"/>
                      <w:b w:val="0"/>
                      <w:i w:val="0"/>
                      <w:strike w:val="0"/>
                    </w:rPr>
                  </w:pPr>
                </w:p>
              </w:tc>
              <w:tc>
                <w:tcPr>
                  <w:tcW w:w="3229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E257F" w:rsidRPr="00E53210" w:rsidRDefault="001E257F">
                  <w:pPr>
                    <w:widowControl w:val="0"/>
                    <w:suppressAutoHyphens w:val="0"/>
                    <w:rPr>
                      <w:rFonts w:eastAsia="Arial"/>
                      <w:b w:val="0"/>
                      <w:i w:val="0"/>
                      <w:strike w:val="0"/>
                    </w:rPr>
                  </w:pPr>
                </w:p>
              </w:tc>
              <w:tc>
                <w:tcPr>
                  <w:tcW w:w="1854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E257F" w:rsidRPr="00E53210" w:rsidRDefault="001E257F">
                  <w:pPr>
                    <w:widowControl w:val="0"/>
                    <w:suppressAutoHyphens w:val="0"/>
                    <w:rPr>
                      <w:rFonts w:eastAsia="Arial"/>
                      <w:b w:val="0"/>
                      <w:i w:val="0"/>
                      <w:strike w:val="0"/>
                    </w:rPr>
                  </w:pPr>
                </w:p>
              </w:tc>
              <w:tc>
                <w:tcPr>
                  <w:tcW w:w="14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E257F" w:rsidRPr="00E53210" w:rsidRDefault="001E257F">
                  <w:pPr>
                    <w:keepNext/>
                    <w:jc w:val="center"/>
                    <w:outlineLvl w:val="1"/>
                    <w:rPr>
                      <w:rFonts w:eastAsia="Arial"/>
                      <w:b w:val="0"/>
                      <w:i w:val="0"/>
                      <w:strike w:val="0"/>
                    </w:rPr>
                  </w:pPr>
                  <w:r w:rsidRPr="00E53210">
                    <w:rPr>
                      <w:rFonts w:eastAsia="Arial"/>
                      <w:b w:val="0"/>
                      <w:i w:val="0"/>
                      <w:strike w:val="0"/>
                    </w:rPr>
                    <w:t>2022</w:t>
                  </w:r>
                </w:p>
              </w:tc>
              <w:tc>
                <w:tcPr>
                  <w:tcW w:w="1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E257F" w:rsidRPr="00E53210" w:rsidRDefault="001E257F">
                  <w:pPr>
                    <w:keepNext/>
                    <w:jc w:val="center"/>
                    <w:outlineLvl w:val="1"/>
                    <w:rPr>
                      <w:rFonts w:eastAsia="Arial"/>
                      <w:b w:val="0"/>
                      <w:i w:val="0"/>
                      <w:strike w:val="0"/>
                    </w:rPr>
                  </w:pPr>
                </w:p>
              </w:tc>
              <w:tc>
                <w:tcPr>
                  <w:tcW w:w="1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E257F" w:rsidRPr="00E53210" w:rsidRDefault="001E257F">
                  <w:pPr>
                    <w:keepNext/>
                    <w:jc w:val="center"/>
                    <w:outlineLvl w:val="1"/>
                    <w:rPr>
                      <w:rFonts w:eastAsia="Arial"/>
                      <w:b w:val="0"/>
                      <w:i w:val="0"/>
                      <w:strike w:val="0"/>
                    </w:rPr>
                  </w:pPr>
                </w:p>
              </w:tc>
              <w:tc>
                <w:tcPr>
                  <w:tcW w:w="110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E257F" w:rsidRPr="00E53210" w:rsidRDefault="001E257F">
                  <w:pPr>
                    <w:keepNext/>
                    <w:jc w:val="center"/>
                    <w:outlineLvl w:val="1"/>
                    <w:rPr>
                      <w:rFonts w:eastAsia="Arial"/>
                      <w:b w:val="0"/>
                      <w:i w:val="0"/>
                      <w:strike w:val="0"/>
                    </w:rPr>
                  </w:pPr>
                </w:p>
              </w:tc>
              <w:tc>
                <w:tcPr>
                  <w:tcW w:w="21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E257F" w:rsidRPr="00E53210" w:rsidRDefault="001E257F" w:rsidP="00F701FF">
                  <w:pPr>
                    <w:widowControl w:val="0"/>
                    <w:suppressAutoHyphens w:val="0"/>
                    <w:jc w:val="right"/>
                    <w:rPr>
                      <w:rFonts w:eastAsia="Arial"/>
                      <w:b w:val="0"/>
                      <w:i w:val="0"/>
                      <w:strike w:val="0"/>
                    </w:rPr>
                  </w:pPr>
                </w:p>
              </w:tc>
              <w:tc>
                <w:tcPr>
                  <w:tcW w:w="197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E257F" w:rsidRPr="00E53210" w:rsidRDefault="001E257F">
                  <w:pPr>
                    <w:keepNext/>
                    <w:jc w:val="center"/>
                    <w:outlineLvl w:val="1"/>
                    <w:rPr>
                      <w:rFonts w:eastAsia="Arial"/>
                      <w:b w:val="0"/>
                      <w:i w:val="0"/>
                      <w:strike w:val="0"/>
                    </w:rPr>
                  </w:pPr>
                </w:p>
              </w:tc>
            </w:tr>
            <w:tr w:rsidR="001E257F" w:rsidRPr="00E53210" w:rsidTr="00F701FF">
              <w:trPr>
                <w:trHeight w:val="288"/>
              </w:trPr>
              <w:tc>
                <w:tcPr>
                  <w:tcW w:w="836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E257F" w:rsidRPr="00E53210" w:rsidRDefault="001E257F">
                  <w:pPr>
                    <w:widowControl w:val="0"/>
                    <w:suppressAutoHyphens w:val="0"/>
                    <w:rPr>
                      <w:rFonts w:eastAsia="Arial"/>
                      <w:b w:val="0"/>
                      <w:i w:val="0"/>
                      <w:strike w:val="0"/>
                    </w:rPr>
                  </w:pPr>
                </w:p>
              </w:tc>
              <w:tc>
                <w:tcPr>
                  <w:tcW w:w="3229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E257F" w:rsidRPr="00E53210" w:rsidRDefault="001E257F">
                  <w:pPr>
                    <w:widowControl w:val="0"/>
                    <w:suppressAutoHyphens w:val="0"/>
                    <w:rPr>
                      <w:rFonts w:eastAsia="Arial"/>
                      <w:b w:val="0"/>
                      <w:i w:val="0"/>
                      <w:strike w:val="0"/>
                    </w:rPr>
                  </w:pPr>
                </w:p>
              </w:tc>
              <w:tc>
                <w:tcPr>
                  <w:tcW w:w="1854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E257F" w:rsidRPr="00E53210" w:rsidRDefault="001E257F">
                  <w:pPr>
                    <w:widowControl w:val="0"/>
                    <w:suppressAutoHyphens w:val="0"/>
                    <w:rPr>
                      <w:rFonts w:eastAsia="Arial"/>
                      <w:b w:val="0"/>
                      <w:i w:val="0"/>
                      <w:strike w:val="0"/>
                    </w:rPr>
                  </w:pPr>
                </w:p>
              </w:tc>
              <w:tc>
                <w:tcPr>
                  <w:tcW w:w="14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E257F" w:rsidRPr="00E53210" w:rsidRDefault="001E257F">
                  <w:pPr>
                    <w:keepNext/>
                    <w:jc w:val="center"/>
                    <w:outlineLvl w:val="1"/>
                    <w:rPr>
                      <w:rFonts w:eastAsia="Arial"/>
                      <w:b w:val="0"/>
                      <w:i w:val="0"/>
                      <w:strike w:val="0"/>
                    </w:rPr>
                  </w:pPr>
                  <w:r w:rsidRPr="00E53210">
                    <w:rPr>
                      <w:rFonts w:eastAsia="Arial"/>
                      <w:b w:val="0"/>
                      <w:i w:val="0"/>
                      <w:strike w:val="0"/>
                    </w:rPr>
                    <w:t>2023</w:t>
                  </w:r>
                </w:p>
              </w:tc>
              <w:tc>
                <w:tcPr>
                  <w:tcW w:w="1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E257F" w:rsidRPr="00E53210" w:rsidRDefault="001E257F">
                  <w:pPr>
                    <w:keepNext/>
                    <w:jc w:val="center"/>
                    <w:outlineLvl w:val="1"/>
                    <w:rPr>
                      <w:rFonts w:eastAsia="Arial"/>
                      <w:b w:val="0"/>
                      <w:i w:val="0"/>
                      <w:strike w:val="0"/>
                    </w:rPr>
                  </w:pPr>
                </w:p>
              </w:tc>
              <w:tc>
                <w:tcPr>
                  <w:tcW w:w="1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E257F" w:rsidRPr="00E53210" w:rsidRDefault="001E257F">
                  <w:pPr>
                    <w:keepNext/>
                    <w:jc w:val="center"/>
                    <w:outlineLvl w:val="1"/>
                    <w:rPr>
                      <w:rFonts w:eastAsia="Arial"/>
                      <w:b w:val="0"/>
                      <w:i w:val="0"/>
                      <w:strike w:val="0"/>
                    </w:rPr>
                  </w:pPr>
                </w:p>
              </w:tc>
              <w:tc>
                <w:tcPr>
                  <w:tcW w:w="110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E257F" w:rsidRPr="00E53210" w:rsidRDefault="001E257F">
                  <w:pPr>
                    <w:keepNext/>
                    <w:jc w:val="center"/>
                    <w:outlineLvl w:val="1"/>
                    <w:rPr>
                      <w:rFonts w:eastAsia="Arial"/>
                      <w:b w:val="0"/>
                      <w:i w:val="0"/>
                      <w:strike w:val="0"/>
                    </w:rPr>
                  </w:pPr>
                </w:p>
              </w:tc>
              <w:tc>
                <w:tcPr>
                  <w:tcW w:w="21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E257F" w:rsidRPr="00E53210" w:rsidRDefault="001E257F" w:rsidP="00F701FF">
                  <w:pPr>
                    <w:widowControl w:val="0"/>
                    <w:suppressAutoHyphens w:val="0"/>
                    <w:jc w:val="right"/>
                    <w:rPr>
                      <w:rFonts w:eastAsia="Arial"/>
                      <w:b w:val="0"/>
                      <w:i w:val="0"/>
                      <w:strike w:val="0"/>
                    </w:rPr>
                  </w:pPr>
                </w:p>
              </w:tc>
              <w:tc>
                <w:tcPr>
                  <w:tcW w:w="197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E257F" w:rsidRPr="00E53210" w:rsidRDefault="001E257F">
                  <w:pPr>
                    <w:keepNext/>
                    <w:jc w:val="center"/>
                    <w:outlineLvl w:val="1"/>
                    <w:rPr>
                      <w:rFonts w:eastAsia="Arial"/>
                      <w:b w:val="0"/>
                      <w:i w:val="0"/>
                      <w:strike w:val="0"/>
                    </w:rPr>
                  </w:pPr>
                </w:p>
              </w:tc>
            </w:tr>
            <w:tr w:rsidR="001E257F" w:rsidRPr="00E53210" w:rsidTr="00F701FF">
              <w:trPr>
                <w:trHeight w:val="288"/>
              </w:trPr>
              <w:tc>
                <w:tcPr>
                  <w:tcW w:w="836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E257F" w:rsidRPr="00E53210" w:rsidRDefault="001E257F">
                  <w:pPr>
                    <w:widowControl w:val="0"/>
                    <w:suppressAutoHyphens w:val="0"/>
                    <w:rPr>
                      <w:rFonts w:eastAsia="Arial"/>
                      <w:b w:val="0"/>
                      <w:i w:val="0"/>
                      <w:strike w:val="0"/>
                    </w:rPr>
                  </w:pPr>
                </w:p>
              </w:tc>
              <w:tc>
                <w:tcPr>
                  <w:tcW w:w="3229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E257F" w:rsidRPr="00E53210" w:rsidRDefault="001E257F">
                  <w:pPr>
                    <w:widowControl w:val="0"/>
                    <w:suppressAutoHyphens w:val="0"/>
                    <w:rPr>
                      <w:rFonts w:eastAsia="Arial"/>
                      <w:b w:val="0"/>
                      <w:i w:val="0"/>
                      <w:strike w:val="0"/>
                    </w:rPr>
                  </w:pPr>
                </w:p>
              </w:tc>
              <w:tc>
                <w:tcPr>
                  <w:tcW w:w="1854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E257F" w:rsidRPr="00E53210" w:rsidRDefault="001E257F">
                  <w:pPr>
                    <w:widowControl w:val="0"/>
                    <w:suppressAutoHyphens w:val="0"/>
                    <w:rPr>
                      <w:rFonts w:eastAsia="Arial"/>
                      <w:b w:val="0"/>
                      <w:i w:val="0"/>
                      <w:strike w:val="0"/>
                    </w:rPr>
                  </w:pPr>
                </w:p>
              </w:tc>
              <w:tc>
                <w:tcPr>
                  <w:tcW w:w="14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E257F" w:rsidRPr="00E53210" w:rsidRDefault="001E257F">
                  <w:pPr>
                    <w:keepNext/>
                    <w:jc w:val="center"/>
                    <w:outlineLvl w:val="1"/>
                    <w:rPr>
                      <w:rFonts w:eastAsia="Arial"/>
                      <w:b w:val="0"/>
                      <w:i w:val="0"/>
                      <w:strike w:val="0"/>
                    </w:rPr>
                  </w:pPr>
                  <w:r w:rsidRPr="00E53210">
                    <w:rPr>
                      <w:rFonts w:eastAsia="Arial"/>
                      <w:b w:val="0"/>
                      <w:i w:val="0"/>
                      <w:strike w:val="0"/>
                    </w:rPr>
                    <w:t>2024</w:t>
                  </w:r>
                </w:p>
              </w:tc>
              <w:tc>
                <w:tcPr>
                  <w:tcW w:w="1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E257F" w:rsidRPr="00E53210" w:rsidRDefault="001E257F">
                  <w:pPr>
                    <w:keepNext/>
                    <w:jc w:val="center"/>
                    <w:outlineLvl w:val="1"/>
                    <w:rPr>
                      <w:rFonts w:eastAsia="Arial"/>
                      <w:b w:val="0"/>
                      <w:i w:val="0"/>
                      <w:strike w:val="0"/>
                    </w:rPr>
                  </w:pPr>
                </w:p>
              </w:tc>
              <w:tc>
                <w:tcPr>
                  <w:tcW w:w="1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E257F" w:rsidRPr="00E53210" w:rsidRDefault="001E257F">
                  <w:pPr>
                    <w:keepNext/>
                    <w:jc w:val="center"/>
                    <w:outlineLvl w:val="1"/>
                    <w:rPr>
                      <w:rFonts w:eastAsia="Arial"/>
                      <w:b w:val="0"/>
                      <w:i w:val="0"/>
                      <w:strike w:val="0"/>
                    </w:rPr>
                  </w:pPr>
                </w:p>
              </w:tc>
              <w:tc>
                <w:tcPr>
                  <w:tcW w:w="110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E257F" w:rsidRPr="00E53210" w:rsidRDefault="001E257F">
                  <w:pPr>
                    <w:keepNext/>
                    <w:jc w:val="center"/>
                    <w:outlineLvl w:val="1"/>
                    <w:rPr>
                      <w:rFonts w:eastAsia="Arial"/>
                      <w:b w:val="0"/>
                      <w:i w:val="0"/>
                      <w:strike w:val="0"/>
                    </w:rPr>
                  </w:pPr>
                </w:p>
              </w:tc>
              <w:tc>
                <w:tcPr>
                  <w:tcW w:w="21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E257F" w:rsidRPr="00E53210" w:rsidRDefault="001E257F" w:rsidP="00F701FF">
                  <w:pPr>
                    <w:widowControl w:val="0"/>
                    <w:suppressAutoHyphens w:val="0"/>
                    <w:jc w:val="right"/>
                    <w:rPr>
                      <w:rFonts w:eastAsia="Arial"/>
                      <w:b w:val="0"/>
                      <w:i w:val="0"/>
                      <w:strike w:val="0"/>
                    </w:rPr>
                  </w:pPr>
                </w:p>
              </w:tc>
              <w:tc>
                <w:tcPr>
                  <w:tcW w:w="197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E257F" w:rsidRPr="00E53210" w:rsidRDefault="001E257F">
                  <w:pPr>
                    <w:keepNext/>
                    <w:jc w:val="center"/>
                    <w:outlineLvl w:val="1"/>
                    <w:rPr>
                      <w:rFonts w:eastAsia="Arial"/>
                      <w:b w:val="0"/>
                      <w:i w:val="0"/>
                      <w:strike w:val="0"/>
                    </w:rPr>
                  </w:pPr>
                </w:p>
              </w:tc>
            </w:tr>
            <w:tr w:rsidR="001E257F" w:rsidRPr="00E53210" w:rsidTr="00F701FF">
              <w:trPr>
                <w:trHeight w:val="288"/>
              </w:trPr>
              <w:tc>
                <w:tcPr>
                  <w:tcW w:w="836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E257F" w:rsidRPr="00E53210" w:rsidRDefault="001E257F">
                  <w:pPr>
                    <w:widowControl w:val="0"/>
                    <w:suppressAutoHyphens w:val="0"/>
                    <w:rPr>
                      <w:rFonts w:eastAsia="Arial"/>
                      <w:b w:val="0"/>
                      <w:i w:val="0"/>
                      <w:strike w:val="0"/>
                    </w:rPr>
                  </w:pPr>
                </w:p>
              </w:tc>
              <w:tc>
                <w:tcPr>
                  <w:tcW w:w="3229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E257F" w:rsidRPr="00E53210" w:rsidRDefault="001E257F">
                  <w:pPr>
                    <w:widowControl w:val="0"/>
                    <w:suppressAutoHyphens w:val="0"/>
                    <w:rPr>
                      <w:rFonts w:eastAsia="Arial"/>
                      <w:b w:val="0"/>
                      <w:i w:val="0"/>
                      <w:strike w:val="0"/>
                    </w:rPr>
                  </w:pPr>
                </w:p>
              </w:tc>
              <w:tc>
                <w:tcPr>
                  <w:tcW w:w="1854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E257F" w:rsidRPr="00E53210" w:rsidRDefault="001E257F">
                  <w:pPr>
                    <w:widowControl w:val="0"/>
                    <w:suppressAutoHyphens w:val="0"/>
                    <w:rPr>
                      <w:rFonts w:eastAsia="Arial"/>
                      <w:b w:val="0"/>
                      <w:i w:val="0"/>
                      <w:strike w:val="0"/>
                    </w:rPr>
                  </w:pPr>
                </w:p>
              </w:tc>
              <w:tc>
                <w:tcPr>
                  <w:tcW w:w="14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E257F" w:rsidRPr="00E53210" w:rsidRDefault="001E257F">
                  <w:pPr>
                    <w:keepNext/>
                    <w:jc w:val="center"/>
                    <w:outlineLvl w:val="1"/>
                    <w:rPr>
                      <w:rFonts w:eastAsia="Arial"/>
                      <w:b w:val="0"/>
                      <w:i w:val="0"/>
                      <w:strike w:val="0"/>
                    </w:rPr>
                  </w:pPr>
                  <w:r w:rsidRPr="00E53210">
                    <w:rPr>
                      <w:rFonts w:eastAsia="Arial"/>
                      <w:b w:val="0"/>
                      <w:i w:val="0"/>
                      <w:strike w:val="0"/>
                    </w:rPr>
                    <w:t>2025</w:t>
                  </w:r>
                </w:p>
              </w:tc>
              <w:tc>
                <w:tcPr>
                  <w:tcW w:w="1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E257F" w:rsidRPr="00E53210" w:rsidRDefault="001E257F">
                  <w:pPr>
                    <w:keepNext/>
                    <w:jc w:val="center"/>
                    <w:outlineLvl w:val="1"/>
                    <w:rPr>
                      <w:rFonts w:eastAsia="Arial"/>
                      <w:b w:val="0"/>
                      <w:i w:val="0"/>
                      <w:strike w:val="0"/>
                    </w:rPr>
                  </w:pPr>
                </w:p>
              </w:tc>
              <w:tc>
                <w:tcPr>
                  <w:tcW w:w="1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E257F" w:rsidRPr="00E53210" w:rsidRDefault="001E257F">
                  <w:pPr>
                    <w:keepNext/>
                    <w:jc w:val="center"/>
                    <w:outlineLvl w:val="1"/>
                    <w:rPr>
                      <w:rFonts w:eastAsia="Arial"/>
                      <w:b w:val="0"/>
                      <w:i w:val="0"/>
                      <w:strike w:val="0"/>
                    </w:rPr>
                  </w:pPr>
                </w:p>
              </w:tc>
              <w:tc>
                <w:tcPr>
                  <w:tcW w:w="110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E257F" w:rsidRPr="00E53210" w:rsidRDefault="001E257F">
                  <w:pPr>
                    <w:keepNext/>
                    <w:jc w:val="center"/>
                    <w:outlineLvl w:val="1"/>
                    <w:rPr>
                      <w:rFonts w:eastAsia="Arial"/>
                      <w:b w:val="0"/>
                      <w:i w:val="0"/>
                      <w:strike w:val="0"/>
                    </w:rPr>
                  </w:pPr>
                </w:p>
              </w:tc>
              <w:tc>
                <w:tcPr>
                  <w:tcW w:w="21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E257F" w:rsidRPr="00E53210" w:rsidRDefault="001E257F" w:rsidP="00F701FF">
                  <w:pPr>
                    <w:widowControl w:val="0"/>
                    <w:suppressAutoHyphens w:val="0"/>
                    <w:jc w:val="right"/>
                    <w:rPr>
                      <w:rFonts w:eastAsia="Arial"/>
                      <w:b w:val="0"/>
                      <w:i w:val="0"/>
                      <w:strike w:val="0"/>
                    </w:rPr>
                  </w:pPr>
                </w:p>
              </w:tc>
              <w:tc>
                <w:tcPr>
                  <w:tcW w:w="197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E257F" w:rsidRPr="00E53210" w:rsidRDefault="001E257F">
                  <w:pPr>
                    <w:keepNext/>
                    <w:jc w:val="center"/>
                    <w:outlineLvl w:val="1"/>
                    <w:rPr>
                      <w:rFonts w:eastAsia="Arial"/>
                      <w:b w:val="0"/>
                      <w:i w:val="0"/>
                      <w:strike w:val="0"/>
                    </w:rPr>
                  </w:pPr>
                </w:p>
              </w:tc>
            </w:tr>
            <w:tr w:rsidR="00DF03CF" w:rsidRPr="00E53210" w:rsidTr="00F701FF">
              <w:trPr>
                <w:trHeight w:val="288"/>
              </w:trPr>
              <w:tc>
                <w:tcPr>
                  <w:tcW w:w="836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F03CF" w:rsidRPr="00E53210" w:rsidRDefault="00DF03CF">
                  <w:pPr>
                    <w:widowControl w:val="0"/>
                    <w:suppressAutoHyphens w:val="0"/>
                    <w:rPr>
                      <w:rFonts w:eastAsia="Arial"/>
                      <w:b w:val="0"/>
                      <w:i w:val="0"/>
                      <w:strike w:val="0"/>
                    </w:rPr>
                  </w:pPr>
                </w:p>
              </w:tc>
              <w:tc>
                <w:tcPr>
                  <w:tcW w:w="3229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F03CF" w:rsidRPr="00E53210" w:rsidRDefault="00DF03CF">
                  <w:pPr>
                    <w:widowControl w:val="0"/>
                    <w:suppressAutoHyphens w:val="0"/>
                    <w:rPr>
                      <w:rFonts w:eastAsia="Arial"/>
                      <w:b w:val="0"/>
                      <w:i w:val="0"/>
                      <w:strike w:val="0"/>
                    </w:rPr>
                  </w:pPr>
                </w:p>
              </w:tc>
              <w:tc>
                <w:tcPr>
                  <w:tcW w:w="1854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F03CF" w:rsidRPr="00E53210" w:rsidRDefault="00DF03CF">
                  <w:pPr>
                    <w:widowControl w:val="0"/>
                    <w:suppressAutoHyphens w:val="0"/>
                    <w:rPr>
                      <w:rFonts w:eastAsia="Arial"/>
                      <w:b w:val="0"/>
                      <w:i w:val="0"/>
                      <w:strike w:val="0"/>
                    </w:rPr>
                  </w:pPr>
                </w:p>
              </w:tc>
              <w:tc>
                <w:tcPr>
                  <w:tcW w:w="14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F03CF" w:rsidRPr="00E53210" w:rsidRDefault="00DF03CF">
                  <w:pPr>
                    <w:keepNext/>
                    <w:jc w:val="center"/>
                    <w:outlineLvl w:val="1"/>
                    <w:rPr>
                      <w:rFonts w:eastAsia="Arial"/>
                      <w:b w:val="0"/>
                      <w:i w:val="0"/>
                      <w:strike w:val="0"/>
                    </w:rPr>
                  </w:pPr>
                  <w:r w:rsidRPr="00E53210">
                    <w:rPr>
                      <w:rFonts w:eastAsia="Arial"/>
                      <w:b w:val="0"/>
                      <w:i w:val="0"/>
                      <w:strike w:val="0"/>
                    </w:rPr>
                    <w:t>Итого</w:t>
                  </w:r>
                </w:p>
              </w:tc>
              <w:tc>
                <w:tcPr>
                  <w:tcW w:w="1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F03CF" w:rsidRPr="00E53210" w:rsidRDefault="00DF03CF">
                  <w:pPr>
                    <w:widowControl w:val="0"/>
                    <w:suppressAutoHyphens w:val="0"/>
                    <w:rPr>
                      <w:rFonts w:eastAsia="Arial"/>
                      <w:b w:val="0"/>
                      <w:i w:val="0"/>
                      <w:strike w:val="0"/>
                    </w:rPr>
                  </w:pPr>
                  <w:r>
                    <w:rPr>
                      <w:rFonts w:eastAsia="Arial"/>
                      <w:b w:val="0"/>
                      <w:i w:val="0"/>
                      <w:strike w:val="0"/>
                    </w:rPr>
                    <w:t>550,2</w:t>
                  </w:r>
                </w:p>
              </w:tc>
              <w:tc>
                <w:tcPr>
                  <w:tcW w:w="1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F03CF" w:rsidRPr="00E53210" w:rsidRDefault="00DF03CF">
                  <w:pPr>
                    <w:widowControl w:val="0"/>
                    <w:suppressAutoHyphens w:val="0"/>
                    <w:rPr>
                      <w:rFonts w:eastAsia="Arial"/>
                      <w:b w:val="0"/>
                      <w:i w:val="0"/>
                      <w:strike w:val="0"/>
                    </w:rPr>
                  </w:pPr>
                </w:p>
              </w:tc>
              <w:tc>
                <w:tcPr>
                  <w:tcW w:w="110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F03CF" w:rsidRPr="00E53210" w:rsidRDefault="00DF03CF">
                  <w:pPr>
                    <w:widowControl w:val="0"/>
                    <w:suppressAutoHyphens w:val="0"/>
                    <w:rPr>
                      <w:rFonts w:eastAsia="Arial"/>
                      <w:b w:val="0"/>
                      <w:i w:val="0"/>
                      <w:strike w:val="0"/>
                    </w:rPr>
                  </w:pPr>
                </w:p>
              </w:tc>
              <w:tc>
                <w:tcPr>
                  <w:tcW w:w="21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F03CF" w:rsidRPr="00E53210" w:rsidRDefault="00DF03CF" w:rsidP="00A046DE">
                  <w:pPr>
                    <w:widowControl w:val="0"/>
                    <w:suppressAutoHyphens w:val="0"/>
                    <w:rPr>
                      <w:rFonts w:eastAsia="Arial"/>
                      <w:b w:val="0"/>
                      <w:i w:val="0"/>
                      <w:strike w:val="0"/>
                    </w:rPr>
                  </w:pPr>
                  <w:r>
                    <w:rPr>
                      <w:rFonts w:eastAsia="Arial"/>
                      <w:b w:val="0"/>
                      <w:i w:val="0"/>
                      <w:strike w:val="0"/>
                    </w:rPr>
                    <w:t>550,2</w:t>
                  </w:r>
                </w:p>
              </w:tc>
              <w:tc>
                <w:tcPr>
                  <w:tcW w:w="197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F03CF" w:rsidRPr="00E53210" w:rsidRDefault="00DF03CF">
                  <w:pPr>
                    <w:widowControl w:val="0"/>
                    <w:suppressAutoHyphens w:val="0"/>
                    <w:rPr>
                      <w:rFonts w:eastAsia="Arial"/>
                      <w:b w:val="0"/>
                      <w:i w:val="0"/>
                      <w:strike w:val="0"/>
                    </w:rPr>
                  </w:pPr>
                </w:p>
              </w:tc>
            </w:tr>
            <w:tr w:rsidR="00DF03CF" w:rsidRPr="00E53210" w:rsidTr="00F701FF">
              <w:trPr>
                <w:trHeight w:val="267"/>
              </w:trPr>
              <w:tc>
                <w:tcPr>
                  <w:tcW w:w="836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F03CF" w:rsidRPr="00E53210" w:rsidRDefault="00DF03CF">
                  <w:pPr>
                    <w:widowControl w:val="0"/>
                    <w:suppressAutoHyphens w:val="0"/>
                    <w:rPr>
                      <w:rFonts w:eastAsia="Arial"/>
                      <w:b w:val="0"/>
                      <w:i w:val="0"/>
                      <w:strike w:val="0"/>
                    </w:rPr>
                  </w:pPr>
                </w:p>
              </w:tc>
              <w:tc>
                <w:tcPr>
                  <w:tcW w:w="3229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F03CF" w:rsidRPr="00E53210" w:rsidRDefault="00DF03CF">
                  <w:pPr>
                    <w:widowControl w:val="0"/>
                    <w:suppressAutoHyphens w:val="0"/>
                    <w:rPr>
                      <w:rFonts w:eastAsia="Arial"/>
                      <w:b w:val="0"/>
                      <w:i w:val="0"/>
                      <w:strike w:val="0"/>
                    </w:rPr>
                  </w:pPr>
                </w:p>
              </w:tc>
              <w:tc>
                <w:tcPr>
                  <w:tcW w:w="1854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F03CF" w:rsidRPr="00E53210" w:rsidRDefault="00DF03CF">
                  <w:pPr>
                    <w:widowControl w:val="0"/>
                    <w:suppressAutoHyphens w:val="0"/>
                    <w:rPr>
                      <w:rFonts w:eastAsia="Arial"/>
                      <w:b w:val="0"/>
                      <w:i w:val="0"/>
                      <w:strike w:val="0"/>
                    </w:rPr>
                  </w:pPr>
                </w:p>
              </w:tc>
              <w:tc>
                <w:tcPr>
                  <w:tcW w:w="14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F03CF" w:rsidRPr="00E53210" w:rsidRDefault="00DF03CF">
                  <w:pPr>
                    <w:keepNext/>
                    <w:jc w:val="right"/>
                    <w:outlineLvl w:val="1"/>
                    <w:rPr>
                      <w:rFonts w:eastAsia="Arial"/>
                      <w:b w:val="0"/>
                      <w:i w:val="0"/>
                      <w:strike w:val="0"/>
                    </w:rPr>
                  </w:pPr>
                  <w:r w:rsidRPr="00E53210">
                    <w:rPr>
                      <w:rFonts w:eastAsia="Arial"/>
                      <w:b w:val="0"/>
                      <w:i w:val="0"/>
                      <w:strike w:val="0"/>
                    </w:rPr>
                    <w:t>2020</w:t>
                  </w:r>
                </w:p>
              </w:tc>
              <w:tc>
                <w:tcPr>
                  <w:tcW w:w="1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F03CF" w:rsidRPr="00E53210" w:rsidRDefault="00DF03CF">
                  <w:pPr>
                    <w:widowControl w:val="0"/>
                    <w:suppressAutoHyphens w:val="0"/>
                    <w:rPr>
                      <w:rFonts w:eastAsia="Arial"/>
                      <w:b w:val="0"/>
                      <w:i w:val="0"/>
                      <w:strike w:val="0"/>
                    </w:rPr>
                  </w:pPr>
                  <w:r>
                    <w:rPr>
                      <w:rFonts w:eastAsia="Arial"/>
                      <w:b w:val="0"/>
                      <w:i w:val="0"/>
                      <w:strike w:val="0"/>
                    </w:rPr>
                    <w:t>550,2</w:t>
                  </w:r>
                </w:p>
              </w:tc>
              <w:tc>
                <w:tcPr>
                  <w:tcW w:w="1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F03CF" w:rsidRPr="00E53210" w:rsidRDefault="00DF03CF">
                  <w:pPr>
                    <w:widowControl w:val="0"/>
                    <w:suppressAutoHyphens w:val="0"/>
                    <w:rPr>
                      <w:rFonts w:eastAsia="Arial"/>
                      <w:b w:val="0"/>
                      <w:i w:val="0"/>
                      <w:strike w:val="0"/>
                    </w:rPr>
                  </w:pPr>
                </w:p>
              </w:tc>
              <w:tc>
                <w:tcPr>
                  <w:tcW w:w="110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F03CF" w:rsidRPr="00E53210" w:rsidRDefault="00DF03CF">
                  <w:pPr>
                    <w:widowControl w:val="0"/>
                    <w:suppressAutoHyphens w:val="0"/>
                    <w:rPr>
                      <w:rFonts w:eastAsia="Arial"/>
                      <w:b w:val="0"/>
                      <w:i w:val="0"/>
                      <w:strike w:val="0"/>
                    </w:rPr>
                  </w:pPr>
                </w:p>
              </w:tc>
              <w:tc>
                <w:tcPr>
                  <w:tcW w:w="21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F03CF" w:rsidRPr="00E53210" w:rsidRDefault="00DF03CF" w:rsidP="00A046DE">
                  <w:pPr>
                    <w:widowControl w:val="0"/>
                    <w:suppressAutoHyphens w:val="0"/>
                    <w:rPr>
                      <w:rFonts w:eastAsia="Arial"/>
                      <w:b w:val="0"/>
                      <w:i w:val="0"/>
                      <w:strike w:val="0"/>
                    </w:rPr>
                  </w:pPr>
                  <w:r>
                    <w:rPr>
                      <w:rFonts w:eastAsia="Arial"/>
                      <w:b w:val="0"/>
                      <w:i w:val="0"/>
                      <w:strike w:val="0"/>
                    </w:rPr>
                    <w:t>550,2</w:t>
                  </w:r>
                </w:p>
              </w:tc>
              <w:tc>
                <w:tcPr>
                  <w:tcW w:w="197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F03CF" w:rsidRPr="00E53210" w:rsidRDefault="00DF03CF">
                  <w:pPr>
                    <w:widowControl w:val="0"/>
                    <w:suppressAutoHyphens w:val="0"/>
                    <w:rPr>
                      <w:rFonts w:eastAsia="Arial"/>
                      <w:b w:val="0"/>
                      <w:i w:val="0"/>
                      <w:strike w:val="0"/>
                    </w:rPr>
                  </w:pPr>
                </w:p>
              </w:tc>
            </w:tr>
            <w:tr w:rsidR="001E257F" w:rsidRPr="00E53210" w:rsidTr="00F701FF">
              <w:trPr>
                <w:trHeight w:val="195"/>
              </w:trPr>
              <w:tc>
                <w:tcPr>
                  <w:tcW w:w="836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E257F" w:rsidRPr="00E53210" w:rsidRDefault="001E257F">
                  <w:pPr>
                    <w:widowControl w:val="0"/>
                    <w:suppressAutoHyphens w:val="0"/>
                    <w:rPr>
                      <w:rFonts w:eastAsia="Arial"/>
                      <w:b w:val="0"/>
                      <w:i w:val="0"/>
                      <w:strike w:val="0"/>
                    </w:rPr>
                  </w:pPr>
                </w:p>
              </w:tc>
              <w:tc>
                <w:tcPr>
                  <w:tcW w:w="3229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E257F" w:rsidRPr="00E53210" w:rsidRDefault="001E257F">
                  <w:pPr>
                    <w:widowControl w:val="0"/>
                    <w:suppressAutoHyphens w:val="0"/>
                    <w:rPr>
                      <w:rFonts w:eastAsia="Arial"/>
                      <w:b w:val="0"/>
                      <w:i w:val="0"/>
                      <w:strike w:val="0"/>
                    </w:rPr>
                  </w:pPr>
                </w:p>
              </w:tc>
              <w:tc>
                <w:tcPr>
                  <w:tcW w:w="1854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E257F" w:rsidRPr="00E53210" w:rsidRDefault="001E257F">
                  <w:pPr>
                    <w:widowControl w:val="0"/>
                    <w:suppressAutoHyphens w:val="0"/>
                    <w:rPr>
                      <w:rFonts w:eastAsia="Arial"/>
                      <w:b w:val="0"/>
                      <w:i w:val="0"/>
                      <w:strike w:val="0"/>
                    </w:rPr>
                  </w:pPr>
                </w:p>
              </w:tc>
              <w:tc>
                <w:tcPr>
                  <w:tcW w:w="14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E257F" w:rsidRPr="00E53210" w:rsidRDefault="001E257F">
                  <w:pPr>
                    <w:keepNext/>
                    <w:jc w:val="right"/>
                    <w:outlineLvl w:val="1"/>
                    <w:rPr>
                      <w:rFonts w:eastAsia="Arial"/>
                      <w:b w:val="0"/>
                      <w:i w:val="0"/>
                      <w:strike w:val="0"/>
                    </w:rPr>
                  </w:pPr>
                  <w:r w:rsidRPr="00E53210">
                    <w:rPr>
                      <w:rFonts w:eastAsia="Arial"/>
                      <w:b w:val="0"/>
                      <w:i w:val="0"/>
                      <w:strike w:val="0"/>
                    </w:rPr>
                    <w:t>2021</w:t>
                  </w:r>
                </w:p>
              </w:tc>
              <w:tc>
                <w:tcPr>
                  <w:tcW w:w="1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E257F" w:rsidRPr="00E53210" w:rsidRDefault="001E257F">
                  <w:pPr>
                    <w:widowControl w:val="0"/>
                    <w:suppressAutoHyphens w:val="0"/>
                    <w:rPr>
                      <w:rFonts w:eastAsia="Arial"/>
                      <w:b w:val="0"/>
                      <w:i w:val="0"/>
                      <w:strike w:val="0"/>
                    </w:rPr>
                  </w:pPr>
                </w:p>
              </w:tc>
              <w:tc>
                <w:tcPr>
                  <w:tcW w:w="1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E257F" w:rsidRPr="00E53210" w:rsidRDefault="001E257F">
                  <w:pPr>
                    <w:widowControl w:val="0"/>
                    <w:suppressAutoHyphens w:val="0"/>
                    <w:rPr>
                      <w:rFonts w:eastAsia="Arial"/>
                      <w:b w:val="0"/>
                      <w:i w:val="0"/>
                      <w:strike w:val="0"/>
                    </w:rPr>
                  </w:pPr>
                </w:p>
              </w:tc>
              <w:tc>
                <w:tcPr>
                  <w:tcW w:w="110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E257F" w:rsidRPr="00E53210" w:rsidRDefault="001E257F">
                  <w:pPr>
                    <w:widowControl w:val="0"/>
                    <w:suppressAutoHyphens w:val="0"/>
                    <w:rPr>
                      <w:rFonts w:eastAsia="Arial"/>
                      <w:b w:val="0"/>
                      <w:i w:val="0"/>
                      <w:strike w:val="0"/>
                    </w:rPr>
                  </w:pPr>
                </w:p>
              </w:tc>
              <w:tc>
                <w:tcPr>
                  <w:tcW w:w="21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E257F" w:rsidRPr="00E53210" w:rsidRDefault="001E257F">
                  <w:pPr>
                    <w:widowControl w:val="0"/>
                    <w:suppressAutoHyphens w:val="0"/>
                    <w:rPr>
                      <w:rFonts w:eastAsia="Arial"/>
                      <w:b w:val="0"/>
                      <w:i w:val="0"/>
                      <w:strike w:val="0"/>
                    </w:rPr>
                  </w:pPr>
                </w:p>
              </w:tc>
              <w:tc>
                <w:tcPr>
                  <w:tcW w:w="197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E257F" w:rsidRPr="00E53210" w:rsidRDefault="001E257F">
                  <w:pPr>
                    <w:widowControl w:val="0"/>
                    <w:suppressAutoHyphens w:val="0"/>
                    <w:rPr>
                      <w:rFonts w:eastAsia="Arial"/>
                      <w:b w:val="0"/>
                      <w:i w:val="0"/>
                      <w:strike w:val="0"/>
                    </w:rPr>
                  </w:pPr>
                </w:p>
              </w:tc>
            </w:tr>
            <w:tr w:rsidR="001E257F" w:rsidRPr="00E53210" w:rsidTr="00F701FF">
              <w:trPr>
                <w:trHeight w:val="270"/>
              </w:trPr>
              <w:tc>
                <w:tcPr>
                  <w:tcW w:w="836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E257F" w:rsidRPr="00E53210" w:rsidRDefault="001E257F">
                  <w:pPr>
                    <w:widowControl w:val="0"/>
                    <w:suppressAutoHyphens w:val="0"/>
                    <w:rPr>
                      <w:rFonts w:eastAsia="Arial"/>
                      <w:b w:val="0"/>
                      <w:i w:val="0"/>
                      <w:strike w:val="0"/>
                    </w:rPr>
                  </w:pPr>
                </w:p>
              </w:tc>
              <w:tc>
                <w:tcPr>
                  <w:tcW w:w="3229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E257F" w:rsidRPr="00E53210" w:rsidRDefault="001E257F">
                  <w:pPr>
                    <w:widowControl w:val="0"/>
                    <w:suppressAutoHyphens w:val="0"/>
                    <w:rPr>
                      <w:rFonts w:eastAsia="Arial"/>
                      <w:b w:val="0"/>
                      <w:i w:val="0"/>
                      <w:strike w:val="0"/>
                    </w:rPr>
                  </w:pPr>
                </w:p>
              </w:tc>
              <w:tc>
                <w:tcPr>
                  <w:tcW w:w="1854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E257F" w:rsidRPr="00E53210" w:rsidRDefault="001E257F">
                  <w:pPr>
                    <w:widowControl w:val="0"/>
                    <w:suppressAutoHyphens w:val="0"/>
                    <w:rPr>
                      <w:rFonts w:eastAsia="Arial"/>
                      <w:b w:val="0"/>
                      <w:i w:val="0"/>
                      <w:strike w:val="0"/>
                    </w:rPr>
                  </w:pPr>
                </w:p>
              </w:tc>
              <w:tc>
                <w:tcPr>
                  <w:tcW w:w="14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E257F" w:rsidRPr="00E53210" w:rsidRDefault="001E257F">
                  <w:pPr>
                    <w:keepNext/>
                    <w:jc w:val="right"/>
                    <w:outlineLvl w:val="1"/>
                    <w:rPr>
                      <w:rFonts w:eastAsia="Arial"/>
                      <w:b w:val="0"/>
                      <w:i w:val="0"/>
                      <w:strike w:val="0"/>
                    </w:rPr>
                  </w:pPr>
                  <w:r w:rsidRPr="00E53210">
                    <w:rPr>
                      <w:rFonts w:eastAsia="Arial"/>
                      <w:b w:val="0"/>
                      <w:i w:val="0"/>
                      <w:strike w:val="0"/>
                    </w:rPr>
                    <w:t>2022</w:t>
                  </w:r>
                </w:p>
              </w:tc>
              <w:tc>
                <w:tcPr>
                  <w:tcW w:w="1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E257F" w:rsidRPr="00E53210" w:rsidRDefault="001E257F">
                  <w:pPr>
                    <w:widowControl w:val="0"/>
                    <w:suppressAutoHyphens w:val="0"/>
                    <w:rPr>
                      <w:rFonts w:eastAsia="Arial"/>
                      <w:b w:val="0"/>
                      <w:i w:val="0"/>
                      <w:strike w:val="0"/>
                    </w:rPr>
                  </w:pPr>
                </w:p>
              </w:tc>
              <w:tc>
                <w:tcPr>
                  <w:tcW w:w="1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E257F" w:rsidRPr="00E53210" w:rsidRDefault="001E257F">
                  <w:pPr>
                    <w:widowControl w:val="0"/>
                    <w:suppressAutoHyphens w:val="0"/>
                    <w:rPr>
                      <w:rFonts w:eastAsia="Arial"/>
                      <w:b w:val="0"/>
                      <w:i w:val="0"/>
                      <w:strike w:val="0"/>
                    </w:rPr>
                  </w:pPr>
                </w:p>
              </w:tc>
              <w:tc>
                <w:tcPr>
                  <w:tcW w:w="110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E257F" w:rsidRPr="00E53210" w:rsidRDefault="001E257F">
                  <w:pPr>
                    <w:widowControl w:val="0"/>
                    <w:suppressAutoHyphens w:val="0"/>
                    <w:rPr>
                      <w:rFonts w:eastAsia="Arial"/>
                      <w:b w:val="0"/>
                      <w:i w:val="0"/>
                      <w:strike w:val="0"/>
                    </w:rPr>
                  </w:pPr>
                </w:p>
              </w:tc>
              <w:tc>
                <w:tcPr>
                  <w:tcW w:w="21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E257F" w:rsidRPr="00E53210" w:rsidRDefault="001E257F">
                  <w:pPr>
                    <w:widowControl w:val="0"/>
                    <w:suppressAutoHyphens w:val="0"/>
                    <w:rPr>
                      <w:rFonts w:eastAsia="Arial"/>
                      <w:b w:val="0"/>
                      <w:i w:val="0"/>
                      <w:strike w:val="0"/>
                    </w:rPr>
                  </w:pPr>
                </w:p>
              </w:tc>
              <w:tc>
                <w:tcPr>
                  <w:tcW w:w="197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E257F" w:rsidRPr="00E53210" w:rsidRDefault="001E257F">
                  <w:pPr>
                    <w:widowControl w:val="0"/>
                    <w:suppressAutoHyphens w:val="0"/>
                    <w:rPr>
                      <w:rFonts w:eastAsia="Arial"/>
                      <w:b w:val="0"/>
                      <w:i w:val="0"/>
                      <w:strike w:val="0"/>
                    </w:rPr>
                  </w:pPr>
                </w:p>
              </w:tc>
            </w:tr>
            <w:tr w:rsidR="001E257F" w:rsidRPr="00E53210" w:rsidTr="00F701FF">
              <w:trPr>
                <w:trHeight w:val="496"/>
              </w:trPr>
              <w:tc>
                <w:tcPr>
                  <w:tcW w:w="836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E257F" w:rsidRPr="00E53210" w:rsidRDefault="001E257F">
                  <w:pPr>
                    <w:widowControl w:val="0"/>
                    <w:suppressAutoHyphens w:val="0"/>
                    <w:rPr>
                      <w:rFonts w:eastAsia="Arial"/>
                      <w:b w:val="0"/>
                      <w:i w:val="0"/>
                      <w:strike w:val="0"/>
                    </w:rPr>
                  </w:pPr>
                </w:p>
              </w:tc>
              <w:tc>
                <w:tcPr>
                  <w:tcW w:w="3229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E257F" w:rsidRPr="00E53210" w:rsidRDefault="001E257F">
                  <w:pPr>
                    <w:widowControl w:val="0"/>
                    <w:suppressAutoHyphens w:val="0"/>
                    <w:rPr>
                      <w:rFonts w:eastAsia="Arial"/>
                      <w:b w:val="0"/>
                      <w:i w:val="0"/>
                      <w:strike w:val="0"/>
                    </w:rPr>
                  </w:pPr>
                </w:p>
              </w:tc>
              <w:tc>
                <w:tcPr>
                  <w:tcW w:w="1854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E257F" w:rsidRPr="00E53210" w:rsidRDefault="001E257F">
                  <w:pPr>
                    <w:widowControl w:val="0"/>
                    <w:suppressAutoHyphens w:val="0"/>
                    <w:rPr>
                      <w:rFonts w:eastAsia="Arial"/>
                      <w:b w:val="0"/>
                      <w:i w:val="0"/>
                      <w:strike w:val="0"/>
                    </w:rPr>
                  </w:pPr>
                </w:p>
              </w:tc>
              <w:tc>
                <w:tcPr>
                  <w:tcW w:w="14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E257F" w:rsidRPr="00E53210" w:rsidRDefault="001E257F">
                  <w:pPr>
                    <w:keepNext/>
                    <w:jc w:val="right"/>
                    <w:outlineLvl w:val="1"/>
                    <w:rPr>
                      <w:rFonts w:eastAsia="Arial"/>
                      <w:b w:val="0"/>
                      <w:i w:val="0"/>
                      <w:strike w:val="0"/>
                    </w:rPr>
                  </w:pPr>
                  <w:r w:rsidRPr="00E53210">
                    <w:rPr>
                      <w:rFonts w:eastAsia="Arial"/>
                      <w:b w:val="0"/>
                      <w:i w:val="0"/>
                      <w:strike w:val="0"/>
                    </w:rPr>
                    <w:t>2023</w:t>
                  </w:r>
                </w:p>
              </w:tc>
              <w:tc>
                <w:tcPr>
                  <w:tcW w:w="1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E257F" w:rsidRPr="00E53210" w:rsidRDefault="001E257F">
                  <w:pPr>
                    <w:keepNext/>
                    <w:jc w:val="right"/>
                    <w:outlineLvl w:val="1"/>
                    <w:rPr>
                      <w:rFonts w:eastAsia="Arial"/>
                      <w:b w:val="0"/>
                      <w:i w:val="0"/>
                      <w:strike w:val="0"/>
                    </w:rPr>
                  </w:pPr>
                </w:p>
              </w:tc>
              <w:tc>
                <w:tcPr>
                  <w:tcW w:w="1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E257F" w:rsidRPr="00E53210" w:rsidRDefault="001E257F">
                  <w:pPr>
                    <w:keepNext/>
                    <w:jc w:val="right"/>
                    <w:outlineLvl w:val="1"/>
                    <w:rPr>
                      <w:rFonts w:eastAsia="Arial"/>
                      <w:b w:val="0"/>
                      <w:i w:val="0"/>
                      <w:strike w:val="0"/>
                    </w:rPr>
                  </w:pPr>
                </w:p>
              </w:tc>
              <w:tc>
                <w:tcPr>
                  <w:tcW w:w="110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E257F" w:rsidRPr="00E53210" w:rsidRDefault="001E257F">
                  <w:pPr>
                    <w:keepNext/>
                    <w:jc w:val="right"/>
                    <w:outlineLvl w:val="1"/>
                    <w:rPr>
                      <w:rFonts w:eastAsia="Arial"/>
                      <w:b w:val="0"/>
                      <w:i w:val="0"/>
                      <w:strike w:val="0"/>
                    </w:rPr>
                  </w:pPr>
                </w:p>
              </w:tc>
              <w:tc>
                <w:tcPr>
                  <w:tcW w:w="21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E257F" w:rsidRPr="00E53210" w:rsidRDefault="001E257F">
                  <w:pPr>
                    <w:keepNext/>
                    <w:jc w:val="right"/>
                    <w:outlineLvl w:val="1"/>
                    <w:rPr>
                      <w:rFonts w:eastAsia="Arial"/>
                      <w:b w:val="0"/>
                      <w:i w:val="0"/>
                      <w:strike w:val="0"/>
                    </w:rPr>
                  </w:pPr>
                </w:p>
              </w:tc>
              <w:tc>
                <w:tcPr>
                  <w:tcW w:w="197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E257F" w:rsidRPr="00E53210" w:rsidRDefault="001E257F">
                  <w:pPr>
                    <w:keepNext/>
                    <w:outlineLvl w:val="1"/>
                    <w:rPr>
                      <w:rFonts w:eastAsia="Arial"/>
                      <w:b w:val="0"/>
                      <w:i w:val="0"/>
                      <w:strike w:val="0"/>
                    </w:rPr>
                  </w:pPr>
                </w:p>
              </w:tc>
            </w:tr>
            <w:tr w:rsidR="001E257F" w:rsidRPr="00E53210" w:rsidTr="00F701FF">
              <w:trPr>
                <w:trHeight w:val="436"/>
              </w:trPr>
              <w:tc>
                <w:tcPr>
                  <w:tcW w:w="836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E257F" w:rsidRPr="00E53210" w:rsidRDefault="001E257F">
                  <w:pPr>
                    <w:widowControl w:val="0"/>
                    <w:suppressAutoHyphens w:val="0"/>
                    <w:rPr>
                      <w:rFonts w:eastAsia="Arial"/>
                      <w:b w:val="0"/>
                      <w:i w:val="0"/>
                      <w:strike w:val="0"/>
                    </w:rPr>
                  </w:pPr>
                </w:p>
              </w:tc>
              <w:tc>
                <w:tcPr>
                  <w:tcW w:w="3229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E257F" w:rsidRPr="00E53210" w:rsidRDefault="001E257F">
                  <w:pPr>
                    <w:widowControl w:val="0"/>
                    <w:suppressAutoHyphens w:val="0"/>
                    <w:rPr>
                      <w:rFonts w:eastAsia="Arial"/>
                      <w:b w:val="0"/>
                      <w:i w:val="0"/>
                      <w:strike w:val="0"/>
                    </w:rPr>
                  </w:pPr>
                </w:p>
              </w:tc>
              <w:tc>
                <w:tcPr>
                  <w:tcW w:w="1854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E257F" w:rsidRPr="00E53210" w:rsidRDefault="001E257F">
                  <w:pPr>
                    <w:widowControl w:val="0"/>
                    <w:suppressAutoHyphens w:val="0"/>
                    <w:rPr>
                      <w:rFonts w:eastAsia="Arial"/>
                      <w:b w:val="0"/>
                      <w:i w:val="0"/>
                      <w:strike w:val="0"/>
                    </w:rPr>
                  </w:pPr>
                </w:p>
              </w:tc>
              <w:tc>
                <w:tcPr>
                  <w:tcW w:w="14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E257F" w:rsidRPr="00E53210" w:rsidRDefault="001E257F">
                  <w:pPr>
                    <w:keepNext/>
                    <w:jc w:val="right"/>
                    <w:outlineLvl w:val="1"/>
                    <w:rPr>
                      <w:rFonts w:eastAsia="Arial"/>
                      <w:b w:val="0"/>
                      <w:i w:val="0"/>
                      <w:strike w:val="0"/>
                    </w:rPr>
                  </w:pPr>
                  <w:r w:rsidRPr="00E53210">
                    <w:rPr>
                      <w:rFonts w:eastAsia="Arial"/>
                      <w:b w:val="0"/>
                      <w:i w:val="0"/>
                      <w:strike w:val="0"/>
                    </w:rPr>
                    <w:t>2024</w:t>
                  </w:r>
                </w:p>
              </w:tc>
              <w:tc>
                <w:tcPr>
                  <w:tcW w:w="1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E257F" w:rsidRPr="00E53210" w:rsidRDefault="001E257F">
                  <w:pPr>
                    <w:keepNext/>
                    <w:jc w:val="right"/>
                    <w:outlineLvl w:val="1"/>
                    <w:rPr>
                      <w:rFonts w:eastAsia="Arial"/>
                      <w:b w:val="0"/>
                      <w:i w:val="0"/>
                      <w:strike w:val="0"/>
                    </w:rPr>
                  </w:pPr>
                </w:p>
              </w:tc>
              <w:tc>
                <w:tcPr>
                  <w:tcW w:w="1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E257F" w:rsidRPr="00E53210" w:rsidRDefault="001E257F">
                  <w:pPr>
                    <w:keepNext/>
                    <w:jc w:val="right"/>
                    <w:outlineLvl w:val="1"/>
                    <w:rPr>
                      <w:rFonts w:eastAsia="Arial"/>
                      <w:b w:val="0"/>
                      <w:i w:val="0"/>
                      <w:strike w:val="0"/>
                    </w:rPr>
                  </w:pPr>
                </w:p>
              </w:tc>
              <w:tc>
                <w:tcPr>
                  <w:tcW w:w="110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E257F" w:rsidRPr="00E53210" w:rsidRDefault="001E257F">
                  <w:pPr>
                    <w:keepNext/>
                    <w:jc w:val="right"/>
                    <w:outlineLvl w:val="1"/>
                    <w:rPr>
                      <w:rFonts w:eastAsia="Arial"/>
                      <w:b w:val="0"/>
                      <w:i w:val="0"/>
                      <w:strike w:val="0"/>
                    </w:rPr>
                  </w:pPr>
                </w:p>
              </w:tc>
              <w:tc>
                <w:tcPr>
                  <w:tcW w:w="21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E257F" w:rsidRPr="00E53210" w:rsidRDefault="001E257F">
                  <w:pPr>
                    <w:keepNext/>
                    <w:jc w:val="right"/>
                    <w:outlineLvl w:val="1"/>
                    <w:rPr>
                      <w:rFonts w:eastAsia="Arial"/>
                      <w:b w:val="0"/>
                      <w:i w:val="0"/>
                      <w:strike w:val="0"/>
                    </w:rPr>
                  </w:pPr>
                </w:p>
              </w:tc>
              <w:tc>
                <w:tcPr>
                  <w:tcW w:w="197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E257F" w:rsidRPr="00E53210" w:rsidRDefault="001E257F">
                  <w:pPr>
                    <w:keepNext/>
                    <w:outlineLvl w:val="1"/>
                    <w:rPr>
                      <w:rFonts w:eastAsia="Arial"/>
                      <w:b w:val="0"/>
                      <w:i w:val="0"/>
                      <w:strike w:val="0"/>
                    </w:rPr>
                  </w:pPr>
                </w:p>
              </w:tc>
            </w:tr>
            <w:tr w:rsidR="001E257F" w:rsidRPr="00E53210" w:rsidTr="00F701FF">
              <w:trPr>
                <w:trHeight w:val="451"/>
              </w:trPr>
              <w:tc>
                <w:tcPr>
                  <w:tcW w:w="836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E257F" w:rsidRPr="00E53210" w:rsidRDefault="001E257F">
                  <w:pPr>
                    <w:widowControl w:val="0"/>
                    <w:suppressAutoHyphens w:val="0"/>
                    <w:rPr>
                      <w:rFonts w:eastAsia="Arial"/>
                      <w:b w:val="0"/>
                      <w:i w:val="0"/>
                      <w:strike w:val="0"/>
                    </w:rPr>
                  </w:pPr>
                </w:p>
              </w:tc>
              <w:tc>
                <w:tcPr>
                  <w:tcW w:w="3229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E257F" w:rsidRPr="00E53210" w:rsidRDefault="001E257F">
                  <w:pPr>
                    <w:widowControl w:val="0"/>
                    <w:suppressAutoHyphens w:val="0"/>
                    <w:rPr>
                      <w:rFonts w:eastAsia="Arial"/>
                      <w:b w:val="0"/>
                      <w:i w:val="0"/>
                      <w:strike w:val="0"/>
                    </w:rPr>
                  </w:pPr>
                </w:p>
              </w:tc>
              <w:tc>
                <w:tcPr>
                  <w:tcW w:w="1854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E257F" w:rsidRPr="00E53210" w:rsidRDefault="001E257F">
                  <w:pPr>
                    <w:widowControl w:val="0"/>
                    <w:suppressAutoHyphens w:val="0"/>
                    <w:rPr>
                      <w:rFonts w:eastAsia="Arial"/>
                      <w:b w:val="0"/>
                      <w:i w:val="0"/>
                      <w:strike w:val="0"/>
                    </w:rPr>
                  </w:pPr>
                </w:p>
              </w:tc>
              <w:tc>
                <w:tcPr>
                  <w:tcW w:w="14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E257F" w:rsidRPr="00E53210" w:rsidRDefault="001E257F">
                  <w:pPr>
                    <w:keepNext/>
                    <w:jc w:val="right"/>
                    <w:outlineLvl w:val="1"/>
                    <w:rPr>
                      <w:rFonts w:eastAsia="Arial"/>
                      <w:b w:val="0"/>
                      <w:i w:val="0"/>
                      <w:strike w:val="0"/>
                    </w:rPr>
                  </w:pPr>
                  <w:r w:rsidRPr="00E53210">
                    <w:rPr>
                      <w:rFonts w:eastAsia="Arial"/>
                      <w:b w:val="0"/>
                      <w:i w:val="0"/>
                      <w:strike w:val="0"/>
                    </w:rPr>
                    <w:t>2025</w:t>
                  </w:r>
                </w:p>
              </w:tc>
              <w:tc>
                <w:tcPr>
                  <w:tcW w:w="1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E257F" w:rsidRPr="00E53210" w:rsidRDefault="001E257F">
                  <w:pPr>
                    <w:keepNext/>
                    <w:jc w:val="right"/>
                    <w:outlineLvl w:val="1"/>
                    <w:rPr>
                      <w:rFonts w:eastAsia="Arial"/>
                      <w:b w:val="0"/>
                      <w:i w:val="0"/>
                      <w:strike w:val="0"/>
                    </w:rPr>
                  </w:pPr>
                </w:p>
              </w:tc>
              <w:tc>
                <w:tcPr>
                  <w:tcW w:w="1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E257F" w:rsidRPr="00E53210" w:rsidRDefault="001E257F">
                  <w:pPr>
                    <w:keepNext/>
                    <w:jc w:val="right"/>
                    <w:outlineLvl w:val="1"/>
                    <w:rPr>
                      <w:rFonts w:eastAsia="Arial"/>
                      <w:b w:val="0"/>
                      <w:i w:val="0"/>
                      <w:strike w:val="0"/>
                    </w:rPr>
                  </w:pPr>
                </w:p>
              </w:tc>
              <w:tc>
                <w:tcPr>
                  <w:tcW w:w="110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E257F" w:rsidRPr="00E53210" w:rsidRDefault="001E257F">
                  <w:pPr>
                    <w:keepNext/>
                    <w:jc w:val="right"/>
                    <w:outlineLvl w:val="1"/>
                    <w:rPr>
                      <w:rFonts w:eastAsia="Arial"/>
                      <w:b w:val="0"/>
                      <w:i w:val="0"/>
                      <w:strike w:val="0"/>
                    </w:rPr>
                  </w:pPr>
                </w:p>
              </w:tc>
              <w:tc>
                <w:tcPr>
                  <w:tcW w:w="21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E257F" w:rsidRPr="00E53210" w:rsidRDefault="001E257F">
                  <w:pPr>
                    <w:keepNext/>
                    <w:jc w:val="right"/>
                    <w:outlineLvl w:val="1"/>
                    <w:rPr>
                      <w:rFonts w:eastAsia="Arial"/>
                      <w:b w:val="0"/>
                      <w:i w:val="0"/>
                      <w:strike w:val="0"/>
                    </w:rPr>
                  </w:pPr>
                </w:p>
              </w:tc>
              <w:tc>
                <w:tcPr>
                  <w:tcW w:w="197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E257F" w:rsidRPr="00E53210" w:rsidRDefault="001E257F">
                  <w:pPr>
                    <w:keepNext/>
                    <w:outlineLvl w:val="1"/>
                    <w:rPr>
                      <w:rFonts w:eastAsia="Arial"/>
                      <w:b w:val="0"/>
                      <w:i w:val="0"/>
                      <w:strike w:val="0"/>
                    </w:rPr>
                  </w:pPr>
                </w:p>
              </w:tc>
            </w:tr>
            <w:tr w:rsidR="00DF03CF" w:rsidRPr="00E53210" w:rsidTr="00F701FF">
              <w:trPr>
                <w:trHeight w:val="192"/>
              </w:trPr>
              <w:tc>
                <w:tcPr>
                  <w:tcW w:w="4065" w:type="dxa"/>
                  <w:gridSpan w:val="2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F03CF" w:rsidRPr="00E53210" w:rsidRDefault="00DF03CF">
                  <w:pPr>
                    <w:keepNext/>
                    <w:jc w:val="right"/>
                    <w:outlineLvl w:val="1"/>
                    <w:rPr>
                      <w:rFonts w:eastAsia="Arial"/>
                      <w:b w:val="0"/>
                      <w:i w:val="0"/>
                      <w:strike w:val="0"/>
                    </w:rPr>
                  </w:pPr>
                  <w:r w:rsidRPr="00E53210">
                    <w:rPr>
                      <w:rFonts w:eastAsia="Arial"/>
                      <w:b w:val="0"/>
                      <w:i w:val="0"/>
                      <w:strike w:val="0"/>
                    </w:rPr>
                    <w:t>Всего по подпрограмме 7:</w:t>
                  </w:r>
                </w:p>
              </w:tc>
              <w:tc>
                <w:tcPr>
                  <w:tcW w:w="1854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F03CF" w:rsidRPr="00E53210" w:rsidRDefault="00DF03CF">
                  <w:pPr>
                    <w:keepNext/>
                    <w:jc w:val="right"/>
                    <w:outlineLvl w:val="1"/>
                    <w:rPr>
                      <w:rFonts w:eastAsia="Arial"/>
                      <w:b w:val="0"/>
                      <w:i w:val="0"/>
                      <w:strike w:val="0"/>
                    </w:rPr>
                  </w:pPr>
                </w:p>
              </w:tc>
              <w:tc>
                <w:tcPr>
                  <w:tcW w:w="14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F03CF" w:rsidRPr="00E53210" w:rsidRDefault="00DF03CF">
                  <w:pPr>
                    <w:keepNext/>
                    <w:jc w:val="center"/>
                    <w:outlineLvl w:val="1"/>
                    <w:rPr>
                      <w:rFonts w:eastAsia="Arial"/>
                      <w:b w:val="0"/>
                      <w:i w:val="0"/>
                      <w:strike w:val="0"/>
                    </w:rPr>
                  </w:pPr>
                  <w:r w:rsidRPr="00E53210">
                    <w:rPr>
                      <w:rFonts w:eastAsia="Arial"/>
                      <w:b w:val="0"/>
                      <w:i w:val="0"/>
                      <w:strike w:val="0"/>
                    </w:rPr>
                    <w:t>Итого</w:t>
                  </w:r>
                </w:p>
              </w:tc>
              <w:tc>
                <w:tcPr>
                  <w:tcW w:w="1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F03CF" w:rsidRPr="00E53210" w:rsidRDefault="00DF03CF" w:rsidP="00A046DE">
                  <w:pPr>
                    <w:widowControl w:val="0"/>
                    <w:suppressAutoHyphens w:val="0"/>
                    <w:rPr>
                      <w:rFonts w:eastAsia="Arial"/>
                      <w:b w:val="0"/>
                      <w:i w:val="0"/>
                      <w:strike w:val="0"/>
                    </w:rPr>
                  </w:pPr>
                  <w:r>
                    <w:rPr>
                      <w:rFonts w:eastAsia="Arial"/>
                      <w:b w:val="0"/>
                      <w:i w:val="0"/>
                      <w:strike w:val="0"/>
                    </w:rPr>
                    <w:t>550,2</w:t>
                  </w:r>
                </w:p>
              </w:tc>
              <w:tc>
                <w:tcPr>
                  <w:tcW w:w="1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F03CF" w:rsidRPr="00E53210" w:rsidRDefault="00DF03CF">
                  <w:pPr>
                    <w:widowControl w:val="0"/>
                    <w:suppressAutoHyphens w:val="0"/>
                    <w:rPr>
                      <w:rFonts w:eastAsia="Arial"/>
                      <w:b w:val="0"/>
                      <w:i w:val="0"/>
                      <w:strike w:val="0"/>
                    </w:rPr>
                  </w:pPr>
                </w:p>
              </w:tc>
              <w:tc>
                <w:tcPr>
                  <w:tcW w:w="110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F03CF" w:rsidRPr="00E53210" w:rsidRDefault="00DF03CF">
                  <w:pPr>
                    <w:widowControl w:val="0"/>
                    <w:suppressAutoHyphens w:val="0"/>
                    <w:rPr>
                      <w:rFonts w:eastAsia="Arial"/>
                      <w:b w:val="0"/>
                      <w:i w:val="0"/>
                      <w:strike w:val="0"/>
                    </w:rPr>
                  </w:pPr>
                </w:p>
              </w:tc>
              <w:tc>
                <w:tcPr>
                  <w:tcW w:w="21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F03CF" w:rsidRPr="00E53210" w:rsidRDefault="00DF03CF" w:rsidP="00A046DE">
                  <w:pPr>
                    <w:widowControl w:val="0"/>
                    <w:suppressAutoHyphens w:val="0"/>
                    <w:rPr>
                      <w:rFonts w:eastAsia="Arial"/>
                      <w:b w:val="0"/>
                      <w:i w:val="0"/>
                      <w:strike w:val="0"/>
                    </w:rPr>
                  </w:pPr>
                  <w:r>
                    <w:rPr>
                      <w:rFonts w:eastAsia="Arial"/>
                      <w:b w:val="0"/>
                      <w:i w:val="0"/>
                      <w:strike w:val="0"/>
                    </w:rPr>
                    <w:t>550,2</w:t>
                  </w:r>
                </w:p>
              </w:tc>
              <w:tc>
                <w:tcPr>
                  <w:tcW w:w="197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F03CF" w:rsidRPr="00E53210" w:rsidRDefault="00DF03CF">
                  <w:pPr>
                    <w:keepNext/>
                    <w:jc w:val="center"/>
                    <w:outlineLvl w:val="1"/>
                    <w:rPr>
                      <w:rFonts w:eastAsia="Arial"/>
                      <w:b w:val="0"/>
                      <w:i w:val="0"/>
                      <w:strike w:val="0"/>
                    </w:rPr>
                  </w:pPr>
                </w:p>
              </w:tc>
            </w:tr>
            <w:tr w:rsidR="00DF03CF" w:rsidRPr="00E53210" w:rsidTr="00F701FF">
              <w:trPr>
                <w:trHeight w:val="267"/>
              </w:trPr>
              <w:tc>
                <w:tcPr>
                  <w:tcW w:w="4065" w:type="dxa"/>
                  <w:gridSpan w:val="2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F03CF" w:rsidRPr="00E53210" w:rsidRDefault="00DF03CF">
                  <w:pPr>
                    <w:widowControl w:val="0"/>
                    <w:suppressAutoHyphens w:val="0"/>
                    <w:rPr>
                      <w:rFonts w:eastAsia="Arial"/>
                      <w:b w:val="0"/>
                      <w:i w:val="0"/>
                      <w:strike w:val="0"/>
                    </w:rPr>
                  </w:pPr>
                </w:p>
              </w:tc>
              <w:tc>
                <w:tcPr>
                  <w:tcW w:w="1854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F03CF" w:rsidRPr="00E53210" w:rsidRDefault="00DF03CF">
                  <w:pPr>
                    <w:widowControl w:val="0"/>
                    <w:suppressAutoHyphens w:val="0"/>
                    <w:rPr>
                      <w:rFonts w:eastAsia="Arial"/>
                      <w:b w:val="0"/>
                      <w:i w:val="0"/>
                      <w:strike w:val="0"/>
                    </w:rPr>
                  </w:pPr>
                </w:p>
              </w:tc>
              <w:tc>
                <w:tcPr>
                  <w:tcW w:w="14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F03CF" w:rsidRPr="00E53210" w:rsidRDefault="00DF03CF">
                  <w:pPr>
                    <w:keepNext/>
                    <w:jc w:val="right"/>
                    <w:outlineLvl w:val="1"/>
                    <w:rPr>
                      <w:rFonts w:eastAsia="Arial"/>
                      <w:b w:val="0"/>
                      <w:i w:val="0"/>
                      <w:strike w:val="0"/>
                    </w:rPr>
                  </w:pPr>
                  <w:r w:rsidRPr="00E53210">
                    <w:rPr>
                      <w:rFonts w:eastAsia="Arial"/>
                      <w:b w:val="0"/>
                      <w:i w:val="0"/>
                      <w:strike w:val="0"/>
                    </w:rPr>
                    <w:t>2020</w:t>
                  </w:r>
                </w:p>
              </w:tc>
              <w:tc>
                <w:tcPr>
                  <w:tcW w:w="1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F03CF" w:rsidRPr="00E53210" w:rsidRDefault="00DF03CF" w:rsidP="00A046DE">
                  <w:pPr>
                    <w:widowControl w:val="0"/>
                    <w:suppressAutoHyphens w:val="0"/>
                    <w:rPr>
                      <w:rFonts w:eastAsia="Arial"/>
                      <w:b w:val="0"/>
                      <w:i w:val="0"/>
                      <w:strike w:val="0"/>
                    </w:rPr>
                  </w:pPr>
                  <w:r>
                    <w:rPr>
                      <w:rFonts w:eastAsia="Arial"/>
                      <w:b w:val="0"/>
                      <w:i w:val="0"/>
                      <w:strike w:val="0"/>
                    </w:rPr>
                    <w:t>550,2</w:t>
                  </w:r>
                </w:p>
              </w:tc>
              <w:tc>
                <w:tcPr>
                  <w:tcW w:w="1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F03CF" w:rsidRPr="00E53210" w:rsidRDefault="00DF03CF">
                  <w:pPr>
                    <w:widowControl w:val="0"/>
                    <w:suppressAutoHyphens w:val="0"/>
                    <w:rPr>
                      <w:rFonts w:eastAsia="Arial"/>
                      <w:b w:val="0"/>
                      <w:i w:val="0"/>
                      <w:strike w:val="0"/>
                    </w:rPr>
                  </w:pPr>
                </w:p>
              </w:tc>
              <w:tc>
                <w:tcPr>
                  <w:tcW w:w="110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F03CF" w:rsidRPr="00E53210" w:rsidRDefault="00DF03CF">
                  <w:pPr>
                    <w:widowControl w:val="0"/>
                    <w:suppressAutoHyphens w:val="0"/>
                    <w:rPr>
                      <w:rFonts w:eastAsia="Arial"/>
                      <w:b w:val="0"/>
                      <w:i w:val="0"/>
                      <w:strike w:val="0"/>
                    </w:rPr>
                  </w:pPr>
                </w:p>
              </w:tc>
              <w:tc>
                <w:tcPr>
                  <w:tcW w:w="21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F03CF" w:rsidRPr="00E53210" w:rsidRDefault="00DF03CF" w:rsidP="00A046DE">
                  <w:pPr>
                    <w:widowControl w:val="0"/>
                    <w:suppressAutoHyphens w:val="0"/>
                    <w:rPr>
                      <w:rFonts w:eastAsia="Arial"/>
                      <w:b w:val="0"/>
                      <w:i w:val="0"/>
                      <w:strike w:val="0"/>
                    </w:rPr>
                  </w:pPr>
                  <w:r>
                    <w:rPr>
                      <w:rFonts w:eastAsia="Arial"/>
                      <w:b w:val="0"/>
                      <w:i w:val="0"/>
                      <w:strike w:val="0"/>
                    </w:rPr>
                    <w:t>550,2</w:t>
                  </w:r>
                </w:p>
              </w:tc>
              <w:tc>
                <w:tcPr>
                  <w:tcW w:w="197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F03CF" w:rsidRPr="00E53210" w:rsidRDefault="00DF03CF">
                  <w:pPr>
                    <w:keepNext/>
                    <w:outlineLvl w:val="1"/>
                    <w:rPr>
                      <w:rFonts w:eastAsia="Arial"/>
                      <w:b w:val="0"/>
                      <w:i w:val="0"/>
                      <w:strike w:val="0"/>
                    </w:rPr>
                  </w:pPr>
                </w:p>
              </w:tc>
            </w:tr>
            <w:tr w:rsidR="001E257F" w:rsidRPr="00E53210" w:rsidTr="00F701FF">
              <w:trPr>
                <w:trHeight w:val="177"/>
              </w:trPr>
              <w:tc>
                <w:tcPr>
                  <w:tcW w:w="4065" w:type="dxa"/>
                  <w:gridSpan w:val="2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E257F" w:rsidRPr="00E53210" w:rsidRDefault="001E257F">
                  <w:pPr>
                    <w:widowControl w:val="0"/>
                    <w:suppressAutoHyphens w:val="0"/>
                    <w:rPr>
                      <w:rFonts w:eastAsia="Arial"/>
                      <w:b w:val="0"/>
                      <w:i w:val="0"/>
                      <w:strike w:val="0"/>
                    </w:rPr>
                  </w:pPr>
                </w:p>
              </w:tc>
              <w:tc>
                <w:tcPr>
                  <w:tcW w:w="1854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E257F" w:rsidRPr="00E53210" w:rsidRDefault="001E257F">
                  <w:pPr>
                    <w:widowControl w:val="0"/>
                    <w:suppressAutoHyphens w:val="0"/>
                    <w:rPr>
                      <w:rFonts w:eastAsia="Arial"/>
                      <w:b w:val="0"/>
                      <w:i w:val="0"/>
                      <w:strike w:val="0"/>
                    </w:rPr>
                  </w:pPr>
                </w:p>
              </w:tc>
              <w:tc>
                <w:tcPr>
                  <w:tcW w:w="14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E257F" w:rsidRPr="00E53210" w:rsidRDefault="001E257F">
                  <w:pPr>
                    <w:keepNext/>
                    <w:jc w:val="right"/>
                    <w:outlineLvl w:val="1"/>
                    <w:rPr>
                      <w:rFonts w:eastAsia="Arial"/>
                      <w:b w:val="0"/>
                      <w:i w:val="0"/>
                      <w:strike w:val="0"/>
                    </w:rPr>
                  </w:pPr>
                  <w:r w:rsidRPr="00E53210">
                    <w:rPr>
                      <w:rFonts w:eastAsia="Arial"/>
                      <w:b w:val="0"/>
                      <w:i w:val="0"/>
                      <w:strike w:val="0"/>
                    </w:rPr>
                    <w:t>2021</w:t>
                  </w:r>
                </w:p>
              </w:tc>
              <w:tc>
                <w:tcPr>
                  <w:tcW w:w="1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E257F" w:rsidRPr="00E53210" w:rsidRDefault="001E257F">
                  <w:pPr>
                    <w:widowControl w:val="0"/>
                    <w:suppressAutoHyphens w:val="0"/>
                    <w:rPr>
                      <w:rFonts w:eastAsia="Arial"/>
                      <w:b w:val="0"/>
                      <w:i w:val="0"/>
                      <w:strike w:val="0"/>
                    </w:rPr>
                  </w:pPr>
                </w:p>
              </w:tc>
              <w:tc>
                <w:tcPr>
                  <w:tcW w:w="1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E257F" w:rsidRPr="00E53210" w:rsidRDefault="001E257F">
                  <w:pPr>
                    <w:widowControl w:val="0"/>
                    <w:suppressAutoHyphens w:val="0"/>
                    <w:rPr>
                      <w:rFonts w:eastAsia="Arial"/>
                      <w:b w:val="0"/>
                      <w:i w:val="0"/>
                      <w:strike w:val="0"/>
                    </w:rPr>
                  </w:pPr>
                </w:p>
              </w:tc>
              <w:tc>
                <w:tcPr>
                  <w:tcW w:w="110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E257F" w:rsidRPr="00E53210" w:rsidRDefault="001E257F">
                  <w:pPr>
                    <w:widowControl w:val="0"/>
                    <w:suppressAutoHyphens w:val="0"/>
                    <w:rPr>
                      <w:rFonts w:eastAsia="Arial"/>
                      <w:b w:val="0"/>
                      <w:i w:val="0"/>
                      <w:strike w:val="0"/>
                    </w:rPr>
                  </w:pPr>
                </w:p>
              </w:tc>
              <w:tc>
                <w:tcPr>
                  <w:tcW w:w="21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E257F" w:rsidRPr="00E53210" w:rsidRDefault="001E257F">
                  <w:pPr>
                    <w:widowControl w:val="0"/>
                    <w:suppressAutoHyphens w:val="0"/>
                    <w:rPr>
                      <w:rFonts w:eastAsia="Arial"/>
                      <w:b w:val="0"/>
                      <w:i w:val="0"/>
                      <w:strike w:val="0"/>
                    </w:rPr>
                  </w:pPr>
                </w:p>
              </w:tc>
              <w:tc>
                <w:tcPr>
                  <w:tcW w:w="197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E257F" w:rsidRPr="00E53210" w:rsidRDefault="001E257F">
                  <w:pPr>
                    <w:keepNext/>
                    <w:outlineLvl w:val="1"/>
                    <w:rPr>
                      <w:rFonts w:eastAsia="Arial"/>
                      <w:b w:val="0"/>
                      <w:i w:val="0"/>
                      <w:strike w:val="0"/>
                    </w:rPr>
                  </w:pPr>
                </w:p>
              </w:tc>
            </w:tr>
            <w:tr w:rsidR="001E257F" w:rsidRPr="00E53210" w:rsidTr="00F701FF">
              <w:trPr>
                <w:trHeight w:val="237"/>
              </w:trPr>
              <w:tc>
                <w:tcPr>
                  <w:tcW w:w="4065" w:type="dxa"/>
                  <w:gridSpan w:val="2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E257F" w:rsidRPr="00E53210" w:rsidRDefault="001E257F">
                  <w:pPr>
                    <w:widowControl w:val="0"/>
                    <w:suppressAutoHyphens w:val="0"/>
                    <w:rPr>
                      <w:rFonts w:eastAsia="Arial"/>
                      <w:b w:val="0"/>
                      <w:i w:val="0"/>
                      <w:strike w:val="0"/>
                    </w:rPr>
                  </w:pPr>
                </w:p>
              </w:tc>
              <w:tc>
                <w:tcPr>
                  <w:tcW w:w="1854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E257F" w:rsidRPr="00E53210" w:rsidRDefault="001E257F">
                  <w:pPr>
                    <w:widowControl w:val="0"/>
                    <w:suppressAutoHyphens w:val="0"/>
                    <w:rPr>
                      <w:rFonts w:eastAsia="Arial"/>
                      <w:b w:val="0"/>
                      <w:i w:val="0"/>
                      <w:strike w:val="0"/>
                    </w:rPr>
                  </w:pPr>
                </w:p>
              </w:tc>
              <w:tc>
                <w:tcPr>
                  <w:tcW w:w="14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E257F" w:rsidRPr="00E53210" w:rsidRDefault="001E257F">
                  <w:pPr>
                    <w:keepNext/>
                    <w:jc w:val="right"/>
                    <w:outlineLvl w:val="1"/>
                    <w:rPr>
                      <w:rFonts w:eastAsia="Arial"/>
                      <w:b w:val="0"/>
                      <w:i w:val="0"/>
                      <w:strike w:val="0"/>
                    </w:rPr>
                  </w:pPr>
                  <w:r w:rsidRPr="00E53210">
                    <w:rPr>
                      <w:rFonts w:eastAsia="Arial"/>
                      <w:b w:val="0"/>
                      <w:i w:val="0"/>
                      <w:strike w:val="0"/>
                    </w:rPr>
                    <w:t>2022</w:t>
                  </w:r>
                </w:p>
              </w:tc>
              <w:tc>
                <w:tcPr>
                  <w:tcW w:w="1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E257F" w:rsidRPr="00E53210" w:rsidRDefault="001E257F">
                  <w:pPr>
                    <w:widowControl w:val="0"/>
                    <w:suppressAutoHyphens w:val="0"/>
                    <w:rPr>
                      <w:rFonts w:eastAsia="Arial"/>
                      <w:b w:val="0"/>
                      <w:i w:val="0"/>
                      <w:strike w:val="0"/>
                    </w:rPr>
                  </w:pPr>
                </w:p>
              </w:tc>
              <w:tc>
                <w:tcPr>
                  <w:tcW w:w="1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E257F" w:rsidRPr="00E53210" w:rsidRDefault="001E257F">
                  <w:pPr>
                    <w:widowControl w:val="0"/>
                    <w:suppressAutoHyphens w:val="0"/>
                    <w:rPr>
                      <w:rFonts w:eastAsia="Arial"/>
                      <w:b w:val="0"/>
                      <w:i w:val="0"/>
                      <w:strike w:val="0"/>
                    </w:rPr>
                  </w:pPr>
                </w:p>
              </w:tc>
              <w:tc>
                <w:tcPr>
                  <w:tcW w:w="110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E257F" w:rsidRPr="00E53210" w:rsidRDefault="001E257F">
                  <w:pPr>
                    <w:widowControl w:val="0"/>
                    <w:suppressAutoHyphens w:val="0"/>
                    <w:rPr>
                      <w:rFonts w:eastAsia="Arial"/>
                      <w:b w:val="0"/>
                      <w:i w:val="0"/>
                      <w:strike w:val="0"/>
                    </w:rPr>
                  </w:pPr>
                </w:p>
              </w:tc>
              <w:tc>
                <w:tcPr>
                  <w:tcW w:w="21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E257F" w:rsidRPr="00E53210" w:rsidRDefault="001E257F">
                  <w:pPr>
                    <w:widowControl w:val="0"/>
                    <w:suppressAutoHyphens w:val="0"/>
                    <w:rPr>
                      <w:rFonts w:eastAsia="Arial"/>
                      <w:b w:val="0"/>
                      <w:i w:val="0"/>
                      <w:strike w:val="0"/>
                    </w:rPr>
                  </w:pPr>
                </w:p>
              </w:tc>
              <w:tc>
                <w:tcPr>
                  <w:tcW w:w="197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E257F" w:rsidRPr="00E53210" w:rsidRDefault="001E257F">
                  <w:pPr>
                    <w:keepNext/>
                    <w:outlineLvl w:val="1"/>
                    <w:rPr>
                      <w:rFonts w:eastAsia="Arial"/>
                      <w:b w:val="0"/>
                      <w:i w:val="0"/>
                      <w:strike w:val="0"/>
                    </w:rPr>
                  </w:pPr>
                </w:p>
              </w:tc>
            </w:tr>
            <w:tr w:rsidR="001E257F" w:rsidRPr="00E53210" w:rsidTr="00F701FF">
              <w:trPr>
                <w:trHeight w:val="237"/>
              </w:trPr>
              <w:tc>
                <w:tcPr>
                  <w:tcW w:w="4065" w:type="dxa"/>
                  <w:gridSpan w:val="2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E257F" w:rsidRPr="00E53210" w:rsidRDefault="001E257F">
                  <w:pPr>
                    <w:widowControl w:val="0"/>
                    <w:suppressAutoHyphens w:val="0"/>
                    <w:rPr>
                      <w:rFonts w:eastAsia="Arial"/>
                      <w:b w:val="0"/>
                      <w:i w:val="0"/>
                      <w:strike w:val="0"/>
                    </w:rPr>
                  </w:pPr>
                </w:p>
              </w:tc>
              <w:tc>
                <w:tcPr>
                  <w:tcW w:w="1854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E257F" w:rsidRPr="00E53210" w:rsidRDefault="001E257F">
                  <w:pPr>
                    <w:widowControl w:val="0"/>
                    <w:suppressAutoHyphens w:val="0"/>
                    <w:rPr>
                      <w:rFonts w:eastAsia="Arial"/>
                      <w:b w:val="0"/>
                      <w:i w:val="0"/>
                      <w:strike w:val="0"/>
                    </w:rPr>
                  </w:pPr>
                </w:p>
              </w:tc>
              <w:tc>
                <w:tcPr>
                  <w:tcW w:w="14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E257F" w:rsidRPr="00E53210" w:rsidRDefault="001E257F">
                  <w:pPr>
                    <w:keepNext/>
                    <w:jc w:val="right"/>
                    <w:outlineLvl w:val="1"/>
                    <w:rPr>
                      <w:rFonts w:eastAsia="Arial"/>
                      <w:b w:val="0"/>
                      <w:i w:val="0"/>
                      <w:strike w:val="0"/>
                    </w:rPr>
                  </w:pPr>
                  <w:r w:rsidRPr="00E53210">
                    <w:rPr>
                      <w:rFonts w:eastAsia="Arial"/>
                      <w:b w:val="0"/>
                      <w:i w:val="0"/>
                      <w:strike w:val="0"/>
                    </w:rPr>
                    <w:t>2023</w:t>
                  </w:r>
                </w:p>
              </w:tc>
              <w:tc>
                <w:tcPr>
                  <w:tcW w:w="1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E257F" w:rsidRPr="00E53210" w:rsidRDefault="001E257F">
                  <w:pPr>
                    <w:keepNext/>
                    <w:jc w:val="right"/>
                    <w:outlineLvl w:val="1"/>
                    <w:rPr>
                      <w:rFonts w:eastAsia="Arial"/>
                      <w:b w:val="0"/>
                      <w:i w:val="0"/>
                      <w:strike w:val="0"/>
                    </w:rPr>
                  </w:pPr>
                </w:p>
              </w:tc>
              <w:tc>
                <w:tcPr>
                  <w:tcW w:w="1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E257F" w:rsidRPr="00E53210" w:rsidRDefault="001E257F">
                  <w:pPr>
                    <w:keepNext/>
                    <w:jc w:val="right"/>
                    <w:outlineLvl w:val="1"/>
                    <w:rPr>
                      <w:rFonts w:eastAsia="Arial"/>
                      <w:b w:val="0"/>
                      <w:i w:val="0"/>
                      <w:strike w:val="0"/>
                    </w:rPr>
                  </w:pPr>
                </w:p>
              </w:tc>
              <w:tc>
                <w:tcPr>
                  <w:tcW w:w="110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E257F" w:rsidRPr="00E53210" w:rsidRDefault="001E257F">
                  <w:pPr>
                    <w:keepNext/>
                    <w:jc w:val="right"/>
                    <w:outlineLvl w:val="1"/>
                    <w:rPr>
                      <w:rFonts w:eastAsia="Arial"/>
                      <w:b w:val="0"/>
                      <w:i w:val="0"/>
                      <w:strike w:val="0"/>
                    </w:rPr>
                  </w:pPr>
                </w:p>
              </w:tc>
              <w:tc>
                <w:tcPr>
                  <w:tcW w:w="21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E257F" w:rsidRPr="00E53210" w:rsidRDefault="001E257F">
                  <w:pPr>
                    <w:keepNext/>
                    <w:jc w:val="right"/>
                    <w:outlineLvl w:val="1"/>
                    <w:rPr>
                      <w:rFonts w:eastAsia="Arial"/>
                      <w:b w:val="0"/>
                      <w:i w:val="0"/>
                      <w:strike w:val="0"/>
                    </w:rPr>
                  </w:pPr>
                </w:p>
              </w:tc>
              <w:tc>
                <w:tcPr>
                  <w:tcW w:w="197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E257F" w:rsidRPr="00E53210" w:rsidRDefault="001E257F">
                  <w:pPr>
                    <w:keepNext/>
                    <w:outlineLvl w:val="1"/>
                    <w:rPr>
                      <w:rFonts w:eastAsia="Arial"/>
                      <w:b w:val="0"/>
                      <w:i w:val="0"/>
                      <w:strike w:val="0"/>
                    </w:rPr>
                  </w:pPr>
                </w:p>
              </w:tc>
            </w:tr>
            <w:tr w:rsidR="001E257F" w:rsidRPr="00E53210" w:rsidTr="00F701FF">
              <w:trPr>
                <w:trHeight w:val="237"/>
              </w:trPr>
              <w:tc>
                <w:tcPr>
                  <w:tcW w:w="4065" w:type="dxa"/>
                  <w:gridSpan w:val="2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E257F" w:rsidRPr="00E53210" w:rsidRDefault="001E257F">
                  <w:pPr>
                    <w:widowControl w:val="0"/>
                    <w:suppressAutoHyphens w:val="0"/>
                    <w:rPr>
                      <w:rFonts w:eastAsia="Arial"/>
                      <w:b w:val="0"/>
                      <w:i w:val="0"/>
                      <w:strike w:val="0"/>
                    </w:rPr>
                  </w:pPr>
                </w:p>
              </w:tc>
              <w:tc>
                <w:tcPr>
                  <w:tcW w:w="1854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E257F" w:rsidRPr="00E53210" w:rsidRDefault="001E257F">
                  <w:pPr>
                    <w:widowControl w:val="0"/>
                    <w:suppressAutoHyphens w:val="0"/>
                    <w:rPr>
                      <w:rFonts w:eastAsia="Arial"/>
                      <w:b w:val="0"/>
                      <w:i w:val="0"/>
                      <w:strike w:val="0"/>
                    </w:rPr>
                  </w:pPr>
                </w:p>
              </w:tc>
              <w:tc>
                <w:tcPr>
                  <w:tcW w:w="14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E257F" w:rsidRPr="00E53210" w:rsidRDefault="001E257F">
                  <w:pPr>
                    <w:keepNext/>
                    <w:jc w:val="right"/>
                    <w:outlineLvl w:val="1"/>
                    <w:rPr>
                      <w:rFonts w:eastAsia="Arial"/>
                      <w:b w:val="0"/>
                      <w:i w:val="0"/>
                      <w:strike w:val="0"/>
                    </w:rPr>
                  </w:pPr>
                  <w:r w:rsidRPr="00E53210">
                    <w:rPr>
                      <w:rFonts w:eastAsia="Arial"/>
                      <w:b w:val="0"/>
                      <w:i w:val="0"/>
                      <w:strike w:val="0"/>
                    </w:rPr>
                    <w:t>2024</w:t>
                  </w:r>
                </w:p>
              </w:tc>
              <w:tc>
                <w:tcPr>
                  <w:tcW w:w="1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E257F" w:rsidRPr="00E53210" w:rsidRDefault="001E257F">
                  <w:pPr>
                    <w:keepNext/>
                    <w:jc w:val="right"/>
                    <w:outlineLvl w:val="1"/>
                    <w:rPr>
                      <w:rFonts w:eastAsia="Arial"/>
                      <w:b w:val="0"/>
                      <w:i w:val="0"/>
                      <w:strike w:val="0"/>
                    </w:rPr>
                  </w:pPr>
                </w:p>
              </w:tc>
              <w:tc>
                <w:tcPr>
                  <w:tcW w:w="1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E257F" w:rsidRPr="00E53210" w:rsidRDefault="001E257F">
                  <w:pPr>
                    <w:keepNext/>
                    <w:jc w:val="right"/>
                    <w:outlineLvl w:val="1"/>
                    <w:rPr>
                      <w:rFonts w:eastAsia="Arial"/>
                      <w:b w:val="0"/>
                      <w:i w:val="0"/>
                      <w:strike w:val="0"/>
                    </w:rPr>
                  </w:pPr>
                </w:p>
              </w:tc>
              <w:tc>
                <w:tcPr>
                  <w:tcW w:w="110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E257F" w:rsidRPr="00E53210" w:rsidRDefault="001E257F">
                  <w:pPr>
                    <w:keepNext/>
                    <w:jc w:val="right"/>
                    <w:outlineLvl w:val="1"/>
                    <w:rPr>
                      <w:rFonts w:eastAsia="Arial"/>
                      <w:b w:val="0"/>
                      <w:i w:val="0"/>
                      <w:strike w:val="0"/>
                    </w:rPr>
                  </w:pPr>
                </w:p>
              </w:tc>
              <w:tc>
                <w:tcPr>
                  <w:tcW w:w="21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E257F" w:rsidRPr="00E53210" w:rsidRDefault="001E257F">
                  <w:pPr>
                    <w:keepNext/>
                    <w:jc w:val="right"/>
                    <w:outlineLvl w:val="1"/>
                    <w:rPr>
                      <w:rFonts w:eastAsia="Arial"/>
                      <w:b w:val="0"/>
                      <w:i w:val="0"/>
                      <w:strike w:val="0"/>
                    </w:rPr>
                  </w:pPr>
                </w:p>
              </w:tc>
              <w:tc>
                <w:tcPr>
                  <w:tcW w:w="197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E257F" w:rsidRPr="00E53210" w:rsidRDefault="001E257F">
                  <w:pPr>
                    <w:keepNext/>
                    <w:outlineLvl w:val="1"/>
                    <w:rPr>
                      <w:rFonts w:eastAsia="Arial"/>
                      <w:b w:val="0"/>
                      <w:i w:val="0"/>
                      <w:strike w:val="0"/>
                    </w:rPr>
                  </w:pPr>
                </w:p>
              </w:tc>
            </w:tr>
            <w:tr w:rsidR="001E257F" w:rsidRPr="00E53210" w:rsidTr="00F701FF">
              <w:trPr>
                <w:trHeight w:val="237"/>
              </w:trPr>
              <w:tc>
                <w:tcPr>
                  <w:tcW w:w="4065" w:type="dxa"/>
                  <w:gridSpan w:val="2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E257F" w:rsidRPr="00E53210" w:rsidRDefault="001E257F">
                  <w:pPr>
                    <w:widowControl w:val="0"/>
                    <w:suppressAutoHyphens w:val="0"/>
                    <w:rPr>
                      <w:rFonts w:eastAsia="Arial"/>
                      <w:b w:val="0"/>
                      <w:i w:val="0"/>
                      <w:strike w:val="0"/>
                    </w:rPr>
                  </w:pPr>
                </w:p>
              </w:tc>
              <w:tc>
                <w:tcPr>
                  <w:tcW w:w="1854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E257F" w:rsidRPr="00E53210" w:rsidRDefault="001E257F">
                  <w:pPr>
                    <w:widowControl w:val="0"/>
                    <w:suppressAutoHyphens w:val="0"/>
                    <w:rPr>
                      <w:rFonts w:eastAsia="Arial"/>
                      <w:b w:val="0"/>
                      <w:i w:val="0"/>
                      <w:strike w:val="0"/>
                    </w:rPr>
                  </w:pPr>
                </w:p>
              </w:tc>
              <w:tc>
                <w:tcPr>
                  <w:tcW w:w="14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E257F" w:rsidRPr="00E53210" w:rsidRDefault="001E257F">
                  <w:pPr>
                    <w:keepNext/>
                    <w:jc w:val="right"/>
                    <w:outlineLvl w:val="1"/>
                    <w:rPr>
                      <w:rFonts w:eastAsia="Arial"/>
                      <w:b w:val="0"/>
                      <w:i w:val="0"/>
                      <w:strike w:val="0"/>
                    </w:rPr>
                  </w:pPr>
                  <w:r w:rsidRPr="00E53210">
                    <w:rPr>
                      <w:rFonts w:eastAsia="Arial"/>
                      <w:b w:val="0"/>
                      <w:i w:val="0"/>
                      <w:strike w:val="0"/>
                    </w:rPr>
                    <w:t>2025</w:t>
                  </w:r>
                </w:p>
              </w:tc>
              <w:tc>
                <w:tcPr>
                  <w:tcW w:w="1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E257F" w:rsidRPr="00E53210" w:rsidRDefault="001E257F">
                  <w:pPr>
                    <w:keepNext/>
                    <w:jc w:val="right"/>
                    <w:outlineLvl w:val="1"/>
                    <w:rPr>
                      <w:rFonts w:eastAsia="Arial"/>
                      <w:b w:val="0"/>
                      <w:i w:val="0"/>
                      <w:strike w:val="0"/>
                    </w:rPr>
                  </w:pPr>
                </w:p>
              </w:tc>
              <w:tc>
                <w:tcPr>
                  <w:tcW w:w="1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E257F" w:rsidRPr="00E53210" w:rsidRDefault="001E257F">
                  <w:pPr>
                    <w:keepNext/>
                    <w:jc w:val="right"/>
                    <w:outlineLvl w:val="1"/>
                    <w:rPr>
                      <w:rFonts w:eastAsia="Arial"/>
                      <w:b w:val="0"/>
                      <w:i w:val="0"/>
                      <w:strike w:val="0"/>
                    </w:rPr>
                  </w:pPr>
                </w:p>
              </w:tc>
              <w:tc>
                <w:tcPr>
                  <w:tcW w:w="110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E257F" w:rsidRPr="00E53210" w:rsidRDefault="001E257F">
                  <w:pPr>
                    <w:keepNext/>
                    <w:jc w:val="right"/>
                    <w:outlineLvl w:val="1"/>
                    <w:rPr>
                      <w:rFonts w:eastAsia="Arial"/>
                      <w:b w:val="0"/>
                      <w:i w:val="0"/>
                      <w:strike w:val="0"/>
                    </w:rPr>
                  </w:pPr>
                </w:p>
              </w:tc>
              <w:tc>
                <w:tcPr>
                  <w:tcW w:w="21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E257F" w:rsidRPr="00E53210" w:rsidRDefault="001E257F">
                  <w:pPr>
                    <w:keepNext/>
                    <w:jc w:val="right"/>
                    <w:outlineLvl w:val="1"/>
                    <w:rPr>
                      <w:rFonts w:eastAsia="Arial"/>
                      <w:b w:val="0"/>
                      <w:i w:val="0"/>
                      <w:strike w:val="0"/>
                    </w:rPr>
                  </w:pPr>
                </w:p>
              </w:tc>
              <w:tc>
                <w:tcPr>
                  <w:tcW w:w="197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E257F" w:rsidRPr="00E53210" w:rsidRDefault="001E257F">
                  <w:pPr>
                    <w:keepNext/>
                    <w:outlineLvl w:val="1"/>
                    <w:rPr>
                      <w:rFonts w:eastAsia="Arial"/>
                      <w:b w:val="0"/>
                      <w:i w:val="0"/>
                      <w:strike w:val="0"/>
                    </w:rPr>
                  </w:pPr>
                </w:p>
              </w:tc>
            </w:tr>
          </w:tbl>
          <w:p w:rsidR="001E257F" w:rsidRPr="00E53210" w:rsidRDefault="001E257F">
            <w:pPr>
              <w:tabs>
                <w:tab w:val="left" w:pos="390"/>
              </w:tabs>
              <w:jc w:val="both"/>
              <w:outlineLvl w:val="1"/>
              <w:rPr>
                <w:rFonts w:eastAsia="Arial"/>
                <w:b w:val="0"/>
                <w:i w:val="0"/>
                <w:strike w:val="0"/>
              </w:rPr>
            </w:pPr>
          </w:p>
          <w:p w:rsidR="001E257F" w:rsidRDefault="001E257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257F" w:rsidRPr="00E53210" w:rsidTr="00F701FF">
        <w:trPr>
          <w:jc w:val="center"/>
        </w:trPr>
        <w:tc>
          <w:tcPr>
            <w:tcW w:w="5904" w:type="dxa"/>
            <w:gridSpan w:val="7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257F" w:rsidRDefault="001E25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Всего по муниципальной  программе:</w:t>
            </w:r>
          </w:p>
          <w:p w:rsidR="001E257F" w:rsidRDefault="001E25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257F" w:rsidRPr="00E53210" w:rsidRDefault="001E257F">
            <w:pPr>
              <w:jc w:val="right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257F" w:rsidRPr="00E53210" w:rsidRDefault="001E257F">
            <w:pPr>
              <w:jc w:val="right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257F" w:rsidRPr="00E53210" w:rsidRDefault="001E257F">
            <w:pPr>
              <w:jc w:val="right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257F" w:rsidRPr="00E53210" w:rsidRDefault="001E257F">
            <w:pPr>
              <w:jc w:val="right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23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257F" w:rsidRPr="00E53210" w:rsidRDefault="001E257F">
            <w:pPr>
              <w:jc w:val="right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3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57F" w:rsidRPr="00E53210" w:rsidRDefault="001E257F">
            <w:pPr>
              <w:jc w:val="right"/>
              <w:rPr>
                <w:rFonts w:eastAsia="Arial"/>
                <w:b w:val="0"/>
                <w:i w:val="0"/>
                <w:strike w:val="0"/>
              </w:rPr>
            </w:pPr>
          </w:p>
        </w:tc>
      </w:tr>
      <w:tr w:rsidR="00DF03CF" w:rsidRPr="00E53210" w:rsidTr="00F701FF">
        <w:trPr>
          <w:jc w:val="center"/>
        </w:trPr>
        <w:tc>
          <w:tcPr>
            <w:tcW w:w="5904" w:type="dxa"/>
            <w:gridSpan w:val="7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F03CF" w:rsidRPr="00E53210" w:rsidRDefault="00DF03CF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F03CF" w:rsidRPr="00E53210" w:rsidRDefault="00DF03CF">
            <w:pPr>
              <w:jc w:val="right"/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>Итого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F03CF" w:rsidRPr="00E53210" w:rsidRDefault="00DF03CF" w:rsidP="0095175E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  <w:r>
              <w:rPr>
                <w:rFonts w:eastAsia="Arial"/>
                <w:b w:val="0"/>
                <w:i w:val="0"/>
                <w:strike w:val="0"/>
              </w:rPr>
              <w:t>12</w:t>
            </w:r>
            <w:r w:rsidR="0095175E">
              <w:rPr>
                <w:rFonts w:eastAsia="Arial"/>
                <w:b w:val="0"/>
                <w:i w:val="0"/>
                <w:strike w:val="0"/>
              </w:rPr>
              <w:t>2</w:t>
            </w:r>
            <w:r>
              <w:rPr>
                <w:rFonts w:eastAsia="Arial"/>
                <w:b w:val="0"/>
                <w:i w:val="0"/>
                <w:strike w:val="0"/>
              </w:rPr>
              <w:t>6</w:t>
            </w:r>
            <w:r w:rsidR="0095175E">
              <w:rPr>
                <w:rFonts w:eastAsia="Arial"/>
                <w:b w:val="0"/>
                <w:i w:val="0"/>
                <w:strike w:val="0"/>
              </w:rPr>
              <w:t>2,4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F03CF" w:rsidRPr="00E53210" w:rsidRDefault="00DF03CF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F03CF" w:rsidRPr="00E53210" w:rsidRDefault="00DF03CF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23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F03CF" w:rsidRPr="00E53210" w:rsidRDefault="00DF03CF" w:rsidP="0095175E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  <w:r>
              <w:rPr>
                <w:rFonts w:eastAsia="Arial"/>
                <w:b w:val="0"/>
                <w:i w:val="0"/>
                <w:strike w:val="0"/>
              </w:rPr>
              <w:t>12</w:t>
            </w:r>
            <w:r w:rsidR="0095175E">
              <w:rPr>
                <w:rFonts w:eastAsia="Arial"/>
                <w:b w:val="0"/>
                <w:i w:val="0"/>
                <w:strike w:val="0"/>
              </w:rPr>
              <w:t>2</w:t>
            </w:r>
            <w:r>
              <w:rPr>
                <w:rFonts w:eastAsia="Arial"/>
                <w:b w:val="0"/>
                <w:i w:val="0"/>
                <w:strike w:val="0"/>
              </w:rPr>
              <w:t>6</w:t>
            </w:r>
            <w:r w:rsidR="0095175E">
              <w:rPr>
                <w:rFonts w:eastAsia="Arial"/>
                <w:b w:val="0"/>
                <w:i w:val="0"/>
                <w:strike w:val="0"/>
              </w:rPr>
              <w:t>2,4</w:t>
            </w:r>
          </w:p>
        </w:tc>
        <w:tc>
          <w:tcPr>
            <w:tcW w:w="13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03CF" w:rsidRPr="00E53210" w:rsidRDefault="00DF03CF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</w:tr>
      <w:tr w:rsidR="00DF03CF" w:rsidRPr="00E53210" w:rsidTr="00F701FF">
        <w:trPr>
          <w:jc w:val="center"/>
        </w:trPr>
        <w:tc>
          <w:tcPr>
            <w:tcW w:w="5904" w:type="dxa"/>
            <w:gridSpan w:val="7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F03CF" w:rsidRPr="00E53210" w:rsidRDefault="00DF03CF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F03CF" w:rsidRPr="00E53210" w:rsidRDefault="00DF03CF">
            <w:pPr>
              <w:jc w:val="right"/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>2020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F03CF" w:rsidRPr="00E53210" w:rsidRDefault="00DF03CF" w:rsidP="0095175E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  <w:r>
              <w:rPr>
                <w:rFonts w:eastAsia="Arial"/>
                <w:b w:val="0"/>
                <w:i w:val="0"/>
                <w:strike w:val="0"/>
              </w:rPr>
              <w:t>5</w:t>
            </w:r>
            <w:r w:rsidR="0095175E">
              <w:rPr>
                <w:rFonts w:eastAsia="Arial"/>
                <w:b w:val="0"/>
                <w:i w:val="0"/>
                <w:strike w:val="0"/>
              </w:rPr>
              <w:t>0</w:t>
            </w:r>
            <w:r>
              <w:rPr>
                <w:rFonts w:eastAsia="Arial"/>
                <w:b w:val="0"/>
                <w:i w:val="0"/>
                <w:strike w:val="0"/>
              </w:rPr>
              <w:t>2</w:t>
            </w:r>
            <w:r w:rsidR="0095175E">
              <w:rPr>
                <w:rFonts w:eastAsia="Arial"/>
                <w:b w:val="0"/>
                <w:i w:val="0"/>
                <w:strike w:val="0"/>
              </w:rPr>
              <w:t>3,0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F03CF" w:rsidRPr="00E53210" w:rsidRDefault="00DF03CF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F03CF" w:rsidRPr="00E53210" w:rsidRDefault="00DF03CF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23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F03CF" w:rsidRPr="00E53210" w:rsidRDefault="00DF03CF" w:rsidP="0095175E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  <w:r>
              <w:rPr>
                <w:rFonts w:eastAsia="Arial"/>
                <w:b w:val="0"/>
                <w:i w:val="0"/>
                <w:strike w:val="0"/>
              </w:rPr>
              <w:t>5</w:t>
            </w:r>
            <w:r w:rsidR="0095175E">
              <w:rPr>
                <w:rFonts w:eastAsia="Arial"/>
                <w:b w:val="0"/>
                <w:i w:val="0"/>
                <w:strike w:val="0"/>
              </w:rPr>
              <w:t>0</w:t>
            </w:r>
            <w:r>
              <w:rPr>
                <w:rFonts w:eastAsia="Arial"/>
                <w:b w:val="0"/>
                <w:i w:val="0"/>
                <w:strike w:val="0"/>
              </w:rPr>
              <w:t>2</w:t>
            </w:r>
            <w:r w:rsidR="0095175E">
              <w:rPr>
                <w:rFonts w:eastAsia="Arial"/>
                <w:b w:val="0"/>
                <w:i w:val="0"/>
                <w:strike w:val="0"/>
              </w:rPr>
              <w:t>3,0</w:t>
            </w:r>
          </w:p>
        </w:tc>
        <w:tc>
          <w:tcPr>
            <w:tcW w:w="13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03CF" w:rsidRPr="00E53210" w:rsidRDefault="00DF03CF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</w:tr>
      <w:tr w:rsidR="00DF03CF" w:rsidRPr="00E53210" w:rsidTr="00F701FF">
        <w:trPr>
          <w:jc w:val="center"/>
        </w:trPr>
        <w:tc>
          <w:tcPr>
            <w:tcW w:w="5904" w:type="dxa"/>
            <w:gridSpan w:val="7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F03CF" w:rsidRPr="00E53210" w:rsidRDefault="00DF03CF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F03CF" w:rsidRPr="00E53210" w:rsidRDefault="00DF03CF">
            <w:pPr>
              <w:jc w:val="right"/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>2021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F03CF" w:rsidRPr="00E53210" w:rsidRDefault="00DF03CF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  <w:r>
              <w:rPr>
                <w:rFonts w:eastAsia="Arial"/>
                <w:b w:val="0"/>
                <w:i w:val="0"/>
                <w:strike w:val="0"/>
              </w:rPr>
              <w:t>3518,2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F03CF" w:rsidRPr="00E53210" w:rsidRDefault="00DF03CF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F03CF" w:rsidRPr="00E53210" w:rsidRDefault="00DF03CF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23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F03CF" w:rsidRPr="00E53210" w:rsidRDefault="00DF03CF" w:rsidP="00A046DE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  <w:r>
              <w:rPr>
                <w:rFonts w:eastAsia="Arial"/>
                <w:b w:val="0"/>
                <w:i w:val="0"/>
                <w:strike w:val="0"/>
              </w:rPr>
              <w:t>3518,2</w:t>
            </w:r>
          </w:p>
        </w:tc>
        <w:tc>
          <w:tcPr>
            <w:tcW w:w="13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03CF" w:rsidRPr="00E53210" w:rsidRDefault="00DF03CF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</w:tr>
      <w:tr w:rsidR="00DF03CF" w:rsidRPr="00E53210" w:rsidTr="00F701FF">
        <w:trPr>
          <w:jc w:val="center"/>
        </w:trPr>
        <w:tc>
          <w:tcPr>
            <w:tcW w:w="5904" w:type="dxa"/>
            <w:gridSpan w:val="7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F03CF" w:rsidRPr="00E53210" w:rsidRDefault="00DF03CF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F03CF" w:rsidRPr="00E53210" w:rsidRDefault="00DF03CF">
            <w:pPr>
              <w:jc w:val="right"/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>2022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F03CF" w:rsidRPr="00E53210" w:rsidRDefault="00DF03CF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  <w:r>
              <w:rPr>
                <w:rFonts w:eastAsia="Arial"/>
                <w:b w:val="0"/>
                <w:i w:val="0"/>
                <w:strike w:val="0"/>
              </w:rPr>
              <w:t>3721,2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F03CF" w:rsidRPr="00E53210" w:rsidRDefault="00DF03CF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F03CF" w:rsidRPr="00E53210" w:rsidRDefault="00DF03CF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23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F03CF" w:rsidRPr="00E53210" w:rsidRDefault="00DF03CF" w:rsidP="00A046DE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  <w:r>
              <w:rPr>
                <w:rFonts w:eastAsia="Arial"/>
                <w:b w:val="0"/>
                <w:i w:val="0"/>
                <w:strike w:val="0"/>
              </w:rPr>
              <w:t>3721,2</w:t>
            </w:r>
          </w:p>
        </w:tc>
        <w:tc>
          <w:tcPr>
            <w:tcW w:w="13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03CF" w:rsidRPr="00E53210" w:rsidRDefault="00DF03CF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</w:tr>
      <w:tr w:rsidR="001E257F" w:rsidRPr="00E53210" w:rsidTr="00F701FF">
        <w:trPr>
          <w:jc w:val="center"/>
        </w:trPr>
        <w:tc>
          <w:tcPr>
            <w:tcW w:w="5904" w:type="dxa"/>
            <w:gridSpan w:val="7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257F" w:rsidRPr="00E53210" w:rsidRDefault="001E257F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257F" w:rsidRPr="00E53210" w:rsidRDefault="001E257F">
            <w:pPr>
              <w:jc w:val="right"/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>2023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257F" w:rsidRPr="00E53210" w:rsidRDefault="00DF03CF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  <w:r>
              <w:rPr>
                <w:rFonts w:eastAsia="Arial"/>
                <w:b w:val="0"/>
                <w:i w:val="0"/>
                <w:strike w:val="0"/>
              </w:rPr>
              <w:t>0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257F" w:rsidRPr="00E53210" w:rsidRDefault="001E257F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257F" w:rsidRPr="00E53210" w:rsidRDefault="001E257F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23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257F" w:rsidRPr="00E53210" w:rsidRDefault="001E257F" w:rsidP="00B6790F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3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57F" w:rsidRPr="00E53210" w:rsidRDefault="001E257F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</w:tr>
      <w:tr w:rsidR="001E257F" w:rsidRPr="00E53210" w:rsidTr="00F701FF">
        <w:trPr>
          <w:jc w:val="center"/>
        </w:trPr>
        <w:tc>
          <w:tcPr>
            <w:tcW w:w="5904" w:type="dxa"/>
            <w:gridSpan w:val="7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257F" w:rsidRPr="00E53210" w:rsidRDefault="001E257F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257F" w:rsidRPr="00E53210" w:rsidRDefault="001E257F">
            <w:pPr>
              <w:jc w:val="right"/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>2024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257F" w:rsidRPr="00E53210" w:rsidRDefault="001E257F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  <w:r>
              <w:rPr>
                <w:rFonts w:eastAsia="Arial"/>
                <w:b w:val="0"/>
                <w:i w:val="0"/>
                <w:strike w:val="0"/>
              </w:rPr>
              <w:t>0,0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257F" w:rsidRPr="00E53210" w:rsidRDefault="001E257F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257F" w:rsidRPr="00E53210" w:rsidRDefault="001E257F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23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257F" w:rsidRPr="00E53210" w:rsidRDefault="001E257F" w:rsidP="00B6790F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  <w:r>
              <w:rPr>
                <w:rFonts w:eastAsia="Arial"/>
                <w:b w:val="0"/>
                <w:i w:val="0"/>
                <w:strike w:val="0"/>
              </w:rPr>
              <w:t>0,0</w:t>
            </w:r>
          </w:p>
        </w:tc>
        <w:tc>
          <w:tcPr>
            <w:tcW w:w="13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57F" w:rsidRPr="00E53210" w:rsidRDefault="001E257F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</w:tr>
      <w:tr w:rsidR="001E257F" w:rsidRPr="00E53210" w:rsidTr="00F701FF">
        <w:trPr>
          <w:jc w:val="center"/>
        </w:trPr>
        <w:tc>
          <w:tcPr>
            <w:tcW w:w="5904" w:type="dxa"/>
            <w:gridSpan w:val="7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257F" w:rsidRPr="00E53210" w:rsidRDefault="001E257F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257F" w:rsidRPr="00E53210" w:rsidRDefault="001E257F">
            <w:pPr>
              <w:jc w:val="right"/>
              <w:rPr>
                <w:rFonts w:eastAsia="Arial"/>
                <w:b w:val="0"/>
                <w:i w:val="0"/>
                <w:strike w:val="0"/>
              </w:rPr>
            </w:pPr>
            <w:r w:rsidRPr="00E53210">
              <w:rPr>
                <w:rFonts w:eastAsia="Arial"/>
                <w:b w:val="0"/>
                <w:i w:val="0"/>
                <w:strike w:val="0"/>
              </w:rPr>
              <w:t>2025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257F" w:rsidRPr="00E53210" w:rsidRDefault="001E257F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  <w:r>
              <w:rPr>
                <w:rFonts w:eastAsia="Arial"/>
                <w:b w:val="0"/>
                <w:i w:val="0"/>
                <w:strike w:val="0"/>
              </w:rPr>
              <w:t>0,0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257F" w:rsidRPr="00E53210" w:rsidRDefault="001E257F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257F" w:rsidRPr="00E53210" w:rsidRDefault="001E257F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  <w:tc>
          <w:tcPr>
            <w:tcW w:w="23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257F" w:rsidRPr="00E53210" w:rsidRDefault="001E257F" w:rsidP="00B6790F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  <w:r>
              <w:rPr>
                <w:rFonts w:eastAsia="Arial"/>
                <w:b w:val="0"/>
                <w:i w:val="0"/>
                <w:strike w:val="0"/>
              </w:rPr>
              <w:t>0,0</w:t>
            </w:r>
          </w:p>
        </w:tc>
        <w:tc>
          <w:tcPr>
            <w:tcW w:w="13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57F" w:rsidRPr="00E53210" w:rsidRDefault="001E257F">
            <w:pPr>
              <w:widowControl w:val="0"/>
              <w:suppressAutoHyphens w:val="0"/>
              <w:rPr>
                <w:rFonts w:eastAsia="Arial"/>
                <w:b w:val="0"/>
                <w:i w:val="0"/>
                <w:strike w:val="0"/>
              </w:rPr>
            </w:pPr>
          </w:p>
        </w:tc>
      </w:tr>
    </w:tbl>
    <w:p w:rsidR="001B57A4" w:rsidRPr="00E53210" w:rsidRDefault="001B57A4">
      <w:pPr>
        <w:suppressAutoHyphens w:val="0"/>
        <w:jc w:val="center"/>
        <w:rPr>
          <w:rFonts w:eastAsia="Arial"/>
          <w:b w:val="0"/>
          <w:i w:val="0"/>
          <w:strike w:val="0"/>
        </w:rPr>
      </w:pPr>
    </w:p>
    <w:sectPr w:rsidR="001B57A4" w:rsidRPr="00E53210" w:rsidSect="009B0A41">
      <w:pgSz w:w="16838" w:h="11906" w:orient="landscape"/>
      <w:pgMar w:top="1134" w:right="1134" w:bottom="1135" w:left="1134" w:header="720" w:footer="720" w:gutter="0"/>
      <w:paperSrc w:first="7" w:other="7"/>
      <w:pgNumType w:start="1"/>
      <w:cols w:space="34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11CC8" w:rsidRDefault="00B11CC8" w:rsidP="00196EBC">
      <w:r>
        <w:separator/>
      </w:r>
    </w:p>
  </w:endnote>
  <w:endnote w:type="continuationSeparator" w:id="0">
    <w:p w:rsidR="00B11CC8" w:rsidRDefault="00B11CC8" w:rsidP="00196E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11CC8" w:rsidRDefault="00B11CC8" w:rsidP="00196EBC">
      <w:r>
        <w:separator/>
      </w:r>
    </w:p>
  </w:footnote>
  <w:footnote w:type="continuationSeparator" w:id="0">
    <w:p w:rsidR="00B11CC8" w:rsidRDefault="00B11CC8" w:rsidP="00196EB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07FF" w:rsidRDefault="007F07FF">
    <w:pPr>
      <w:pStyle w:val="a7"/>
    </w:pPr>
  </w:p>
  <w:p w:rsidR="007F07FF" w:rsidRDefault="007F07FF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657B4"/>
    <w:multiLevelType w:val="multilevel"/>
    <w:tmpl w:val="95265C8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">
    <w:nsid w:val="0A114CF9"/>
    <w:multiLevelType w:val="multilevel"/>
    <w:tmpl w:val="648CBB5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">
    <w:nsid w:val="12D35E82"/>
    <w:multiLevelType w:val="multilevel"/>
    <w:tmpl w:val="BA3C1AB4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040"/>
        </w:tabs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580"/>
        </w:tabs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80"/>
        </w:tabs>
        <w:ind w:left="6480" w:hanging="2160"/>
      </w:pPr>
      <w:rPr>
        <w:rFonts w:hint="default"/>
      </w:rPr>
    </w:lvl>
  </w:abstractNum>
  <w:abstractNum w:abstractNumId="3">
    <w:nsid w:val="1D7A7F41"/>
    <w:multiLevelType w:val="hybridMultilevel"/>
    <w:tmpl w:val="4532ED86"/>
    <w:lvl w:ilvl="0" w:tplc="7C9CF666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FA8F276"/>
    <w:multiLevelType w:val="multilevel"/>
    <w:tmpl w:val="5FA8F276"/>
    <w:name w:val="Нумерованный список 1"/>
    <w:lvl w:ilvl="0">
      <w:start w:val="1"/>
      <w:numFmt w:val="none"/>
      <w:pStyle w:val="1"/>
      <w:suff w:val="nothing"/>
      <w:lvlText w:val=""/>
      <w:lvlJc w:val="left"/>
      <w:rPr>
        <w:strike w:val="0"/>
        <w:dstrike w:val="0"/>
        <w:u w:val="none"/>
      </w:rPr>
    </w:lvl>
    <w:lvl w:ilvl="1">
      <w:start w:val="1"/>
      <w:numFmt w:val="none"/>
      <w:pStyle w:val="2"/>
      <w:suff w:val="nothing"/>
      <w:lvlText w:val=""/>
      <w:lvlJc w:val="left"/>
      <w:rPr>
        <w:strike w:val="0"/>
        <w:dstrike w:val="0"/>
        <w:u w:val="none"/>
      </w:rPr>
    </w:lvl>
    <w:lvl w:ilvl="2">
      <w:start w:val="1"/>
      <w:numFmt w:val="none"/>
      <w:pStyle w:val="3"/>
      <w:suff w:val="nothing"/>
      <w:lvlText w:val=""/>
      <w:lvlJc w:val="left"/>
      <w:rPr>
        <w:strike w:val="0"/>
        <w:dstrike w:val="0"/>
        <w:u w:val="none"/>
      </w:rPr>
    </w:lvl>
    <w:lvl w:ilvl="3">
      <w:start w:val="1"/>
      <w:numFmt w:val="none"/>
      <w:pStyle w:val="4"/>
      <w:suff w:val="nothing"/>
      <w:lvlText w:val=""/>
      <w:lvlJc w:val="left"/>
      <w:rPr>
        <w:strike w:val="0"/>
        <w:dstrike w:val="0"/>
        <w:u w:val="none"/>
      </w:rPr>
    </w:lvl>
    <w:lvl w:ilvl="4">
      <w:start w:val="1"/>
      <w:numFmt w:val="none"/>
      <w:suff w:val="nothing"/>
      <w:lvlText w:val=""/>
      <w:lvlJc w:val="left"/>
      <w:rPr>
        <w:strike w:val="0"/>
        <w:dstrike w:val="0"/>
        <w:u w:val="none"/>
      </w:rPr>
    </w:lvl>
    <w:lvl w:ilvl="5">
      <w:start w:val="1"/>
      <w:numFmt w:val="none"/>
      <w:suff w:val="nothing"/>
      <w:lvlText w:val=""/>
      <w:lvlJc w:val="left"/>
      <w:rPr>
        <w:strike w:val="0"/>
        <w:dstrike w:val="0"/>
        <w:u w:val="none"/>
      </w:rPr>
    </w:lvl>
    <w:lvl w:ilvl="6">
      <w:start w:val="1"/>
      <w:numFmt w:val="none"/>
      <w:suff w:val="nothing"/>
      <w:lvlText w:val=""/>
      <w:lvlJc w:val="left"/>
      <w:rPr>
        <w:strike w:val="0"/>
        <w:dstrike w:val="0"/>
        <w:u w:val="none"/>
      </w:rPr>
    </w:lvl>
    <w:lvl w:ilvl="7">
      <w:start w:val="1"/>
      <w:numFmt w:val="none"/>
      <w:suff w:val="nothing"/>
      <w:lvlText w:val=""/>
      <w:lvlJc w:val="left"/>
      <w:rPr>
        <w:strike w:val="0"/>
        <w:dstrike w:val="0"/>
        <w:u w:val="none"/>
      </w:rPr>
    </w:lvl>
    <w:lvl w:ilvl="8">
      <w:start w:val="1"/>
      <w:numFmt w:val="none"/>
      <w:suff w:val="nothing"/>
      <w:lvlText w:val=""/>
      <w:lvlJc w:val="left"/>
      <w:rPr>
        <w:strike w:val="0"/>
        <w:dstrike w:val="0"/>
        <w:u w:val="none"/>
      </w:rPr>
    </w:lvl>
  </w:abstractNum>
  <w:abstractNum w:abstractNumId="5">
    <w:nsid w:val="5FA8F277"/>
    <w:multiLevelType w:val="multilevel"/>
    <w:tmpl w:val="5FA8F277"/>
    <w:name w:val="Нумерованный список 2"/>
    <w:lvl w:ilvl="0">
      <w:start w:val="1"/>
      <w:numFmt w:val="none"/>
      <w:lvlText w:val=""/>
      <w:lvlJc w:val="left"/>
      <w:rPr>
        <w:strike w:val="0"/>
        <w:dstrike w:val="0"/>
        <w:u w:val="none"/>
      </w:rPr>
    </w:lvl>
    <w:lvl w:ilvl="1">
      <w:start w:val="1"/>
      <w:numFmt w:val="none"/>
      <w:lvlText w:val=""/>
      <w:lvlJc w:val="left"/>
      <w:rPr>
        <w:strike w:val="0"/>
        <w:dstrike w:val="0"/>
        <w:u w:val="none"/>
      </w:rPr>
    </w:lvl>
    <w:lvl w:ilvl="2">
      <w:start w:val="1"/>
      <w:numFmt w:val="none"/>
      <w:lvlText w:val=""/>
      <w:lvlJc w:val="left"/>
      <w:rPr>
        <w:strike w:val="0"/>
        <w:dstrike w:val="0"/>
        <w:u w:val="none"/>
      </w:rPr>
    </w:lvl>
    <w:lvl w:ilvl="3">
      <w:start w:val="1"/>
      <w:numFmt w:val="none"/>
      <w:lvlText w:val=""/>
      <w:lvlJc w:val="left"/>
      <w:rPr>
        <w:strike w:val="0"/>
        <w:dstrike w:val="0"/>
        <w:u w:val="none"/>
      </w:rPr>
    </w:lvl>
    <w:lvl w:ilvl="4">
      <w:start w:val="1"/>
      <w:numFmt w:val="none"/>
      <w:lvlText w:val=""/>
      <w:lvlJc w:val="left"/>
      <w:rPr>
        <w:strike w:val="0"/>
        <w:dstrike w:val="0"/>
        <w:u w:val="none"/>
      </w:rPr>
    </w:lvl>
    <w:lvl w:ilvl="5">
      <w:start w:val="1"/>
      <w:numFmt w:val="none"/>
      <w:lvlText w:val=""/>
      <w:lvlJc w:val="left"/>
      <w:rPr>
        <w:strike w:val="0"/>
        <w:dstrike w:val="0"/>
        <w:u w:val="none"/>
      </w:rPr>
    </w:lvl>
    <w:lvl w:ilvl="6">
      <w:start w:val="1"/>
      <w:numFmt w:val="none"/>
      <w:lvlText w:val=""/>
      <w:lvlJc w:val="left"/>
      <w:rPr>
        <w:strike w:val="0"/>
        <w:dstrike w:val="0"/>
        <w:u w:val="none"/>
      </w:rPr>
    </w:lvl>
    <w:lvl w:ilvl="7">
      <w:start w:val="1"/>
      <w:numFmt w:val="none"/>
      <w:lvlText w:val=""/>
      <w:lvlJc w:val="left"/>
      <w:rPr>
        <w:strike w:val="0"/>
        <w:dstrike w:val="0"/>
        <w:u w:val="none"/>
      </w:rPr>
    </w:lvl>
    <w:lvl w:ilvl="8">
      <w:start w:val="1"/>
      <w:numFmt w:val="none"/>
      <w:lvlText w:val=""/>
      <w:lvlJc w:val="left"/>
      <w:rPr>
        <w:strike w:val="0"/>
        <w:dstrike w:val="0"/>
        <w:u w:val="none"/>
      </w:rPr>
    </w:lvl>
  </w:abstractNum>
  <w:abstractNum w:abstractNumId="6">
    <w:nsid w:val="5FA8F278"/>
    <w:multiLevelType w:val="multilevel"/>
    <w:tmpl w:val="5FA8F278"/>
    <w:name w:val="Нумерованный список 3"/>
    <w:lvl w:ilvl="0">
      <w:start w:val="1"/>
      <w:numFmt w:val="none"/>
      <w:lvlText w:val=""/>
      <w:lvlJc w:val="left"/>
      <w:rPr>
        <w:strike w:val="0"/>
        <w:dstrike w:val="0"/>
        <w:u w:val="none"/>
      </w:rPr>
    </w:lvl>
    <w:lvl w:ilvl="1">
      <w:start w:val="1"/>
      <w:numFmt w:val="none"/>
      <w:lvlText w:val=""/>
      <w:lvlJc w:val="left"/>
      <w:rPr>
        <w:strike w:val="0"/>
        <w:dstrike w:val="0"/>
        <w:u w:val="none"/>
      </w:rPr>
    </w:lvl>
    <w:lvl w:ilvl="2">
      <w:start w:val="1"/>
      <w:numFmt w:val="none"/>
      <w:lvlText w:val=""/>
      <w:lvlJc w:val="left"/>
      <w:rPr>
        <w:strike w:val="0"/>
        <w:dstrike w:val="0"/>
        <w:u w:val="none"/>
      </w:rPr>
    </w:lvl>
    <w:lvl w:ilvl="3">
      <w:start w:val="1"/>
      <w:numFmt w:val="none"/>
      <w:lvlText w:val=""/>
      <w:lvlJc w:val="left"/>
      <w:rPr>
        <w:strike w:val="0"/>
        <w:dstrike w:val="0"/>
        <w:u w:val="none"/>
      </w:rPr>
    </w:lvl>
    <w:lvl w:ilvl="4">
      <w:start w:val="1"/>
      <w:numFmt w:val="none"/>
      <w:lvlText w:val=""/>
      <w:lvlJc w:val="left"/>
      <w:rPr>
        <w:strike w:val="0"/>
        <w:dstrike w:val="0"/>
        <w:u w:val="none"/>
      </w:rPr>
    </w:lvl>
    <w:lvl w:ilvl="5">
      <w:start w:val="1"/>
      <w:numFmt w:val="none"/>
      <w:lvlText w:val=""/>
      <w:lvlJc w:val="left"/>
      <w:rPr>
        <w:strike w:val="0"/>
        <w:dstrike w:val="0"/>
        <w:u w:val="none"/>
      </w:rPr>
    </w:lvl>
    <w:lvl w:ilvl="6">
      <w:start w:val="1"/>
      <w:numFmt w:val="none"/>
      <w:lvlText w:val=""/>
      <w:lvlJc w:val="left"/>
      <w:rPr>
        <w:strike w:val="0"/>
        <w:dstrike w:val="0"/>
        <w:u w:val="none"/>
      </w:rPr>
    </w:lvl>
    <w:lvl w:ilvl="7">
      <w:start w:val="1"/>
      <w:numFmt w:val="none"/>
      <w:lvlText w:val=""/>
      <w:lvlJc w:val="left"/>
      <w:rPr>
        <w:strike w:val="0"/>
        <w:dstrike w:val="0"/>
        <w:u w:val="none"/>
      </w:rPr>
    </w:lvl>
    <w:lvl w:ilvl="8">
      <w:start w:val="1"/>
      <w:numFmt w:val="none"/>
      <w:lvlText w:val=""/>
      <w:lvlJc w:val="left"/>
      <w:rPr>
        <w:strike w:val="0"/>
        <w:dstrike w:val="0"/>
        <w:u w:val="none"/>
      </w:rPr>
    </w:lvl>
  </w:abstractNum>
  <w:abstractNum w:abstractNumId="7">
    <w:nsid w:val="6C802B17"/>
    <w:multiLevelType w:val="hybridMultilevel"/>
    <w:tmpl w:val="8B244D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E9F1AD5"/>
    <w:multiLevelType w:val="hybridMultilevel"/>
    <w:tmpl w:val="339AF694"/>
    <w:lvl w:ilvl="0" w:tplc="7C9CF666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5"/>
  </w:num>
  <w:num w:numId="3">
    <w:abstractNumId w:val="6"/>
  </w:num>
  <w:num w:numId="4">
    <w:abstractNumId w:val="2"/>
  </w:num>
  <w:num w:numId="5">
    <w:abstractNumId w:val="0"/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</w:num>
  <w:num w:numId="8">
    <w:abstractNumId w:val="3"/>
  </w:num>
  <w:num w:numId="9">
    <w:abstractNumId w:val="7"/>
  </w:num>
  <w:num w:numId="10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gutterAtTop/>
  <w:proofState w:spelling="clean" w:grammar="clean"/>
  <w:attachedTemplate r:id="rId1"/>
  <w:stylePaneFormatFilter w:val="0001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</w:compat>
  <w:rsids>
    <w:rsidRoot w:val="00277F0E"/>
    <w:rsid w:val="00001882"/>
    <w:rsid w:val="0000423B"/>
    <w:rsid w:val="00031809"/>
    <w:rsid w:val="00032440"/>
    <w:rsid w:val="0005020C"/>
    <w:rsid w:val="000662E0"/>
    <w:rsid w:val="000733B2"/>
    <w:rsid w:val="00083AF5"/>
    <w:rsid w:val="00097564"/>
    <w:rsid w:val="000A77F4"/>
    <w:rsid w:val="000B34B3"/>
    <w:rsid w:val="000F5800"/>
    <w:rsid w:val="001003E9"/>
    <w:rsid w:val="00133414"/>
    <w:rsid w:val="00151D67"/>
    <w:rsid w:val="001570C5"/>
    <w:rsid w:val="0015739A"/>
    <w:rsid w:val="00175166"/>
    <w:rsid w:val="00196EBC"/>
    <w:rsid w:val="001A301C"/>
    <w:rsid w:val="001A4316"/>
    <w:rsid w:val="001B57A4"/>
    <w:rsid w:val="001D3091"/>
    <w:rsid w:val="001E257F"/>
    <w:rsid w:val="001F6183"/>
    <w:rsid w:val="00201374"/>
    <w:rsid w:val="00241D67"/>
    <w:rsid w:val="0027702B"/>
    <w:rsid w:val="00277F0E"/>
    <w:rsid w:val="00291AE6"/>
    <w:rsid w:val="002E1062"/>
    <w:rsid w:val="002F79C3"/>
    <w:rsid w:val="003244F6"/>
    <w:rsid w:val="00333B96"/>
    <w:rsid w:val="00345A41"/>
    <w:rsid w:val="00345C7C"/>
    <w:rsid w:val="00375423"/>
    <w:rsid w:val="003B3418"/>
    <w:rsid w:val="003B345C"/>
    <w:rsid w:val="003C3967"/>
    <w:rsid w:val="003C43B0"/>
    <w:rsid w:val="003E5683"/>
    <w:rsid w:val="003F4F23"/>
    <w:rsid w:val="003F78D7"/>
    <w:rsid w:val="004015F4"/>
    <w:rsid w:val="00417A55"/>
    <w:rsid w:val="00447411"/>
    <w:rsid w:val="00450282"/>
    <w:rsid w:val="00460DA1"/>
    <w:rsid w:val="004654A8"/>
    <w:rsid w:val="00467938"/>
    <w:rsid w:val="004874FC"/>
    <w:rsid w:val="00487A0C"/>
    <w:rsid w:val="0049689C"/>
    <w:rsid w:val="004F037D"/>
    <w:rsid w:val="004F47C0"/>
    <w:rsid w:val="004F6AB9"/>
    <w:rsid w:val="005134DB"/>
    <w:rsid w:val="005D742F"/>
    <w:rsid w:val="005E0203"/>
    <w:rsid w:val="005E3A3C"/>
    <w:rsid w:val="005F4ADC"/>
    <w:rsid w:val="005F60B5"/>
    <w:rsid w:val="005F7DE9"/>
    <w:rsid w:val="006207F2"/>
    <w:rsid w:val="00620A89"/>
    <w:rsid w:val="0067049A"/>
    <w:rsid w:val="00685D97"/>
    <w:rsid w:val="00693F51"/>
    <w:rsid w:val="006E76E7"/>
    <w:rsid w:val="00704780"/>
    <w:rsid w:val="0071735D"/>
    <w:rsid w:val="00720D1D"/>
    <w:rsid w:val="0073434F"/>
    <w:rsid w:val="00743C89"/>
    <w:rsid w:val="00746B0F"/>
    <w:rsid w:val="007627FD"/>
    <w:rsid w:val="0077450E"/>
    <w:rsid w:val="00783D3D"/>
    <w:rsid w:val="007C32F4"/>
    <w:rsid w:val="007E52E8"/>
    <w:rsid w:val="007F05FB"/>
    <w:rsid w:val="007F07FF"/>
    <w:rsid w:val="008103C2"/>
    <w:rsid w:val="008306C8"/>
    <w:rsid w:val="00831AF0"/>
    <w:rsid w:val="00873665"/>
    <w:rsid w:val="00875DB0"/>
    <w:rsid w:val="00876B01"/>
    <w:rsid w:val="008A25EE"/>
    <w:rsid w:val="008A5C70"/>
    <w:rsid w:val="008C346F"/>
    <w:rsid w:val="00914B7E"/>
    <w:rsid w:val="00924E52"/>
    <w:rsid w:val="00930189"/>
    <w:rsid w:val="009477C6"/>
    <w:rsid w:val="0095175E"/>
    <w:rsid w:val="00955A3F"/>
    <w:rsid w:val="00957680"/>
    <w:rsid w:val="0096124D"/>
    <w:rsid w:val="0096360A"/>
    <w:rsid w:val="00965B1F"/>
    <w:rsid w:val="009B0A41"/>
    <w:rsid w:val="009B434A"/>
    <w:rsid w:val="009C0A71"/>
    <w:rsid w:val="009C3A76"/>
    <w:rsid w:val="009D03BF"/>
    <w:rsid w:val="009D2801"/>
    <w:rsid w:val="009F1C40"/>
    <w:rsid w:val="00A046DE"/>
    <w:rsid w:val="00A26C37"/>
    <w:rsid w:val="00A47345"/>
    <w:rsid w:val="00A64EA0"/>
    <w:rsid w:val="00A968C4"/>
    <w:rsid w:val="00AB4D05"/>
    <w:rsid w:val="00AC4AED"/>
    <w:rsid w:val="00AE4113"/>
    <w:rsid w:val="00AF2C1F"/>
    <w:rsid w:val="00B10936"/>
    <w:rsid w:val="00B11CC8"/>
    <w:rsid w:val="00B27A60"/>
    <w:rsid w:val="00B30E2A"/>
    <w:rsid w:val="00B320A3"/>
    <w:rsid w:val="00B33F6E"/>
    <w:rsid w:val="00B45B68"/>
    <w:rsid w:val="00B57F83"/>
    <w:rsid w:val="00B6790F"/>
    <w:rsid w:val="00B71735"/>
    <w:rsid w:val="00B863D3"/>
    <w:rsid w:val="00BC54D3"/>
    <w:rsid w:val="00BD49B2"/>
    <w:rsid w:val="00BE2E6A"/>
    <w:rsid w:val="00BE6D37"/>
    <w:rsid w:val="00BF22AA"/>
    <w:rsid w:val="00C1574F"/>
    <w:rsid w:val="00C22233"/>
    <w:rsid w:val="00C44384"/>
    <w:rsid w:val="00C602EE"/>
    <w:rsid w:val="00C617D7"/>
    <w:rsid w:val="00C61AA8"/>
    <w:rsid w:val="00C944D2"/>
    <w:rsid w:val="00CB47E1"/>
    <w:rsid w:val="00CB657C"/>
    <w:rsid w:val="00CD50FC"/>
    <w:rsid w:val="00CE1C86"/>
    <w:rsid w:val="00CF1DF9"/>
    <w:rsid w:val="00CF71E3"/>
    <w:rsid w:val="00D02F52"/>
    <w:rsid w:val="00D03D61"/>
    <w:rsid w:val="00D06EBD"/>
    <w:rsid w:val="00D13B09"/>
    <w:rsid w:val="00D16726"/>
    <w:rsid w:val="00D22F12"/>
    <w:rsid w:val="00D23A14"/>
    <w:rsid w:val="00D554E7"/>
    <w:rsid w:val="00D64212"/>
    <w:rsid w:val="00D73022"/>
    <w:rsid w:val="00D7302F"/>
    <w:rsid w:val="00DA4E39"/>
    <w:rsid w:val="00DA6057"/>
    <w:rsid w:val="00DD3007"/>
    <w:rsid w:val="00DE737D"/>
    <w:rsid w:val="00DF03CF"/>
    <w:rsid w:val="00E1296F"/>
    <w:rsid w:val="00E13899"/>
    <w:rsid w:val="00E420FC"/>
    <w:rsid w:val="00E53210"/>
    <w:rsid w:val="00E6235E"/>
    <w:rsid w:val="00E706F9"/>
    <w:rsid w:val="00EA6DF6"/>
    <w:rsid w:val="00EB3F8C"/>
    <w:rsid w:val="00EE5974"/>
    <w:rsid w:val="00EF2146"/>
    <w:rsid w:val="00F577D0"/>
    <w:rsid w:val="00F66F5A"/>
    <w:rsid w:val="00F701FF"/>
    <w:rsid w:val="00FA2806"/>
    <w:rsid w:val="00FB2F44"/>
    <w:rsid w:val="00FB4794"/>
    <w:rsid w:val="00FC0737"/>
    <w:rsid w:val="00FD147F"/>
    <w:rsid w:val="00FD2749"/>
    <w:rsid w:val="00FF1AC3"/>
    <w:rsid w:val="00FF30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 fillcolor="white">
      <v:fill color="white" color2="black" angle="90"/>
      <v:stroke weight="1pt"/>
      <v:textbox style="mso-fit-shape-to-text:t" inset="2.8pt,2.8pt,2.8pt,2.8pt"/>
    </o:shapedefaults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uiPriority="99" w:qFormat="1"/>
    <w:lsdException w:name="heading 3" w:uiPriority="99" w:qFormat="1"/>
    <w:lsdException w:name="heading 4" w:uiPriority="99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Body Text" w:uiPriority="99"/>
    <w:lsdException w:name="Body Text Indent" w:uiPriority="99"/>
    <w:lsdException w:name="Subtitle" w:qFormat="1"/>
    <w:lsdException w:name="Hyperlink" w:uiPriority="99"/>
    <w:lsdException w:name="Strong" w:qFormat="1"/>
    <w:lsdException w:name="Emphasis" w:qFormat="1"/>
    <w:lsdException w:name="No List" w:uiPriority="99"/>
    <w:lsdException w:name="Balloon Text" w:uiPriority="99"/>
    <w:lsdException w:name="Table Grid" w:uiPriority="99"/>
    <w:lsdException w:name="No Spacing" w:qFormat="1"/>
    <w:lsdException w:name="List Paragraph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a">
    <w:name w:val="Normal"/>
    <w:qFormat/>
    <w:rsid w:val="009B0A41"/>
    <w:pPr>
      <w:suppressAutoHyphens/>
    </w:pPr>
    <w:rPr>
      <w:b/>
      <w:i/>
      <w:strike/>
      <w:sz w:val="24"/>
      <w:szCs w:val="24"/>
      <w:lang w:eastAsia="ar-SA"/>
    </w:rPr>
  </w:style>
  <w:style w:type="paragraph" w:styleId="1">
    <w:name w:val="heading 1"/>
    <w:basedOn w:val="a"/>
    <w:next w:val="a"/>
    <w:link w:val="10"/>
    <w:uiPriority w:val="99"/>
    <w:qFormat/>
    <w:rsid w:val="009B0A41"/>
    <w:pPr>
      <w:keepNext/>
      <w:widowControl w:val="0"/>
      <w:numPr>
        <w:numId w:val="1"/>
      </w:numPr>
      <w:tabs>
        <w:tab w:val="left" w:pos="0"/>
      </w:tabs>
      <w:spacing w:before="240" w:after="60"/>
      <w:ind w:left="432" w:hanging="432"/>
      <w:outlineLvl w:val="0"/>
    </w:pPr>
    <w:rPr>
      <w:rFonts w:ascii="Arial" w:hAnsi="Arial" w:cs="Arial"/>
      <w:i w:val="0"/>
      <w:strike w:val="0"/>
      <w:kern w:val="1"/>
      <w:sz w:val="32"/>
      <w:szCs w:val="32"/>
    </w:rPr>
  </w:style>
  <w:style w:type="paragraph" w:styleId="2">
    <w:name w:val="heading 2"/>
    <w:basedOn w:val="a"/>
    <w:next w:val="a"/>
    <w:uiPriority w:val="99"/>
    <w:qFormat/>
    <w:rsid w:val="009B0A41"/>
    <w:pPr>
      <w:keepNext/>
      <w:numPr>
        <w:ilvl w:val="1"/>
        <w:numId w:val="1"/>
      </w:numPr>
      <w:tabs>
        <w:tab w:val="left" w:pos="0"/>
      </w:tabs>
      <w:spacing w:before="240" w:after="60"/>
      <w:ind w:left="576" w:hanging="576"/>
      <w:outlineLvl w:val="1"/>
    </w:pPr>
    <w:rPr>
      <w:rFonts w:ascii="Arial" w:hAnsi="Arial" w:cs="Arial"/>
      <w:strike w:val="0"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9B0A41"/>
    <w:pPr>
      <w:keepNext/>
      <w:numPr>
        <w:ilvl w:val="2"/>
        <w:numId w:val="1"/>
      </w:numPr>
      <w:tabs>
        <w:tab w:val="left" w:pos="0"/>
      </w:tabs>
      <w:ind w:left="3492"/>
      <w:jc w:val="both"/>
      <w:outlineLvl w:val="2"/>
    </w:pPr>
    <w:rPr>
      <w:b w:val="0"/>
      <w:i w:val="0"/>
      <w:strike w:val="0"/>
      <w:sz w:val="28"/>
      <w:szCs w:val="28"/>
    </w:rPr>
  </w:style>
  <w:style w:type="paragraph" w:styleId="4">
    <w:name w:val="heading 4"/>
    <w:basedOn w:val="a"/>
    <w:next w:val="a"/>
    <w:uiPriority w:val="99"/>
    <w:qFormat/>
    <w:rsid w:val="009B0A41"/>
    <w:pPr>
      <w:keepNext/>
      <w:numPr>
        <w:ilvl w:val="3"/>
        <w:numId w:val="1"/>
      </w:numPr>
      <w:tabs>
        <w:tab w:val="left" w:pos="0"/>
      </w:tabs>
      <w:spacing w:before="240" w:after="60"/>
      <w:ind w:left="864" w:hanging="864"/>
      <w:outlineLvl w:val="3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E420FC"/>
    <w:rPr>
      <w:rFonts w:ascii="Arial" w:hAnsi="Arial" w:cs="Arial"/>
      <w:b/>
      <w:kern w:val="1"/>
      <w:sz w:val="32"/>
      <w:szCs w:val="32"/>
      <w:lang w:eastAsia="ar-SA"/>
    </w:rPr>
  </w:style>
  <w:style w:type="character" w:customStyle="1" w:styleId="30">
    <w:name w:val="Заголовок 3 Знак"/>
    <w:basedOn w:val="a0"/>
    <w:link w:val="3"/>
    <w:uiPriority w:val="99"/>
    <w:rsid w:val="00E420FC"/>
    <w:rPr>
      <w:sz w:val="28"/>
      <w:szCs w:val="28"/>
      <w:lang w:eastAsia="ar-SA"/>
    </w:rPr>
  </w:style>
  <w:style w:type="paragraph" w:styleId="a3">
    <w:name w:val="Title"/>
    <w:basedOn w:val="a"/>
    <w:next w:val="a4"/>
    <w:qFormat/>
    <w:rsid w:val="009B0A41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4">
    <w:name w:val="Body Text"/>
    <w:basedOn w:val="a"/>
    <w:uiPriority w:val="99"/>
    <w:rsid w:val="009B0A41"/>
    <w:pPr>
      <w:spacing w:after="120"/>
    </w:pPr>
    <w:rPr>
      <w:b w:val="0"/>
      <w:i w:val="0"/>
      <w:strike w:val="0"/>
      <w:sz w:val="20"/>
      <w:szCs w:val="20"/>
    </w:rPr>
  </w:style>
  <w:style w:type="paragraph" w:styleId="a5">
    <w:name w:val="List"/>
    <w:basedOn w:val="a4"/>
    <w:rsid w:val="009B0A41"/>
    <w:rPr>
      <w:rFonts w:cs="Mangal"/>
    </w:rPr>
  </w:style>
  <w:style w:type="paragraph" w:customStyle="1" w:styleId="40">
    <w:name w:val="Название4"/>
    <w:basedOn w:val="a"/>
    <w:rsid w:val="009B0A41"/>
    <w:pPr>
      <w:suppressLineNumbers/>
      <w:spacing w:before="120" w:after="120"/>
    </w:pPr>
    <w:rPr>
      <w:rFonts w:cs="Mangal"/>
    </w:rPr>
  </w:style>
  <w:style w:type="paragraph" w:customStyle="1" w:styleId="41">
    <w:name w:val="Указатель4"/>
    <w:basedOn w:val="a"/>
    <w:rsid w:val="009B0A41"/>
    <w:pPr>
      <w:suppressLineNumbers/>
    </w:pPr>
    <w:rPr>
      <w:rFonts w:cs="Mangal"/>
    </w:rPr>
  </w:style>
  <w:style w:type="paragraph" w:customStyle="1" w:styleId="31">
    <w:name w:val="Название3"/>
    <w:basedOn w:val="a"/>
    <w:rsid w:val="009B0A41"/>
    <w:pPr>
      <w:suppressLineNumbers/>
      <w:spacing w:before="120" w:after="120"/>
    </w:pPr>
    <w:rPr>
      <w:rFonts w:cs="Mangal"/>
    </w:rPr>
  </w:style>
  <w:style w:type="paragraph" w:customStyle="1" w:styleId="32">
    <w:name w:val="Указатель3"/>
    <w:basedOn w:val="a"/>
    <w:rsid w:val="009B0A41"/>
    <w:pPr>
      <w:suppressLineNumbers/>
    </w:pPr>
    <w:rPr>
      <w:rFonts w:cs="Mangal"/>
    </w:rPr>
  </w:style>
  <w:style w:type="paragraph" w:customStyle="1" w:styleId="20">
    <w:name w:val="Название2"/>
    <w:basedOn w:val="a"/>
    <w:rsid w:val="009B0A41"/>
    <w:pPr>
      <w:suppressLineNumbers/>
      <w:spacing w:before="120" w:after="120"/>
    </w:pPr>
    <w:rPr>
      <w:rFonts w:cs="Mangal"/>
    </w:rPr>
  </w:style>
  <w:style w:type="paragraph" w:customStyle="1" w:styleId="21">
    <w:name w:val="Указатель2"/>
    <w:basedOn w:val="a"/>
    <w:rsid w:val="009B0A41"/>
    <w:pPr>
      <w:suppressLineNumbers/>
    </w:pPr>
    <w:rPr>
      <w:rFonts w:cs="Mangal"/>
    </w:rPr>
  </w:style>
  <w:style w:type="paragraph" w:customStyle="1" w:styleId="11">
    <w:name w:val="Название1"/>
    <w:basedOn w:val="a"/>
    <w:rsid w:val="009B0A41"/>
    <w:pPr>
      <w:suppressLineNumbers/>
      <w:spacing w:before="120" w:after="120"/>
    </w:pPr>
    <w:rPr>
      <w:rFonts w:cs="Mangal"/>
    </w:rPr>
  </w:style>
  <w:style w:type="paragraph" w:customStyle="1" w:styleId="12">
    <w:name w:val="Указатель1"/>
    <w:basedOn w:val="a"/>
    <w:rsid w:val="009B0A41"/>
    <w:pPr>
      <w:suppressLineNumbers/>
    </w:pPr>
    <w:rPr>
      <w:rFonts w:cs="Mangal"/>
    </w:rPr>
  </w:style>
  <w:style w:type="paragraph" w:styleId="a6">
    <w:name w:val="Balloon Text"/>
    <w:basedOn w:val="a"/>
    <w:uiPriority w:val="99"/>
    <w:rsid w:val="009B0A41"/>
    <w:rPr>
      <w:rFonts w:ascii="Tahoma" w:hAnsi="Tahoma" w:cs="Tahoma"/>
      <w:sz w:val="16"/>
      <w:szCs w:val="16"/>
    </w:rPr>
  </w:style>
  <w:style w:type="paragraph" w:customStyle="1" w:styleId="ConsPlusCell">
    <w:name w:val="ConsPlusCell"/>
    <w:rsid w:val="009B0A41"/>
    <w:pPr>
      <w:widowControl w:val="0"/>
      <w:suppressAutoHyphens/>
    </w:pPr>
    <w:rPr>
      <w:rFonts w:ascii="Arial" w:eastAsia="Arial" w:hAnsi="Arial" w:cs="Arial"/>
      <w:lang w:eastAsia="ar-SA"/>
    </w:rPr>
  </w:style>
  <w:style w:type="paragraph" w:customStyle="1" w:styleId="ConsPlusTitle">
    <w:name w:val="ConsPlusTitle"/>
    <w:rsid w:val="009B0A41"/>
    <w:pPr>
      <w:widowControl w:val="0"/>
      <w:suppressAutoHyphens/>
    </w:pPr>
    <w:rPr>
      <w:rFonts w:eastAsia="Arial"/>
      <w:b/>
      <w:sz w:val="24"/>
      <w:szCs w:val="24"/>
      <w:lang w:eastAsia="ar-SA"/>
    </w:rPr>
  </w:style>
  <w:style w:type="paragraph" w:styleId="a7">
    <w:name w:val="header"/>
    <w:basedOn w:val="a"/>
    <w:uiPriority w:val="99"/>
    <w:rsid w:val="009B0A41"/>
    <w:pPr>
      <w:widowControl w:val="0"/>
      <w:tabs>
        <w:tab w:val="center" w:pos="4153"/>
        <w:tab w:val="right" w:pos="8306"/>
      </w:tabs>
    </w:pPr>
    <w:rPr>
      <w:b w:val="0"/>
      <w:i w:val="0"/>
      <w:strike w:val="0"/>
      <w:sz w:val="20"/>
      <w:szCs w:val="20"/>
    </w:rPr>
  </w:style>
  <w:style w:type="paragraph" w:customStyle="1" w:styleId="ConsNormal">
    <w:name w:val="ConsNormal"/>
    <w:uiPriority w:val="99"/>
    <w:rsid w:val="009B0A41"/>
    <w:pPr>
      <w:widowControl w:val="0"/>
      <w:suppressAutoHyphens/>
      <w:ind w:firstLine="720"/>
    </w:pPr>
    <w:rPr>
      <w:rFonts w:ascii="Arial" w:eastAsia="Arial" w:hAnsi="Arial" w:cs="Arial"/>
      <w:lang w:eastAsia="ar-SA"/>
    </w:rPr>
  </w:style>
  <w:style w:type="paragraph" w:styleId="a8">
    <w:name w:val="Body Text Indent"/>
    <w:basedOn w:val="a"/>
    <w:link w:val="a9"/>
    <w:uiPriority w:val="99"/>
    <w:rsid w:val="009B0A41"/>
    <w:pPr>
      <w:ind w:left="360"/>
      <w:jc w:val="both"/>
    </w:pPr>
    <w:rPr>
      <w:b w:val="0"/>
      <w:i w:val="0"/>
      <w:strike w:val="0"/>
      <w:sz w:val="32"/>
      <w:szCs w:val="20"/>
    </w:rPr>
  </w:style>
  <w:style w:type="character" w:customStyle="1" w:styleId="a9">
    <w:name w:val="Основной текст с отступом Знак"/>
    <w:basedOn w:val="a0"/>
    <w:link w:val="a8"/>
    <w:uiPriority w:val="99"/>
    <w:rsid w:val="00E420FC"/>
    <w:rPr>
      <w:sz w:val="32"/>
      <w:lang w:eastAsia="ar-SA"/>
    </w:rPr>
  </w:style>
  <w:style w:type="paragraph" w:customStyle="1" w:styleId="ConsCell">
    <w:name w:val="ConsCell"/>
    <w:uiPriority w:val="99"/>
    <w:rsid w:val="009B0A41"/>
    <w:pPr>
      <w:widowControl w:val="0"/>
      <w:suppressAutoHyphens/>
    </w:pPr>
    <w:rPr>
      <w:rFonts w:ascii="Arial" w:eastAsia="Arial" w:hAnsi="Arial" w:cs="Arial"/>
      <w:lang w:eastAsia="ar-SA"/>
    </w:rPr>
  </w:style>
  <w:style w:type="paragraph" w:customStyle="1" w:styleId="ConsTitle">
    <w:name w:val="ConsTitle"/>
    <w:uiPriority w:val="99"/>
    <w:rsid w:val="009B0A41"/>
    <w:pPr>
      <w:widowControl w:val="0"/>
      <w:suppressAutoHyphens/>
    </w:pPr>
    <w:rPr>
      <w:rFonts w:ascii="Arial" w:eastAsia="Arial" w:hAnsi="Arial" w:cs="Arial"/>
      <w:b/>
      <w:sz w:val="16"/>
      <w:lang w:eastAsia="ar-SA"/>
    </w:rPr>
  </w:style>
  <w:style w:type="paragraph" w:customStyle="1" w:styleId="ConsNonformat">
    <w:name w:val="ConsNonformat"/>
    <w:uiPriority w:val="99"/>
    <w:rsid w:val="009B0A41"/>
    <w:pPr>
      <w:widowControl w:val="0"/>
      <w:suppressAutoHyphens/>
    </w:pPr>
    <w:rPr>
      <w:rFonts w:ascii="Courier New" w:eastAsia="Arial" w:hAnsi="Courier New" w:cs="Courier New"/>
      <w:lang w:eastAsia="ar-SA"/>
    </w:rPr>
  </w:style>
  <w:style w:type="paragraph" w:customStyle="1" w:styleId="ConsPlusNonformat">
    <w:name w:val="ConsPlusNonformat"/>
    <w:uiPriority w:val="99"/>
    <w:rsid w:val="009B0A41"/>
    <w:pPr>
      <w:widowControl w:val="0"/>
      <w:suppressAutoHyphens/>
    </w:pPr>
    <w:rPr>
      <w:rFonts w:ascii="Courier New" w:eastAsia="Arial" w:hAnsi="Courier New" w:cs="Courier New"/>
      <w:lang w:eastAsia="ar-SA"/>
    </w:rPr>
  </w:style>
  <w:style w:type="paragraph" w:customStyle="1" w:styleId="ConsPlusNormal">
    <w:name w:val="ConsPlusNormal"/>
    <w:rsid w:val="009B0A41"/>
    <w:pPr>
      <w:widowControl w:val="0"/>
      <w:suppressAutoHyphens/>
      <w:ind w:firstLine="720"/>
    </w:pPr>
    <w:rPr>
      <w:rFonts w:ascii="Arial" w:eastAsia="Arial" w:hAnsi="Arial" w:cs="Arial"/>
      <w:lang w:eastAsia="ar-SA"/>
    </w:rPr>
  </w:style>
  <w:style w:type="paragraph" w:styleId="aa">
    <w:name w:val="Normal (Web)"/>
    <w:basedOn w:val="a"/>
    <w:rsid w:val="009B0A41"/>
    <w:pPr>
      <w:spacing w:before="280" w:after="280"/>
    </w:pPr>
    <w:rPr>
      <w:b w:val="0"/>
      <w:i w:val="0"/>
      <w:strike w:val="0"/>
    </w:rPr>
  </w:style>
  <w:style w:type="paragraph" w:styleId="ab">
    <w:name w:val="footer"/>
    <w:basedOn w:val="a"/>
    <w:rsid w:val="009B0A41"/>
    <w:pPr>
      <w:widowControl w:val="0"/>
      <w:tabs>
        <w:tab w:val="center" w:pos="4677"/>
        <w:tab w:val="right" w:pos="9355"/>
      </w:tabs>
    </w:pPr>
    <w:rPr>
      <w:b w:val="0"/>
      <w:i w:val="0"/>
      <w:strike w:val="0"/>
      <w:sz w:val="20"/>
      <w:szCs w:val="20"/>
    </w:rPr>
  </w:style>
  <w:style w:type="paragraph" w:customStyle="1" w:styleId="13">
    <w:name w:val="Абзац списка1"/>
    <w:basedOn w:val="a"/>
    <w:rsid w:val="009B0A41"/>
    <w:pPr>
      <w:spacing w:after="200" w:line="276" w:lineRule="auto"/>
      <w:ind w:left="720"/>
    </w:pPr>
    <w:rPr>
      <w:rFonts w:ascii="Calibri" w:hAnsi="Calibri" w:cs="Calibri"/>
      <w:b w:val="0"/>
      <w:i w:val="0"/>
      <w:strike w:val="0"/>
      <w:sz w:val="22"/>
      <w:szCs w:val="22"/>
    </w:rPr>
  </w:style>
  <w:style w:type="paragraph" w:customStyle="1" w:styleId="ac">
    <w:name w:val="Обычный (паспорт)"/>
    <w:basedOn w:val="a"/>
    <w:rsid w:val="009B0A41"/>
    <w:pPr>
      <w:spacing w:before="120"/>
      <w:jc w:val="both"/>
    </w:pPr>
    <w:rPr>
      <w:rFonts w:eastAsia="Calibri"/>
      <w:b w:val="0"/>
      <w:i w:val="0"/>
      <w:strike w:val="0"/>
      <w:sz w:val="28"/>
      <w:szCs w:val="28"/>
    </w:rPr>
  </w:style>
  <w:style w:type="paragraph" w:styleId="ad">
    <w:name w:val="List Paragraph"/>
    <w:basedOn w:val="a"/>
    <w:qFormat/>
    <w:rsid w:val="009B0A41"/>
    <w:pPr>
      <w:spacing w:after="200" w:line="276" w:lineRule="auto"/>
      <w:ind w:left="720"/>
    </w:pPr>
    <w:rPr>
      <w:rFonts w:ascii="Calibri" w:hAnsi="Calibri" w:cs="Calibri"/>
      <w:b w:val="0"/>
      <w:i w:val="0"/>
      <w:strike w:val="0"/>
      <w:sz w:val="22"/>
      <w:szCs w:val="22"/>
    </w:rPr>
  </w:style>
  <w:style w:type="paragraph" w:customStyle="1" w:styleId="ae">
    <w:name w:val="Знак Знак Знак Знак Знак Знак Знак Знак Знак Знак Знак Знак Знак Знак Знак Знак Знак Знак Знак"/>
    <w:basedOn w:val="a"/>
    <w:rsid w:val="009B0A41"/>
    <w:pPr>
      <w:spacing w:before="280" w:after="280"/>
    </w:pPr>
    <w:rPr>
      <w:rFonts w:ascii="Tahoma" w:hAnsi="Tahoma" w:cs="Tahoma"/>
      <w:b w:val="0"/>
      <w:i w:val="0"/>
      <w:strike w:val="0"/>
      <w:sz w:val="20"/>
      <w:szCs w:val="20"/>
      <w:lang w:val="en-US"/>
    </w:rPr>
  </w:style>
  <w:style w:type="paragraph" w:customStyle="1" w:styleId="af">
    <w:name w:val="Знак Знак Знак Знак"/>
    <w:basedOn w:val="a"/>
    <w:rsid w:val="009B0A41"/>
    <w:pPr>
      <w:widowControl w:val="0"/>
      <w:tabs>
        <w:tab w:val="left" w:pos="360"/>
      </w:tabs>
      <w:spacing w:after="160" w:line="240" w:lineRule="exact"/>
      <w:jc w:val="center"/>
    </w:pPr>
    <w:rPr>
      <w:strike w:val="0"/>
      <w:sz w:val="28"/>
      <w:szCs w:val="20"/>
      <w:lang w:val="en-GB"/>
    </w:rPr>
  </w:style>
  <w:style w:type="paragraph" w:customStyle="1" w:styleId="Default">
    <w:name w:val="Default"/>
    <w:rsid w:val="009B0A41"/>
    <w:pPr>
      <w:suppressAutoHyphens/>
    </w:pPr>
    <w:rPr>
      <w:rFonts w:eastAsia="Arial"/>
      <w:color w:val="000000"/>
      <w:sz w:val="24"/>
      <w:szCs w:val="24"/>
      <w:lang w:eastAsia="ar-SA"/>
    </w:rPr>
  </w:style>
  <w:style w:type="paragraph" w:customStyle="1" w:styleId="ListParagraph">
    <w:name w:val="List Paragraph*"/>
    <w:basedOn w:val="a"/>
    <w:rsid w:val="009B0A41"/>
    <w:pPr>
      <w:ind w:left="720"/>
    </w:pPr>
    <w:rPr>
      <w:rFonts w:eastAsia="Calibri"/>
      <w:b w:val="0"/>
      <w:i w:val="0"/>
      <w:strike w:val="0"/>
      <w:sz w:val="20"/>
      <w:szCs w:val="20"/>
    </w:rPr>
  </w:style>
  <w:style w:type="paragraph" w:customStyle="1" w:styleId="210">
    <w:name w:val="Основной текст 21"/>
    <w:basedOn w:val="a"/>
    <w:rsid w:val="009B0A41"/>
    <w:pPr>
      <w:widowControl w:val="0"/>
      <w:jc w:val="both"/>
    </w:pPr>
    <w:rPr>
      <w:b w:val="0"/>
      <w:i w:val="0"/>
      <w:strike w:val="0"/>
      <w:szCs w:val="20"/>
    </w:rPr>
  </w:style>
  <w:style w:type="paragraph" w:customStyle="1" w:styleId="font5">
    <w:name w:val="font5"/>
    <w:basedOn w:val="a"/>
    <w:rsid w:val="009B0A41"/>
    <w:pPr>
      <w:spacing w:before="280" w:after="280"/>
    </w:pPr>
    <w:rPr>
      <w:b w:val="0"/>
      <w:i w:val="0"/>
      <w:strike w:val="0"/>
      <w:sz w:val="21"/>
      <w:szCs w:val="21"/>
    </w:rPr>
  </w:style>
  <w:style w:type="paragraph" w:customStyle="1" w:styleId="font6">
    <w:name w:val="font6"/>
    <w:basedOn w:val="a"/>
    <w:rsid w:val="009B0A41"/>
    <w:pPr>
      <w:spacing w:before="280" w:after="280"/>
    </w:pPr>
    <w:rPr>
      <w:i w:val="0"/>
      <w:strike w:val="0"/>
      <w:color w:val="FF0000"/>
      <w:sz w:val="23"/>
      <w:szCs w:val="23"/>
    </w:rPr>
  </w:style>
  <w:style w:type="paragraph" w:customStyle="1" w:styleId="xl65">
    <w:name w:val="xl65"/>
    <w:basedOn w:val="a"/>
    <w:rsid w:val="009B0A4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b w:val="0"/>
      <w:i w:val="0"/>
      <w:strike w:val="0"/>
      <w:sz w:val="21"/>
      <w:szCs w:val="21"/>
    </w:rPr>
  </w:style>
  <w:style w:type="paragraph" w:customStyle="1" w:styleId="xl66">
    <w:name w:val="xl66"/>
    <w:basedOn w:val="a"/>
    <w:rsid w:val="009B0A4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b w:val="0"/>
      <w:i w:val="0"/>
      <w:strike w:val="0"/>
      <w:sz w:val="21"/>
      <w:szCs w:val="21"/>
    </w:rPr>
  </w:style>
  <w:style w:type="paragraph" w:customStyle="1" w:styleId="xl67">
    <w:name w:val="xl67"/>
    <w:basedOn w:val="a"/>
    <w:rsid w:val="009B0A4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i w:val="0"/>
      <w:strike w:val="0"/>
      <w:sz w:val="21"/>
      <w:szCs w:val="21"/>
    </w:rPr>
  </w:style>
  <w:style w:type="paragraph" w:customStyle="1" w:styleId="xl68">
    <w:name w:val="xl68"/>
    <w:basedOn w:val="a"/>
    <w:rsid w:val="009B0A4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i w:val="0"/>
      <w:strike w:val="0"/>
      <w:sz w:val="21"/>
      <w:szCs w:val="21"/>
    </w:rPr>
  </w:style>
  <w:style w:type="paragraph" w:customStyle="1" w:styleId="xl69">
    <w:name w:val="xl69"/>
    <w:basedOn w:val="a"/>
    <w:rsid w:val="009B0A4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i w:val="0"/>
      <w:strike w:val="0"/>
      <w:sz w:val="18"/>
      <w:szCs w:val="18"/>
    </w:rPr>
  </w:style>
  <w:style w:type="paragraph" w:customStyle="1" w:styleId="xl70">
    <w:name w:val="xl70"/>
    <w:basedOn w:val="a"/>
    <w:rsid w:val="009B0A4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b w:val="0"/>
      <w:i w:val="0"/>
      <w:strike w:val="0"/>
      <w:sz w:val="17"/>
      <w:szCs w:val="17"/>
    </w:rPr>
  </w:style>
  <w:style w:type="paragraph" w:customStyle="1" w:styleId="xl71">
    <w:name w:val="xl71"/>
    <w:basedOn w:val="a"/>
    <w:rsid w:val="009B0A4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b w:val="0"/>
      <w:i w:val="0"/>
      <w:strike w:val="0"/>
      <w:sz w:val="17"/>
      <w:szCs w:val="17"/>
    </w:rPr>
  </w:style>
  <w:style w:type="paragraph" w:customStyle="1" w:styleId="xl72">
    <w:name w:val="xl72"/>
    <w:basedOn w:val="a"/>
    <w:rsid w:val="009B0A4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b w:val="0"/>
      <w:i w:val="0"/>
      <w:strike w:val="0"/>
      <w:sz w:val="19"/>
      <w:szCs w:val="19"/>
    </w:rPr>
  </w:style>
  <w:style w:type="paragraph" w:customStyle="1" w:styleId="xl73">
    <w:name w:val="xl73"/>
    <w:basedOn w:val="a"/>
    <w:rsid w:val="009B0A4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b w:val="0"/>
      <w:i w:val="0"/>
      <w:strike w:val="0"/>
    </w:rPr>
  </w:style>
  <w:style w:type="paragraph" w:customStyle="1" w:styleId="xl74">
    <w:name w:val="xl74"/>
    <w:basedOn w:val="a"/>
    <w:rsid w:val="009B0A4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b w:val="0"/>
      <w:i w:val="0"/>
      <w:strike w:val="0"/>
      <w:sz w:val="21"/>
      <w:szCs w:val="21"/>
    </w:rPr>
  </w:style>
  <w:style w:type="paragraph" w:customStyle="1" w:styleId="xl75">
    <w:name w:val="xl75"/>
    <w:basedOn w:val="a"/>
    <w:rsid w:val="009B0A4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b w:val="0"/>
      <w:i w:val="0"/>
      <w:strike w:val="0"/>
      <w:sz w:val="17"/>
      <w:szCs w:val="17"/>
    </w:rPr>
  </w:style>
  <w:style w:type="paragraph" w:customStyle="1" w:styleId="xl76">
    <w:name w:val="xl76"/>
    <w:basedOn w:val="a"/>
    <w:rsid w:val="009B0A4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b w:val="0"/>
      <w:i w:val="0"/>
      <w:strike w:val="0"/>
      <w:sz w:val="16"/>
      <w:szCs w:val="16"/>
    </w:rPr>
  </w:style>
  <w:style w:type="paragraph" w:customStyle="1" w:styleId="xl77">
    <w:name w:val="xl77"/>
    <w:basedOn w:val="a"/>
    <w:rsid w:val="009B0A4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b w:val="0"/>
      <w:i w:val="0"/>
      <w:strike w:val="0"/>
      <w:sz w:val="16"/>
      <w:szCs w:val="16"/>
    </w:rPr>
  </w:style>
  <w:style w:type="paragraph" w:customStyle="1" w:styleId="xl78">
    <w:name w:val="xl78"/>
    <w:basedOn w:val="a"/>
    <w:rsid w:val="009B0A4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b w:val="0"/>
      <w:i w:val="0"/>
      <w:strike w:val="0"/>
      <w:sz w:val="17"/>
      <w:szCs w:val="17"/>
    </w:rPr>
  </w:style>
  <w:style w:type="paragraph" w:customStyle="1" w:styleId="xl79">
    <w:name w:val="xl79"/>
    <w:basedOn w:val="a"/>
    <w:rsid w:val="009B0A4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b w:val="0"/>
      <w:i w:val="0"/>
      <w:strike w:val="0"/>
      <w:sz w:val="16"/>
      <w:szCs w:val="16"/>
    </w:rPr>
  </w:style>
  <w:style w:type="paragraph" w:customStyle="1" w:styleId="xl80">
    <w:name w:val="xl80"/>
    <w:basedOn w:val="a"/>
    <w:rsid w:val="009B0A4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b w:val="0"/>
      <w:i w:val="0"/>
      <w:strike w:val="0"/>
      <w:sz w:val="17"/>
      <w:szCs w:val="17"/>
    </w:rPr>
  </w:style>
  <w:style w:type="paragraph" w:customStyle="1" w:styleId="xl81">
    <w:name w:val="xl81"/>
    <w:basedOn w:val="a"/>
    <w:rsid w:val="009B0A4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b w:val="0"/>
      <w:i w:val="0"/>
      <w:strike w:val="0"/>
      <w:sz w:val="17"/>
      <w:szCs w:val="17"/>
    </w:rPr>
  </w:style>
  <w:style w:type="paragraph" w:customStyle="1" w:styleId="xl82">
    <w:name w:val="xl82"/>
    <w:basedOn w:val="a"/>
    <w:rsid w:val="009B0A4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b w:val="0"/>
      <w:i w:val="0"/>
      <w:strike w:val="0"/>
      <w:sz w:val="16"/>
      <w:szCs w:val="16"/>
    </w:rPr>
  </w:style>
  <w:style w:type="paragraph" w:customStyle="1" w:styleId="xl83">
    <w:name w:val="xl83"/>
    <w:basedOn w:val="a"/>
    <w:rsid w:val="009B0A4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b w:val="0"/>
      <w:i w:val="0"/>
      <w:strike w:val="0"/>
      <w:sz w:val="19"/>
      <w:szCs w:val="19"/>
    </w:rPr>
  </w:style>
  <w:style w:type="paragraph" w:customStyle="1" w:styleId="xl84">
    <w:name w:val="xl84"/>
    <w:basedOn w:val="a"/>
    <w:rsid w:val="009B0A4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b w:val="0"/>
      <w:i w:val="0"/>
      <w:strike w:val="0"/>
    </w:rPr>
  </w:style>
  <w:style w:type="paragraph" w:customStyle="1" w:styleId="xl85">
    <w:name w:val="xl85"/>
    <w:basedOn w:val="a"/>
    <w:rsid w:val="009B0A41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i w:val="0"/>
      <w:strike w:val="0"/>
      <w:sz w:val="21"/>
      <w:szCs w:val="21"/>
    </w:rPr>
  </w:style>
  <w:style w:type="paragraph" w:customStyle="1" w:styleId="xl86">
    <w:name w:val="xl86"/>
    <w:basedOn w:val="a"/>
    <w:rsid w:val="009B0A41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i w:val="0"/>
      <w:strike w:val="0"/>
      <w:sz w:val="21"/>
      <w:szCs w:val="21"/>
    </w:rPr>
  </w:style>
  <w:style w:type="paragraph" w:customStyle="1" w:styleId="xl87">
    <w:name w:val="xl87"/>
    <w:basedOn w:val="a"/>
    <w:rsid w:val="009B0A41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b w:val="0"/>
      <w:i w:val="0"/>
      <w:strike w:val="0"/>
      <w:sz w:val="21"/>
      <w:szCs w:val="21"/>
    </w:rPr>
  </w:style>
  <w:style w:type="paragraph" w:customStyle="1" w:styleId="xl88">
    <w:name w:val="xl88"/>
    <w:basedOn w:val="a"/>
    <w:rsid w:val="009B0A41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i w:val="0"/>
      <w:strike w:val="0"/>
    </w:rPr>
  </w:style>
  <w:style w:type="paragraph" w:customStyle="1" w:styleId="xl89">
    <w:name w:val="xl89"/>
    <w:basedOn w:val="a"/>
    <w:rsid w:val="009B0A41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280" w:after="280"/>
      <w:jc w:val="center"/>
    </w:pPr>
    <w:rPr>
      <w:i w:val="0"/>
      <w:strike w:val="0"/>
    </w:rPr>
  </w:style>
  <w:style w:type="paragraph" w:customStyle="1" w:styleId="xl90">
    <w:name w:val="xl90"/>
    <w:basedOn w:val="a"/>
    <w:rsid w:val="009B0A4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280" w:after="280"/>
      <w:jc w:val="center"/>
    </w:pPr>
    <w:rPr>
      <w:b w:val="0"/>
      <w:i w:val="0"/>
      <w:strike w:val="0"/>
      <w:sz w:val="17"/>
      <w:szCs w:val="17"/>
    </w:rPr>
  </w:style>
  <w:style w:type="paragraph" w:customStyle="1" w:styleId="xl91">
    <w:name w:val="xl91"/>
    <w:basedOn w:val="a"/>
    <w:rsid w:val="009B0A4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280" w:after="280"/>
      <w:jc w:val="center"/>
    </w:pPr>
    <w:rPr>
      <w:b w:val="0"/>
      <w:i w:val="0"/>
      <w:strike w:val="0"/>
      <w:sz w:val="19"/>
      <w:szCs w:val="19"/>
    </w:rPr>
  </w:style>
  <w:style w:type="paragraph" w:customStyle="1" w:styleId="xl92">
    <w:name w:val="xl92"/>
    <w:basedOn w:val="a"/>
    <w:rsid w:val="009B0A4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280" w:after="280"/>
      <w:jc w:val="center"/>
    </w:pPr>
    <w:rPr>
      <w:b w:val="0"/>
      <w:i w:val="0"/>
      <w:strike w:val="0"/>
    </w:rPr>
  </w:style>
  <w:style w:type="paragraph" w:customStyle="1" w:styleId="xl93">
    <w:name w:val="xl93"/>
    <w:basedOn w:val="a"/>
    <w:rsid w:val="009B0A4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280" w:after="280"/>
      <w:jc w:val="center"/>
    </w:pPr>
    <w:rPr>
      <w:b w:val="0"/>
      <w:i w:val="0"/>
      <w:strike w:val="0"/>
      <w:sz w:val="17"/>
      <w:szCs w:val="17"/>
    </w:rPr>
  </w:style>
  <w:style w:type="paragraph" w:customStyle="1" w:styleId="xl94">
    <w:name w:val="xl94"/>
    <w:basedOn w:val="a"/>
    <w:rsid w:val="009B0A4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280" w:after="280"/>
      <w:jc w:val="center"/>
    </w:pPr>
    <w:rPr>
      <w:b w:val="0"/>
      <w:i w:val="0"/>
      <w:strike w:val="0"/>
      <w:sz w:val="19"/>
      <w:szCs w:val="19"/>
    </w:rPr>
  </w:style>
  <w:style w:type="paragraph" w:customStyle="1" w:styleId="xl95">
    <w:name w:val="xl95"/>
    <w:basedOn w:val="a"/>
    <w:rsid w:val="009B0A4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280" w:after="280"/>
      <w:jc w:val="center"/>
    </w:pPr>
    <w:rPr>
      <w:b w:val="0"/>
      <w:i w:val="0"/>
      <w:strike w:val="0"/>
    </w:rPr>
  </w:style>
  <w:style w:type="paragraph" w:customStyle="1" w:styleId="xl96">
    <w:name w:val="xl96"/>
    <w:basedOn w:val="a"/>
    <w:rsid w:val="009B0A41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280" w:after="280"/>
    </w:pPr>
    <w:rPr>
      <w:b w:val="0"/>
      <w:i w:val="0"/>
      <w:strike w:val="0"/>
      <w:sz w:val="21"/>
      <w:szCs w:val="21"/>
    </w:rPr>
  </w:style>
  <w:style w:type="paragraph" w:customStyle="1" w:styleId="xl97">
    <w:name w:val="xl97"/>
    <w:basedOn w:val="a"/>
    <w:rsid w:val="009B0A41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280" w:after="280"/>
      <w:jc w:val="center"/>
    </w:pPr>
    <w:rPr>
      <w:b w:val="0"/>
      <w:i w:val="0"/>
      <w:strike w:val="0"/>
      <w:sz w:val="17"/>
      <w:szCs w:val="17"/>
    </w:rPr>
  </w:style>
  <w:style w:type="paragraph" w:customStyle="1" w:styleId="xl98">
    <w:name w:val="xl98"/>
    <w:basedOn w:val="a"/>
    <w:rsid w:val="009B0A41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280" w:after="280"/>
      <w:jc w:val="center"/>
    </w:pPr>
    <w:rPr>
      <w:b w:val="0"/>
      <w:i w:val="0"/>
      <w:strike w:val="0"/>
      <w:sz w:val="17"/>
      <w:szCs w:val="17"/>
    </w:rPr>
  </w:style>
  <w:style w:type="paragraph" w:customStyle="1" w:styleId="xl99">
    <w:name w:val="xl99"/>
    <w:basedOn w:val="a"/>
    <w:rsid w:val="009B0A41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280" w:after="280"/>
      <w:jc w:val="center"/>
    </w:pPr>
    <w:rPr>
      <w:b w:val="0"/>
      <w:i w:val="0"/>
      <w:strike w:val="0"/>
      <w:sz w:val="16"/>
      <w:szCs w:val="16"/>
    </w:rPr>
  </w:style>
  <w:style w:type="paragraph" w:customStyle="1" w:styleId="xl100">
    <w:name w:val="xl100"/>
    <w:basedOn w:val="a"/>
    <w:rsid w:val="009B0A41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8" w:space="0" w:color="000000"/>
      </w:pBdr>
      <w:spacing w:before="280" w:after="280"/>
      <w:jc w:val="center"/>
    </w:pPr>
    <w:rPr>
      <w:b w:val="0"/>
      <w:i w:val="0"/>
      <w:strike w:val="0"/>
      <w:sz w:val="17"/>
      <w:szCs w:val="17"/>
    </w:rPr>
  </w:style>
  <w:style w:type="paragraph" w:customStyle="1" w:styleId="xl101">
    <w:name w:val="xl101"/>
    <w:basedOn w:val="a"/>
    <w:rsid w:val="009B0A4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b w:val="0"/>
      <w:i w:val="0"/>
      <w:strike w:val="0"/>
      <w:sz w:val="19"/>
      <w:szCs w:val="19"/>
    </w:rPr>
  </w:style>
  <w:style w:type="paragraph" w:customStyle="1" w:styleId="xl102">
    <w:name w:val="xl102"/>
    <w:basedOn w:val="a"/>
    <w:rsid w:val="009B0A41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i w:val="0"/>
      <w:strike w:val="0"/>
      <w:sz w:val="19"/>
      <w:szCs w:val="19"/>
    </w:rPr>
  </w:style>
  <w:style w:type="paragraph" w:customStyle="1" w:styleId="xl103">
    <w:name w:val="xl103"/>
    <w:basedOn w:val="a"/>
    <w:rsid w:val="009B0A41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b w:val="0"/>
      <w:i w:val="0"/>
      <w:strike w:val="0"/>
      <w:sz w:val="19"/>
      <w:szCs w:val="19"/>
    </w:rPr>
  </w:style>
  <w:style w:type="paragraph" w:customStyle="1" w:styleId="xl104">
    <w:name w:val="xl104"/>
    <w:basedOn w:val="a"/>
    <w:rsid w:val="009B0A41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b w:val="0"/>
      <w:i w:val="0"/>
      <w:strike w:val="0"/>
      <w:sz w:val="16"/>
      <w:szCs w:val="16"/>
    </w:rPr>
  </w:style>
  <w:style w:type="paragraph" w:customStyle="1" w:styleId="xl105">
    <w:name w:val="xl105"/>
    <w:basedOn w:val="a"/>
    <w:rsid w:val="009B0A41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280" w:after="280"/>
      <w:jc w:val="center"/>
    </w:pPr>
    <w:rPr>
      <w:b w:val="0"/>
      <w:i w:val="0"/>
      <w:strike w:val="0"/>
      <w:sz w:val="19"/>
      <w:szCs w:val="19"/>
    </w:rPr>
  </w:style>
  <w:style w:type="paragraph" w:customStyle="1" w:styleId="xl106">
    <w:name w:val="xl106"/>
    <w:basedOn w:val="a"/>
    <w:rsid w:val="009B0A41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280" w:after="280"/>
      <w:jc w:val="center"/>
    </w:pPr>
    <w:rPr>
      <w:b w:val="0"/>
      <w:i w:val="0"/>
      <w:strike w:val="0"/>
      <w:sz w:val="19"/>
      <w:szCs w:val="19"/>
    </w:rPr>
  </w:style>
  <w:style w:type="paragraph" w:customStyle="1" w:styleId="xl107">
    <w:name w:val="xl107"/>
    <w:basedOn w:val="a"/>
    <w:rsid w:val="009B0A41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280" w:after="280"/>
      <w:jc w:val="center"/>
    </w:pPr>
    <w:rPr>
      <w:b w:val="0"/>
      <w:i w:val="0"/>
      <w:strike w:val="0"/>
      <w:sz w:val="16"/>
      <w:szCs w:val="16"/>
    </w:rPr>
  </w:style>
  <w:style w:type="paragraph" w:customStyle="1" w:styleId="xl108">
    <w:name w:val="xl108"/>
    <w:basedOn w:val="a"/>
    <w:rsid w:val="009B0A41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8" w:space="0" w:color="000000"/>
      </w:pBdr>
      <w:spacing w:before="280" w:after="280"/>
      <w:jc w:val="center"/>
    </w:pPr>
    <w:rPr>
      <w:b w:val="0"/>
      <w:i w:val="0"/>
      <w:strike w:val="0"/>
      <w:sz w:val="19"/>
      <w:szCs w:val="19"/>
    </w:rPr>
  </w:style>
  <w:style w:type="paragraph" w:customStyle="1" w:styleId="xl109">
    <w:name w:val="xl109"/>
    <w:basedOn w:val="a"/>
    <w:rsid w:val="009B0A41"/>
    <w:pPr>
      <w:pBdr>
        <w:top w:val="single" w:sz="8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i w:val="0"/>
      <w:strike w:val="0"/>
      <w:sz w:val="21"/>
      <w:szCs w:val="21"/>
    </w:rPr>
  </w:style>
  <w:style w:type="paragraph" w:customStyle="1" w:styleId="xl110">
    <w:name w:val="xl110"/>
    <w:basedOn w:val="a"/>
    <w:rsid w:val="009B0A41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b w:val="0"/>
      <w:i w:val="0"/>
      <w:strike w:val="0"/>
      <w:sz w:val="21"/>
      <w:szCs w:val="21"/>
    </w:rPr>
  </w:style>
  <w:style w:type="paragraph" w:customStyle="1" w:styleId="xl111">
    <w:name w:val="xl111"/>
    <w:basedOn w:val="a"/>
    <w:rsid w:val="009B0A41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i w:val="0"/>
      <w:strike w:val="0"/>
      <w:sz w:val="18"/>
      <w:szCs w:val="18"/>
    </w:rPr>
  </w:style>
  <w:style w:type="paragraph" w:customStyle="1" w:styleId="xl112">
    <w:name w:val="xl112"/>
    <w:basedOn w:val="a"/>
    <w:rsid w:val="009B0A41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280" w:after="280"/>
      <w:jc w:val="center"/>
    </w:pPr>
    <w:rPr>
      <w:i w:val="0"/>
      <w:strike w:val="0"/>
      <w:sz w:val="18"/>
      <w:szCs w:val="18"/>
    </w:rPr>
  </w:style>
  <w:style w:type="paragraph" w:customStyle="1" w:styleId="xl113">
    <w:name w:val="xl113"/>
    <w:basedOn w:val="a"/>
    <w:rsid w:val="009B0A41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280" w:after="280"/>
      <w:jc w:val="center"/>
    </w:pPr>
    <w:rPr>
      <w:b w:val="0"/>
      <w:i w:val="0"/>
      <w:strike w:val="0"/>
      <w:sz w:val="17"/>
      <w:szCs w:val="17"/>
    </w:rPr>
  </w:style>
  <w:style w:type="paragraph" w:customStyle="1" w:styleId="xl114">
    <w:name w:val="xl114"/>
    <w:basedOn w:val="a"/>
    <w:rsid w:val="009B0A41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280" w:after="280"/>
      <w:jc w:val="center"/>
    </w:pPr>
    <w:rPr>
      <w:b w:val="0"/>
      <w:i w:val="0"/>
      <w:strike w:val="0"/>
      <w:sz w:val="17"/>
      <w:szCs w:val="17"/>
    </w:rPr>
  </w:style>
  <w:style w:type="paragraph" w:customStyle="1" w:styleId="xl115">
    <w:name w:val="xl115"/>
    <w:basedOn w:val="a"/>
    <w:rsid w:val="009B0A41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280" w:after="280"/>
      <w:jc w:val="center"/>
    </w:pPr>
    <w:rPr>
      <w:i w:val="0"/>
      <w:strike w:val="0"/>
      <w:sz w:val="19"/>
      <w:szCs w:val="19"/>
    </w:rPr>
  </w:style>
  <w:style w:type="paragraph" w:customStyle="1" w:styleId="xl116">
    <w:name w:val="xl116"/>
    <w:basedOn w:val="a"/>
    <w:rsid w:val="009B0A41"/>
    <w:pPr>
      <w:pBdr>
        <w:left w:val="single" w:sz="4" w:space="0" w:color="000000"/>
        <w:bottom w:val="single" w:sz="8" w:space="0" w:color="000000"/>
        <w:right w:val="single" w:sz="4" w:space="0" w:color="000000"/>
      </w:pBdr>
      <w:spacing w:before="280" w:after="280"/>
    </w:pPr>
    <w:rPr>
      <w:b w:val="0"/>
      <w:i w:val="0"/>
      <w:strike w:val="0"/>
      <w:sz w:val="21"/>
      <w:szCs w:val="21"/>
    </w:rPr>
  </w:style>
  <w:style w:type="paragraph" w:customStyle="1" w:styleId="xl117">
    <w:name w:val="xl117"/>
    <w:basedOn w:val="a"/>
    <w:rsid w:val="009B0A41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8" w:space="0" w:color="000000"/>
      </w:pBdr>
      <w:spacing w:before="280" w:after="280"/>
      <w:jc w:val="center"/>
    </w:pPr>
    <w:rPr>
      <w:b w:val="0"/>
      <w:i w:val="0"/>
      <w:strike w:val="0"/>
      <w:sz w:val="17"/>
      <w:szCs w:val="17"/>
    </w:rPr>
  </w:style>
  <w:style w:type="paragraph" w:customStyle="1" w:styleId="xl118">
    <w:name w:val="xl118"/>
    <w:basedOn w:val="a"/>
    <w:rsid w:val="009B0A41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280" w:after="280"/>
    </w:pPr>
    <w:rPr>
      <w:b w:val="0"/>
      <w:i w:val="0"/>
      <w:strike w:val="0"/>
      <w:sz w:val="21"/>
      <w:szCs w:val="21"/>
    </w:rPr>
  </w:style>
  <w:style w:type="paragraph" w:customStyle="1" w:styleId="xl119">
    <w:name w:val="xl119"/>
    <w:basedOn w:val="a"/>
    <w:rsid w:val="009B0A41"/>
    <w:pPr>
      <w:pBdr>
        <w:left w:val="single" w:sz="4" w:space="0" w:color="000000"/>
        <w:right w:val="single" w:sz="4" w:space="0" w:color="000000"/>
      </w:pBdr>
      <w:spacing w:before="280" w:after="280"/>
    </w:pPr>
    <w:rPr>
      <w:b w:val="0"/>
      <w:i w:val="0"/>
      <w:strike w:val="0"/>
      <w:sz w:val="21"/>
      <w:szCs w:val="21"/>
    </w:rPr>
  </w:style>
  <w:style w:type="paragraph" w:customStyle="1" w:styleId="xl120">
    <w:name w:val="xl120"/>
    <w:basedOn w:val="a"/>
    <w:rsid w:val="009B0A41"/>
    <w:pPr>
      <w:pBdr>
        <w:left w:val="single" w:sz="4" w:space="0" w:color="000000"/>
        <w:bottom w:val="single" w:sz="8" w:space="0" w:color="000000"/>
        <w:right w:val="single" w:sz="4" w:space="0" w:color="000000"/>
      </w:pBdr>
      <w:spacing w:before="280" w:after="280"/>
    </w:pPr>
    <w:rPr>
      <w:b w:val="0"/>
      <w:i w:val="0"/>
      <w:strike w:val="0"/>
      <w:sz w:val="21"/>
      <w:szCs w:val="21"/>
    </w:rPr>
  </w:style>
  <w:style w:type="paragraph" w:customStyle="1" w:styleId="xl121">
    <w:name w:val="xl121"/>
    <w:basedOn w:val="a"/>
    <w:rsid w:val="009B0A41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b w:val="0"/>
      <w:i w:val="0"/>
      <w:strike w:val="0"/>
      <w:sz w:val="21"/>
      <w:szCs w:val="21"/>
    </w:rPr>
  </w:style>
  <w:style w:type="paragraph" w:customStyle="1" w:styleId="xl122">
    <w:name w:val="xl122"/>
    <w:basedOn w:val="a"/>
    <w:rsid w:val="009B0A41"/>
    <w:pPr>
      <w:pBdr>
        <w:left w:val="single" w:sz="4" w:space="0" w:color="000000"/>
        <w:right w:val="single" w:sz="4" w:space="0" w:color="000000"/>
      </w:pBdr>
      <w:spacing w:before="280" w:after="280"/>
    </w:pPr>
    <w:rPr>
      <w:b w:val="0"/>
      <w:i w:val="0"/>
      <w:strike w:val="0"/>
      <w:sz w:val="23"/>
      <w:szCs w:val="23"/>
    </w:rPr>
  </w:style>
  <w:style w:type="paragraph" w:customStyle="1" w:styleId="xl123">
    <w:name w:val="xl123"/>
    <w:basedOn w:val="a"/>
    <w:rsid w:val="009B0A41"/>
    <w:pPr>
      <w:pBdr>
        <w:left w:val="single" w:sz="4" w:space="0" w:color="000000"/>
        <w:bottom w:val="single" w:sz="8" w:space="0" w:color="000000"/>
        <w:right w:val="single" w:sz="4" w:space="0" w:color="000000"/>
      </w:pBdr>
      <w:spacing w:before="280" w:after="280"/>
    </w:pPr>
    <w:rPr>
      <w:b w:val="0"/>
      <w:i w:val="0"/>
      <w:strike w:val="0"/>
      <w:sz w:val="23"/>
      <w:szCs w:val="23"/>
    </w:rPr>
  </w:style>
  <w:style w:type="paragraph" w:customStyle="1" w:styleId="xl124">
    <w:name w:val="xl124"/>
    <w:basedOn w:val="a"/>
    <w:rsid w:val="009B0A41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280" w:after="280"/>
    </w:pPr>
    <w:rPr>
      <w:b w:val="0"/>
      <w:i w:val="0"/>
      <w:strike w:val="0"/>
      <w:sz w:val="23"/>
      <w:szCs w:val="23"/>
    </w:rPr>
  </w:style>
  <w:style w:type="paragraph" w:customStyle="1" w:styleId="xl125">
    <w:name w:val="xl125"/>
    <w:basedOn w:val="a"/>
    <w:rsid w:val="009B0A41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b w:val="0"/>
      <w:i w:val="0"/>
      <w:strike w:val="0"/>
      <w:sz w:val="23"/>
      <w:szCs w:val="23"/>
    </w:rPr>
  </w:style>
  <w:style w:type="paragraph" w:customStyle="1" w:styleId="xl126">
    <w:name w:val="xl126"/>
    <w:basedOn w:val="a"/>
    <w:rsid w:val="009B0A41"/>
    <w:pPr>
      <w:pBdr>
        <w:top w:val="single" w:sz="4" w:space="0" w:color="000000"/>
        <w:left w:val="single" w:sz="8" w:space="0" w:color="000000"/>
        <w:right w:val="single" w:sz="4" w:space="0" w:color="000000"/>
      </w:pBdr>
      <w:spacing w:before="280" w:after="280"/>
      <w:jc w:val="center"/>
    </w:pPr>
    <w:rPr>
      <w:b w:val="0"/>
      <w:i w:val="0"/>
      <w:strike w:val="0"/>
      <w:sz w:val="21"/>
      <w:szCs w:val="21"/>
    </w:rPr>
  </w:style>
  <w:style w:type="paragraph" w:customStyle="1" w:styleId="xl127">
    <w:name w:val="xl127"/>
    <w:basedOn w:val="a"/>
    <w:rsid w:val="009B0A41"/>
    <w:pPr>
      <w:pBdr>
        <w:left w:val="single" w:sz="8" w:space="0" w:color="000000"/>
        <w:right w:val="single" w:sz="4" w:space="0" w:color="000000"/>
      </w:pBdr>
      <w:spacing w:before="280" w:after="280"/>
      <w:jc w:val="center"/>
    </w:pPr>
    <w:rPr>
      <w:b w:val="0"/>
      <w:i w:val="0"/>
      <w:strike w:val="0"/>
      <w:sz w:val="21"/>
      <w:szCs w:val="21"/>
    </w:rPr>
  </w:style>
  <w:style w:type="paragraph" w:customStyle="1" w:styleId="xl128">
    <w:name w:val="xl128"/>
    <w:basedOn w:val="a"/>
    <w:rsid w:val="009B0A41"/>
    <w:pPr>
      <w:pBdr>
        <w:left w:val="single" w:sz="8" w:space="0" w:color="000000"/>
        <w:bottom w:val="single" w:sz="8" w:space="0" w:color="000000"/>
        <w:right w:val="single" w:sz="4" w:space="0" w:color="000000"/>
      </w:pBdr>
      <w:spacing w:before="280" w:after="280"/>
      <w:jc w:val="center"/>
    </w:pPr>
    <w:rPr>
      <w:b w:val="0"/>
      <w:i w:val="0"/>
      <w:strike w:val="0"/>
      <w:sz w:val="21"/>
      <w:szCs w:val="21"/>
    </w:rPr>
  </w:style>
  <w:style w:type="paragraph" w:customStyle="1" w:styleId="xl129">
    <w:name w:val="xl129"/>
    <w:basedOn w:val="a"/>
    <w:rsid w:val="009B0A41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280" w:after="280"/>
      <w:jc w:val="center"/>
    </w:pPr>
    <w:rPr>
      <w:b w:val="0"/>
      <w:i w:val="0"/>
      <w:strike w:val="0"/>
      <w:sz w:val="21"/>
      <w:szCs w:val="21"/>
    </w:rPr>
  </w:style>
  <w:style w:type="paragraph" w:customStyle="1" w:styleId="xl130">
    <w:name w:val="xl130"/>
    <w:basedOn w:val="a"/>
    <w:rsid w:val="009B0A41"/>
    <w:pPr>
      <w:pBdr>
        <w:left w:val="single" w:sz="4" w:space="0" w:color="000000"/>
        <w:right w:val="single" w:sz="4" w:space="0" w:color="000000"/>
      </w:pBdr>
      <w:spacing w:before="280" w:after="280"/>
      <w:jc w:val="center"/>
    </w:pPr>
    <w:rPr>
      <w:b w:val="0"/>
      <w:i w:val="0"/>
      <w:strike w:val="0"/>
      <w:sz w:val="21"/>
      <w:szCs w:val="21"/>
    </w:rPr>
  </w:style>
  <w:style w:type="paragraph" w:customStyle="1" w:styleId="xl131">
    <w:name w:val="xl131"/>
    <w:basedOn w:val="a"/>
    <w:rsid w:val="009B0A41"/>
    <w:pPr>
      <w:pBdr>
        <w:left w:val="single" w:sz="4" w:space="0" w:color="000000"/>
        <w:bottom w:val="single" w:sz="8" w:space="0" w:color="000000"/>
        <w:right w:val="single" w:sz="4" w:space="0" w:color="000000"/>
      </w:pBdr>
      <w:spacing w:before="280" w:after="280"/>
      <w:jc w:val="center"/>
    </w:pPr>
    <w:rPr>
      <w:b w:val="0"/>
      <w:i w:val="0"/>
      <w:strike w:val="0"/>
      <w:sz w:val="21"/>
      <w:szCs w:val="21"/>
    </w:rPr>
  </w:style>
  <w:style w:type="paragraph" w:customStyle="1" w:styleId="xl132">
    <w:name w:val="xl132"/>
    <w:basedOn w:val="a"/>
    <w:rsid w:val="009B0A41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b w:val="0"/>
      <w:i w:val="0"/>
      <w:strike w:val="0"/>
      <w:sz w:val="21"/>
      <w:szCs w:val="21"/>
    </w:rPr>
  </w:style>
  <w:style w:type="paragraph" w:customStyle="1" w:styleId="xl133">
    <w:name w:val="xl133"/>
    <w:basedOn w:val="a"/>
    <w:rsid w:val="009B0A41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b w:val="0"/>
      <w:i w:val="0"/>
      <w:strike w:val="0"/>
      <w:sz w:val="21"/>
      <w:szCs w:val="21"/>
    </w:rPr>
  </w:style>
  <w:style w:type="paragraph" w:customStyle="1" w:styleId="xl134">
    <w:name w:val="xl134"/>
    <w:basedOn w:val="a"/>
    <w:rsid w:val="009B0A41"/>
    <w:pPr>
      <w:pBdr>
        <w:top w:val="single" w:sz="8" w:space="0" w:color="000000"/>
        <w:left w:val="single" w:sz="8" w:space="0" w:color="000000"/>
        <w:right w:val="single" w:sz="4" w:space="0" w:color="000000"/>
      </w:pBdr>
      <w:spacing w:before="280" w:after="280"/>
      <w:jc w:val="center"/>
    </w:pPr>
    <w:rPr>
      <w:b w:val="0"/>
      <w:i w:val="0"/>
      <w:strike w:val="0"/>
      <w:sz w:val="21"/>
      <w:szCs w:val="21"/>
    </w:rPr>
  </w:style>
  <w:style w:type="paragraph" w:customStyle="1" w:styleId="xl135">
    <w:name w:val="xl135"/>
    <w:basedOn w:val="a"/>
    <w:rsid w:val="009B0A41"/>
    <w:pPr>
      <w:pBdr>
        <w:left w:val="single" w:sz="8" w:space="0" w:color="000000"/>
        <w:right w:val="single" w:sz="4" w:space="0" w:color="000000"/>
      </w:pBdr>
      <w:spacing w:before="280" w:after="280"/>
      <w:jc w:val="center"/>
    </w:pPr>
    <w:rPr>
      <w:b w:val="0"/>
      <w:i w:val="0"/>
      <w:strike w:val="0"/>
      <w:sz w:val="21"/>
      <w:szCs w:val="21"/>
    </w:rPr>
  </w:style>
  <w:style w:type="paragraph" w:customStyle="1" w:styleId="xl136">
    <w:name w:val="xl136"/>
    <w:basedOn w:val="a"/>
    <w:rsid w:val="009B0A41"/>
    <w:pPr>
      <w:pBdr>
        <w:left w:val="single" w:sz="8" w:space="0" w:color="000000"/>
        <w:bottom w:val="single" w:sz="8" w:space="0" w:color="000000"/>
        <w:right w:val="single" w:sz="4" w:space="0" w:color="000000"/>
      </w:pBdr>
      <w:spacing w:before="280" w:after="280"/>
      <w:jc w:val="center"/>
    </w:pPr>
    <w:rPr>
      <w:b w:val="0"/>
      <w:i w:val="0"/>
      <w:strike w:val="0"/>
      <w:sz w:val="21"/>
      <w:szCs w:val="21"/>
    </w:rPr>
  </w:style>
  <w:style w:type="paragraph" w:customStyle="1" w:styleId="xl137">
    <w:name w:val="xl137"/>
    <w:basedOn w:val="a"/>
    <w:rsid w:val="009B0A41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b w:val="0"/>
      <w:i w:val="0"/>
      <w:strike w:val="0"/>
      <w:sz w:val="21"/>
      <w:szCs w:val="21"/>
    </w:rPr>
  </w:style>
  <w:style w:type="paragraph" w:customStyle="1" w:styleId="xl138">
    <w:name w:val="xl138"/>
    <w:basedOn w:val="a"/>
    <w:rsid w:val="009B0A41"/>
    <w:pPr>
      <w:pBdr>
        <w:top w:val="single" w:sz="4" w:space="0" w:color="000000"/>
        <w:right w:val="single" w:sz="4" w:space="0" w:color="000000"/>
      </w:pBdr>
      <w:spacing w:before="280" w:after="280"/>
      <w:jc w:val="center"/>
    </w:pPr>
    <w:rPr>
      <w:b w:val="0"/>
      <w:i w:val="0"/>
      <w:strike w:val="0"/>
      <w:sz w:val="21"/>
      <w:szCs w:val="21"/>
    </w:rPr>
  </w:style>
  <w:style w:type="paragraph" w:customStyle="1" w:styleId="xl139">
    <w:name w:val="xl139"/>
    <w:basedOn w:val="a"/>
    <w:rsid w:val="009B0A41"/>
    <w:pPr>
      <w:pBdr>
        <w:right w:val="single" w:sz="4" w:space="0" w:color="000000"/>
      </w:pBdr>
      <w:spacing w:before="280" w:after="280"/>
      <w:jc w:val="center"/>
    </w:pPr>
    <w:rPr>
      <w:b w:val="0"/>
      <w:i w:val="0"/>
      <w:strike w:val="0"/>
      <w:sz w:val="21"/>
      <w:szCs w:val="21"/>
    </w:rPr>
  </w:style>
  <w:style w:type="paragraph" w:customStyle="1" w:styleId="xl140">
    <w:name w:val="xl140"/>
    <w:basedOn w:val="a"/>
    <w:rsid w:val="009B0A41"/>
    <w:pPr>
      <w:pBdr>
        <w:bottom w:val="single" w:sz="4" w:space="0" w:color="000000"/>
        <w:right w:val="single" w:sz="4" w:space="0" w:color="000000"/>
      </w:pBdr>
      <w:spacing w:before="280" w:after="280"/>
      <w:jc w:val="center"/>
    </w:pPr>
    <w:rPr>
      <w:b w:val="0"/>
      <w:i w:val="0"/>
      <w:strike w:val="0"/>
      <w:sz w:val="21"/>
      <w:szCs w:val="21"/>
    </w:rPr>
  </w:style>
  <w:style w:type="paragraph" w:customStyle="1" w:styleId="xl141">
    <w:name w:val="xl141"/>
    <w:basedOn w:val="a"/>
    <w:rsid w:val="009B0A41"/>
    <w:pPr>
      <w:pBdr>
        <w:top w:val="single" w:sz="8" w:space="0" w:color="000000"/>
        <w:left w:val="single" w:sz="4" w:space="0" w:color="000000"/>
        <w:right w:val="single" w:sz="4" w:space="0" w:color="000000"/>
      </w:pBdr>
      <w:spacing w:before="280" w:after="280"/>
    </w:pPr>
    <w:rPr>
      <w:b w:val="0"/>
      <w:i w:val="0"/>
      <w:strike w:val="0"/>
      <w:sz w:val="23"/>
      <w:szCs w:val="23"/>
    </w:rPr>
  </w:style>
  <w:style w:type="paragraph" w:customStyle="1" w:styleId="xl142">
    <w:name w:val="xl142"/>
    <w:basedOn w:val="a"/>
    <w:rsid w:val="009B0A41"/>
    <w:pPr>
      <w:pBdr>
        <w:left w:val="single" w:sz="4" w:space="0" w:color="000000"/>
        <w:right w:val="single" w:sz="4" w:space="0" w:color="000000"/>
      </w:pBdr>
      <w:spacing w:before="280" w:after="280"/>
    </w:pPr>
    <w:rPr>
      <w:b w:val="0"/>
      <w:i w:val="0"/>
      <w:strike w:val="0"/>
      <w:sz w:val="23"/>
      <w:szCs w:val="23"/>
    </w:rPr>
  </w:style>
  <w:style w:type="paragraph" w:customStyle="1" w:styleId="xl143">
    <w:name w:val="xl143"/>
    <w:basedOn w:val="a"/>
    <w:rsid w:val="009B0A41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280" w:after="280"/>
    </w:pPr>
    <w:rPr>
      <w:b w:val="0"/>
      <w:i w:val="0"/>
      <w:strike w:val="0"/>
      <w:sz w:val="23"/>
      <w:szCs w:val="23"/>
    </w:rPr>
  </w:style>
  <w:style w:type="paragraph" w:customStyle="1" w:styleId="xl144">
    <w:name w:val="xl144"/>
    <w:basedOn w:val="a"/>
    <w:rsid w:val="009B0A4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280" w:after="280"/>
    </w:pPr>
    <w:rPr>
      <w:b w:val="0"/>
      <w:i w:val="0"/>
      <w:strike w:val="0"/>
      <w:sz w:val="23"/>
      <w:szCs w:val="23"/>
    </w:rPr>
  </w:style>
  <w:style w:type="paragraph" w:customStyle="1" w:styleId="xl145">
    <w:name w:val="xl145"/>
    <w:basedOn w:val="a"/>
    <w:rsid w:val="009B0A41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8" w:space="0" w:color="000000"/>
      </w:pBdr>
      <w:spacing w:before="280" w:after="280"/>
    </w:pPr>
    <w:rPr>
      <w:b w:val="0"/>
      <w:i w:val="0"/>
      <w:strike w:val="0"/>
      <w:sz w:val="23"/>
      <w:szCs w:val="23"/>
    </w:rPr>
  </w:style>
  <w:style w:type="paragraph" w:customStyle="1" w:styleId="xl146">
    <w:name w:val="xl146"/>
    <w:basedOn w:val="a"/>
    <w:rsid w:val="009B0A41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280" w:after="280"/>
    </w:pPr>
    <w:rPr>
      <w:b w:val="0"/>
      <w:i w:val="0"/>
      <w:strike w:val="0"/>
      <w:sz w:val="21"/>
      <w:szCs w:val="21"/>
    </w:rPr>
  </w:style>
  <w:style w:type="paragraph" w:customStyle="1" w:styleId="xl147">
    <w:name w:val="xl147"/>
    <w:basedOn w:val="a"/>
    <w:rsid w:val="009B0A41"/>
    <w:pPr>
      <w:pBdr>
        <w:left w:val="single" w:sz="4" w:space="0" w:color="000000"/>
        <w:right w:val="single" w:sz="4" w:space="0" w:color="000000"/>
      </w:pBdr>
      <w:spacing w:before="280" w:after="280"/>
    </w:pPr>
    <w:rPr>
      <w:b w:val="0"/>
      <w:i w:val="0"/>
      <w:strike w:val="0"/>
      <w:sz w:val="21"/>
      <w:szCs w:val="21"/>
    </w:rPr>
  </w:style>
  <w:style w:type="paragraph" w:customStyle="1" w:styleId="xl148">
    <w:name w:val="xl148"/>
    <w:basedOn w:val="a"/>
    <w:rsid w:val="009B0A41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b w:val="0"/>
      <w:i w:val="0"/>
      <w:strike w:val="0"/>
      <w:sz w:val="21"/>
      <w:szCs w:val="21"/>
    </w:rPr>
  </w:style>
  <w:style w:type="paragraph" w:customStyle="1" w:styleId="xl149">
    <w:name w:val="xl149"/>
    <w:basedOn w:val="a"/>
    <w:rsid w:val="009B0A41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280" w:after="280"/>
      <w:jc w:val="center"/>
    </w:pPr>
    <w:rPr>
      <w:b w:val="0"/>
      <w:i w:val="0"/>
      <w:strike w:val="0"/>
      <w:sz w:val="16"/>
      <w:szCs w:val="16"/>
    </w:rPr>
  </w:style>
  <w:style w:type="paragraph" w:customStyle="1" w:styleId="xl150">
    <w:name w:val="xl150"/>
    <w:basedOn w:val="a"/>
    <w:rsid w:val="009B0A41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b w:val="0"/>
      <w:i w:val="0"/>
      <w:strike w:val="0"/>
      <w:sz w:val="16"/>
      <w:szCs w:val="16"/>
    </w:rPr>
  </w:style>
  <w:style w:type="paragraph" w:customStyle="1" w:styleId="xl151">
    <w:name w:val="xl151"/>
    <w:basedOn w:val="a"/>
    <w:rsid w:val="009B0A4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b w:val="0"/>
      <w:i w:val="0"/>
      <w:strike w:val="0"/>
      <w:sz w:val="18"/>
      <w:szCs w:val="18"/>
    </w:rPr>
  </w:style>
  <w:style w:type="paragraph" w:customStyle="1" w:styleId="xl152">
    <w:name w:val="xl152"/>
    <w:basedOn w:val="a"/>
    <w:rsid w:val="009B0A41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280" w:after="280"/>
      <w:jc w:val="center"/>
    </w:pPr>
    <w:rPr>
      <w:b w:val="0"/>
      <w:i w:val="0"/>
      <w:strike w:val="0"/>
      <w:sz w:val="18"/>
      <w:szCs w:val="18"/>
    </w:rPr>
  </w:style>
  <w:style w:type="paragraph" w:customStyle="1" w:styleId="xl153">
    <w:name w:val="xl153"/>
    <w:basedOn w:val="a"/>
    <w:rsid w:val="009B0A41"/>
    <w:pPr>
      <w:pBdr>
        <w:top w:val="single" w:sz="4" w:space="0" w:color="000000"/>
      </w:pBdr>
      <w:spacing w:before="280" w:after="280"/>
      <w:jc w:val="center"/>
    </w:pPr>
    <w:rPr>
      <w:b w:val="0"/>
      <w:i w:val="0"/>
      <w:strike w:val="0"/>
      <w:sz w:val="21"/>
      <w:szCs w:val="21"/>
    </w:rPr>
  </w:style>
  <w:style w:type="paragraph" w:customStyle="1" w:styleId="xl154">
    <w:name w:val="xl154"/>
    <w:basedOn w:val="a"/>
    <w:rsid w:val="009B0A41"/>
    <w:pPr>
      <w:pBdr>
        <w:top w:val="single" w:sz="4" w:space="0" w:color="000000"/>
        <w:right w:val="single" w:sz="4" w:space="0" w:color="000000"/>
      </w:pBdr>
      <w:spacing w:before="280" w:after="280"/>
      <w:jc w:val="center"/>
    </w:pPr>
    <w:rPr>
      <w:b w:val="0"/>
      <w:i w:val="0"/>
      <w:strike w:val="0"/>
      <w:sz w:val="21"/>
      <w:szCs w:val="21"/>
    </w:rPr>
  </w:style>
  <w:style w:type="paragraph" w:customStyle="1" w:styleId="xl155">
    <w:name w:val="xl155"/>
    <w:basedOn w:val="a"/>
    <w:rsid w:val="009B0A41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280" w:after="280"/>
      <w:jc w:val="center"/>
    </w:pPr>
    <w:rPr>
      <w:b w:val="0"/>
      <w:i w:val="0"/>
      <w:strike w:val="0"/>
      <w:sz w:val="17"/>
      <w:szCs w:val="17"/>
    </w:rPr>
  </w:style>
  <w:style w:type="paragraph" w:customStyle="1" w:styleId="xl156">
    <w:name w:val="xl156"/>
    <w:basedOn w:val="a"/>
    <w:rsid w:val="009B0A41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b w:val="0"/>
      <w:i w:val="0"/>
      <w:strike w:val="0"/>
      <w:sz w:val="17"/>
      <w:szCs w:val="17"/>
    </w:rPr>
  </w:style>
  <w:style w:type="paragraph" w:customStyle="1" w:styleId="xl157">
    <w:name w:val="xl157"/>
    <w:basedOn w:val="a"/>
    <w:rsid w:val="009B0A41"/>
    <w:pPr>
      <w:pBdr>
        <w:top w:val="single" w:sz="4" w:space="0" w:color="000000"/>
        <w:left w:val="single" w:sz="4" w:space="0" w:color="000000"/>
        <w:right w:val="single" w:sz="8" w:space="0" w:color="000000"/>
      </w:pBdr>
      <w:spacing w:before="280" w:after="280"/>
      <w:jc w:val="center"/>
    </w:pPr>
    <w:rPr>
      <w:b w:val="0"/>
      <w:i w:val="0"/>
      <w:strike w:val="0"/>
      <w:sz w:val="17"/>
      <w:szCs w:val="17"/>
    </w:rPr>
  </w:style>
  <w:style w:type="paragraph" w:customStyle="1" w:styleId="xl158">
    <w:name w:val="xl158"/>
    <w:basedOn w:val="a"/>
    <w:rsid w:val="009B0A41"/>
    <w:pPr>
      <w:pBdr>
        <w:left w:val="single" w:sz="4" w:space="0" w:color="000000"/>
        <w:bottom w:val="single" w:sz="4" w:space="0" w:color="000000"/>
        <w:right w:val="single" w:sz="8" w:space="0" w:color="000000"/>
      </w:pBdr>
      <w:spacing w:before="280" w:after="280"/>
      <w:jc w:val="center"/>
    </w:pPr>
    <w:rPr>
      <w:b w:val="0"/>
      <w:i w:val="0"/>
      <w:strike w:val="0"/>
      <w:sz w:val="17"/>
      <w:szCs w:val="17"/>
    </w:rPr>
  </w:style>
  <w:style w:type="paragraph" w:customStyle="1" w:styleId="xl159">
    <w:name w:val="xl159"/>
    <w:basedOn w:val="a"/>
    <w:rsid w:val="009B0A4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b w:val="0"/>
      <w:i w:val="0"/>
      <w:strike w:val="0"/>
      <w:sz w:val="18"/>
      <w:szCs w:val="18"/>
    </w:rPr>
  </w:style>
  <w:style w:type="paragraph" w:customStyle="1" w:styleId="xl160">
    <w:name w:val="xl160"/>
    <w:basedOn w:val="a"/>
    <w:rsid w:val="009B0A41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280" w:after="280"/>
      <w:jc w:val="center"/>
    </w:pPr>
    <w:rPr>
      <w:b w:val="0"/>
      <w:i w:val="0"/>
      <w:strike w:val="0"/>
      <w:sz w:val="18"/>
      <w:szCs w:val="18"/>
    </w:rPr>
  </w:style>
  <w:style w:type="paragraph" w:customStyle="1" w:styleId="xl161">
    <w:name w:val="xl161"/>
    <w:basedOn w:val="a"/>
    <w:rsid w:val="009B0A41"/>
    <w:pPr>
      <w:pBdr>
        <w:top w:val="single" w:sz="8" w:space="0" w:color="000000"/>
        <w:left w:val="single" w:sz="4" w:space="0" w:color="000000"/>
        <w:right w:val="single" w:sz="4" w:space="0" w:color="000000"/>
      </w:pBdr>
      <w:spacing w:before="280" w:after="280"/>
      <w:jc w:val="center"/>
    </w:pPr>
    <w:rPr>
      <w:b w:val="0"/>
      <w:i w:val="0"/>
      <w:strike w:val="0"/>
      <w:sz w:val="21"/>
      <w:szCs w:val="21"/>
    </w:rPr>
  </w:style>
  <w:style w:type="paragraph" w:customStyle="1" w:styleId="xl162">
    <w:name w:val="xl162"/>
    <w:basedOn w:val="a"/>
    <w:rsid w:val="009B0A41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280" w:after="280"/>
    </w:pPr>
    <w:rPr>
      <w:b w:val="0"/>
      <w:i w:val="0"/>
      <w:strike w:val="0"/>
      <w:sz w:val="21"/>
      <w:szCs w:val="21"/>
    </w:rPr>
  </w:style>
  <w:style w:type="paragraph" w:customStyle="1" w:styleId="xl163">
    <w:name w:val="xl163"/>
    <w:basedOn w:val="a"/>
    <w:rsid w:val="009B0A41"/>
    <w:pPr>
      <w:pBdr>
        <w:left w:val="single" w:sz="4" w:space="0" w:color="000000"/>
        <w:right w:val="single" w:sz="4" w:space="0" w:color="000000"/>
      </w:pBdr>
      <w:spacing w:before="280" w:after="280"/>
    </w:pPr>
    <w:rPr>
      <w:b w:val="0"/>
      <w:i w:val="0"/>
      <w:strike w:val="0"/>
      <w:sz w:val="21"/>
      <w:szCs w:val="21"/>
    </w:rPr>
  </w:style>
  <w:style w:type="paragraph" w:customStyle="1" w:styleId="xl164">
    <w:name w:val="xl164"/>
    <w:basedOn w:val="a"/>
    <w:rsid w:val="009B0A41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280" w:after="280"/>
      <w:jc w:val="center"/>
    </w:pPr>
    <w:rPr>
      <w:b w:val="0"/>
      <w:i w:val="0"/>
      <w:strike w:val="0"/>
      <w:sz w:val="23"/>
      <w:szCs w:val="23"/>
    </w:rPr>
  </w:style>
  <w:style w:type="paragraph" w:customStyle="1" w:styleId="xl165">
    <w:name w:val="xl165"/>
    <w:basedOn w:val="a"/>
    <w:rsid w:val="009B0A41"/>
    <w:pPr>
      <w:pBdr>
        <w:left w:val="single" w:sz="4" w:space="0" w:color="000000"/>
        <w:right w:val="single" w:sz="4" w:space="0" w:color="000000"/>
      </w:pBdr>
      <w:spacing w:before="280" w:after="280"/>
      <w:jc w:val="center"/>
    </w:pPr>
    <w:rPr>
      <w:b w:val="0"/>
      <w:i w:val="0"/>
      <w:strike w:val="0"/>
      <w:sz w:val="23"/>
      <w:szCs w:val="23"/>
    </w:rPr>
  </w:style>
  <w:style w:type="paragraph" w:customStyle="1" w:styleId="xl166">
    <w:name w:val="xl166"/>
    <w:basedOn w:val="a"/>
    <w:rsid w:val="009B0A41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b w:val="0"/>
      <w:i w:val="0"/>
      <w:strike w:val="0"/>
      <w:sz w:val="23"/>
      <w:szCs w:val="23"/>
    </w:rPr>
  </w:style>
  <w:style w:type="paragraph" w:customStyle="1" w:styleId="xl167">
    <w:name w:val="xl167"/>
    <w:basedOn w:val="a"/>
    <w:rsid w:val="009B0A41"/>
    <w:pPr>
      <w:pBdr>
        <w:top w:val="single" w:sz="8" w:space="0" w:color="000000"/>
        <w:left w:val="single" w:sz="4" w:space="0" w:color="000000"/>
        <w:right w:val="single" w:sz="4" w:space="0" w:color="000000"/>
      </w:pBdr>
      <w:spacing w:before="280" w:after="280"/>
    </w:pPr>
    <w:rPr>
      <w:b w:val="0"/>
      <w:i w:val="0"/>
      <w:strike w:val="0"/>
      <w:sz w:val="21"/>
      <w:szCs w:val="21"/>
    </w:rPr>
  </w:style>
  <w:style w:type="paragraph" w:customStyle="1" w:styleId="xl168">
    <w:name w:val="xl168"/>
    <w:basedOn w:val="a"/>
    <w:rsid w:val="009B0A41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b w:val="0"/>
      <w:i w:val="0"/>
      <w:strike w:val="0"/>
      <w:sz w:val="21"/>
      <w:szCs w:val="21"/>
    </w:rPr>
  </w:style>
  <w:style w:type="paragraph" w:customStyle="1" w:styleId="xl169">
    <w:name w:val="xl169"/>
    <w:basedOn w:val="a"/>
    <w:rsid w:val="009B0A41"/>
    <w:pPr>
      <w:pBdr>
        <w:top w:val="single" w:sz="4" w:space="0" w:color="000000"/>
        <w:bottom w:val="single" w:sz="8" w:space="0" w:color="000000"/>
        <w:right w:val="single" w:sz="4" w:space="0" w:color="000000"/>
      </w:pBdr>
      <w:spacing w:before="280" w:after="280"/>
    </w:pPr>
    <w:rPr>
      <w:b w:val="0"/>
      <w:i w:val="0"/>
      <w:strike w:val="0"/>
      <w:sz w:val="21"/>
      <w:szCs w:val="21"/>
    </w:rPr>
  </w:style>
  <w:style w:type="paragraph" w:customStyle="1" w:styleId="xl170">
    <w:name w:val="xl170"/>
    <w:basedOn w:val="a"/>
    <w:rsid w:val="009B0A4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b w:val="0"/>
      <w:i w:val="0"/>
      <w:strike w:val="0"/>
      <w:sz w:val="16"/>
      <w:szCs w:val="16"/>
    </w:rPr>
  </w:style>
  <w:style w:type="paragraph" w:customStyle="1" w:styleId="xl171">
    <w:name w:val="xl171"/>
    <w:basedOn w:val="a"/>
    <w:rsid w:val="009B0A41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280" w:after="280"/>
      <w:jc w:val="center"/>
    </w:pPr>
    <w:rPr>
      <w:b w:val="0"/>
      <w:i w:val="0"/>
      <w:strike w:val="0"/>
      <w:sz w:val="21"/>
      <w:szCs w:val="21"/>
    </w:rPr>
  </w:style>
  <w:style w:type="paragraph" w:customStyle="1" w:styleId="xl172">
    <w:name w:val="xl172"/>
    <w:basedOn w:val="a"/>
    <w:rsid w:val="009B0A4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b w:val="0"/>
      <w:i w:val="0"/>
      <w:strike w:val="0"/>
      <w:sz w:val="21"/>
      <w:szCs w:val="21"/>
    </w:rPr>
  </w:style>
  <w:style w:type="paragraph" w:customStyle="1" w:styleId="xl173">
    <w:name w:val="xl173"/>
    <w:basedOn w:val="a"/>
    <w:rsid w:val="009B0A4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both"/>
    </w:pPr>
    <w:rPr>
      <w:b w:val="0"/>
      <w:i w:val="0"/>
      <w:strike w:val="0"/>
      <w:sz w:val="18"/>
      <w:szCs w:val="18"/>
    </w:rPr>
  </w:style>
  <w:style w:type="paragraph" w:customStyle="1" w:styleId="xl174">
    <w:name w:val="xl174"/>
    <w:basedOn w:val="a"/>
    <w:rsid w:val="009B0A41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280" w:after="280"/>
      <w:jc w:val="both"/>
    </w:pPr>
    <w:rPr>
      <w:b w:val="0"/>
      <w:i w:val="0"/>
      <w:strike w:val="0"/>
      <w:sz w:val="18"/>
      <w:szCs w:val="18"/>
    </w:rPr>
  </w:style>
  <w:style w:type="paragraph" w:customStyle="1" w:styleId="xl175">
    <w:name w:val="xl175"/>
    <w:basedOn w:val="a"/>
    <w:rsid w:val="009B0A4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b w:val="0"/>
      <w:i w:val="0"/>
      <w:strike w:val="0"/>
    </w:rPr>
  </w:style>
  <w:style w:type="paragraph" w:customStyle="1" w:styleId="xl176">
    <w:name w:val="xl176"/>
    <w:basedOn w:val="a"/>
    <w:rsid w:val="009B0A41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280" w:after="280"/>
    </w:pPr>
    <w:rPr>
      <w:b w:val="0"/>
      <w:i w:val="0"/>
      <w:strike w:val="0"/>
    </w:rPr>
  </w:style>
  <w:style w:type="paragraph" w:customStyle="1" w:styleId="font7">
    <w:name w:val="font7"/>
    <w:basedOn w:val="a"/>
    <w:rsid w:val="009B0A41"/>
    <w:pPr>
      <w:spacing w:before="280" w:after="280"/>
    </w:pPr>
    <w:rPr>
      <w:b w:val="0"/>
      <w:i w:val="0"/>
      <w:strike w:val="0"/>
      <w:color w:val="000000"/>
      <w:sz w:val="23"/>
      <w:szCs w:val="23"/>
    </w:rPr>
  </w:style>
  <w:style w:type="paragraph" w:customStyle="1" w:styleId="font8">
    <w:name w:val="font8"/>
    <w:basedOn w:val="a"/>
    <w:rsid w:val="009B0A41"/>
    <w:pPr>
      <w:spacing w:before="280" w:after="280"/>
    </w:pPr>
    <w:rPr>
      <w:i w:val="0"/>
      <w:strike w:val="0"/>
      <w:color w:val="000000"/>
      <w:sz w:val="23"/>
      <w:szCs w:val="23"/>
    </w:rPr>
  </w:style>
  <w:style w:type="paragraph" w:customStyle="1" w:styleId="xl177">
    <w:name w:val="xl177"/>
    <w:basedOn w:val="a"/>
    <w:rsid w:val="009B0A41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i w:val="0"/>
      <w:strike w:val="0"/>
      <w:sz w:val="23"/>
      <w:szCs w:val="23"/>
    </w:rPr>
  </w:style>
  <w:style w:type="paragraph" w:customStyle="1" w:styleId="xl178">
    <w:name w:val="xl178"/>
    <w:basedOn w:val="a"/>
    <w:rsid w:val="009B0A41"/>
    <w:pPr>
      <w:pBdr>
        <w:top w:val="single" w:sz="4" w:space="0" w:color="000000"/>
        <w:left w:val="single" w:sz="4" w:space="0" w:color="000000"/>
      </w:pBdr>
      <w:spacing w:before="280" w:after="280"/>
    </w:pPr>
    <w:rPr>
      <w:b w:val="0"/>
      <w:i w:val="0"/>
      <w:strike w:val="0"/>
      <w:sz w:val="23"/>
      <w:szCs w:val="23"/>
    </w:rPr>
  </w:style>
  <w:style w:type="paragraph" w:customStyle="1" w:styleId="xl179">
    <w:name w:val="xl179"/>
    <w:basedOn w:val="a"/>
    <w:rsid w:val="009B0A41"/>
    <w:pPr>
      <w:pBdr>
        <w:top w:val="single" w:sz="4" w:space="0" w:color="000000"/>
        <w:right w:val="single" w:sz="4" w:space="0" w:color="000000"/>
      </w:pBdr>
      <w:spacing w:before="280" w:after="280"/>
    </w:pPr>
    <w:rPr>
      <w:b w:val="0"/>
      <w:i w:val="0"/>
      <w:strike w:val="0"/>
      <w:sz w:val="23"/>
      <w:szCs w:val="23"/>
    </w:rPr>
  </w:style>
  <w:style w:type="paragraph" w:customStyle="1" w:styleId="xl180">
    <w:name w:val="xl180"/>
    <w:basedOn w:val="a"/>
    <w:rsid w:val="009B0A41"/>
    <w:pPr>
      <w:pBdr>
        <w:left w:val="single" w:sz="4" w:space="0" w:color="000000"/>
      </w:pBdr>
      <w:spacing w:before="280" w:after="280"/>
    </w:pPr>
    <w:rPr>
      <w:b w:val="0"/>
      <w:i w:val="0"/>
      <w:strike w:val="0"/>
      <w:sz w:val="23"/>
      <w:szCs w:val="23"/>
    </w:rPr>
  </w:style>
  <w:style w:type="paragraph" w:customStyle="1" w:styleId="xl181">
    <w:name w:val="xl181"/>
    <w:basedOn w:val="a"/>
    <w:rsid w:val="009B0A41"/>
    <w:pPr>
      <w:pBdr>
        <w:right w:val="single" w:sz="4" w:space="0" w:color="000000"/>
      </w:pBdr>
      <w:spacing w:before="280" w:after="280"/>
    </w:pPr>
    <w:rPr>
      <w:b w:val="0"/>
      <w:i w:val="0"/>
      <w:strike w:val="0"/>
      <w:sz w:val="23"/>
      <w:szCs w:val="23"/>
    </w:rPr>
  </w:style>
  <w:style w:type="paragraph" w:customStyle="1" w:styleId="xl182">
    <w:name w:val="xl182"/>
    <w:basedOn w:val="a"/>
    <w:rsid w:val="009B0A41"/>
    <w:pPr>
      <w:pBdr>
        <w:bottom w:val="single" w:sz="4" w:space="0" w:color="000000"/>
        <w:right w:val="single" w:sz="4" w:space="0" w:color="000000"/>
      </w:pBdr>
      <w:spacing w:before="280" w:after="280"/>
    </w:pPr>
    <w:rPr>
      <w:b w:val="0"/>
      <w:i w:val="0"/>
      <w:strike w:val="0"/>
      <w:sz w:val="23"/>
      <w:szCs w:val="23"/>
    </w:rPr>
  </w:style>
  <w:style w:type="paragraph" w:customStyle="1" w:styleId="xl183">
    <w:name w:val="xl183"/>
    <w:basedOn w:val="a"/>
    <w:rsid w:val="009B0A41"/>
    <w:pPr>
      <w:pBdr>
        <w:left w:val="single" w:sz="4" w:space="0" w:color="000000"/>
        <w:right w:val="single" w:sz="4" w:space="0" w:color="000000"/>
      </w:pBdr>
      <w:spacing w:before="280" w:after="280"/>
      <w:jc w:val="center"/>
    </w:pPr>
    <w:rPr>
      <w:b w:val="0"/>
      <w:i w:val="0"/>
      <w:strike w:val="0"/>
      <w:sz w:val="23"/>
      <w:szCs w:val="23"/>
    </w:rPr>
  </w:style>
  <w:style w:type="paragraph" w:customStyle="1" w:styleId="xl184">
    <w:name w:val="xl184"/>
    <w:basedOn w:val="a"/>
    <w:rsid w:val="009B0A41"/>
    <w:pPr>
      <w:pBdr>
        <w:top w:val="single" w:sz="4" w:space="0" w:color="000000"/>
      </w:pBdr>
      <w:spacing w:before="280" w:after="280"/>
    </w:pPr>
    <w:rPr>
      <w:b w:val="0"/>
      <w:i w:val="0"/>
      <w:strike w:val="0"/>
      <w:sz w:val="23"/>
      <w:szCs w:val="23"/>
    </w:rPr>
  </w:style>
  <w:style w:type="paragraph" w:customStyle="1" w:styleId="xl185">
    <w:name w:val="xl185"/>
    <w:basedOn w:val="a"/>
    <w:rsid w:val="009B0A41"/>
    <w:pPr>
      <w:spacing w:before="280" w:after="280"/>
    </w:pPr>
    <w:rPr>
      <w:b w:val="0"/>
      <w:i w:val="0"/>
      <w:strike w:val="0"/>
      <w:sz w:val="23"/>
      <w:szCs w:val="23"/>
    </w:rPr>
  </w:style>
  <w:style w:type="paragraph" w:customStyle="1" w:styleId="xl63">
    <w:name w:val="xl63"/>
    <w:basedOn w:val="a"/>
    <w:rsid w:val="009B0A4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b w:val="0"/>
      <w:i w:val="0"/>
      <w:strike w:val="0"/>
      <w:sz w:val="16"/>
      <w:szCs w:val="16"/>
    </w:rPr>
  </w:style>
  <w:style w:type="paragraph" w:customStyle="1" w:styleId="xl64">
    <w:name w:val="xl64"/>
    <w:basedOn w:val="a"/>
    <w:rsid w:val="009B0A4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b w:val="0"/>
      <w:i w:val="0"/>
      <w:strike w:val="0"/>
      <w:sz w:val="16"/>
      <w:szCs w:val="16"/>
    </w:rPr>
  </w:style>
  <w:style w:type="paragraph" w:customStyle="1" w:styleId="af0">
    <w:name w:val="Содержимое врезки"/>
    <w:basedOn w:val="a4"/>
    <w:rsid w:val="009B0A41"/>
  </w:style>
  <w:style w:type="paragraph" w:customStyle="1" w:styleId="af1">
    <w:name w:val="Содержимое таблицы"/>
    <w:basedOn w:val="a"/>
    <w:rsid w:val="009B0A41"/>
    <w:pPr>
      <w:suppressLineNumbers/>
    </w:pPr>
  </w:style>
  <w:style w:type="paragraph" w:customStyle="1" w:styleId="af2">
    <w:name w:val="Заголовок таблицы"/>
    <w:basedOn w:val="af1"/>
    <w:rsid w:val="009B0A41"/>
    <w:pPr>
      <w:jc w:val="center"/>
    </w:pPr>
  </w:style>
  <w:style w:type="paragraph" w:customStyle="1" w:styleId="BodyTextIndent2">
    <w:name w:val="Body Text Indent 2*"/>
    <w:basedOn w:val="a"/>
    <w:rsid w:val="009B0A41"/>
    <w:pPr>
      <w:widowControl w:val="0"/>
      <w:suppressAutoHyphens w:val="0"/>
      <w:ind w:firstLine="709"/>
      <w:jc w:val="both"/>
    </w:pPr>
    <w:rPr>
      <w:b w:val="0"/>
      <w:i w:val="0"/>
      <w:strike w:val="0"/>
      <w:spacing w:val="-8"/>
      <w:sz w:val="28"/>
      <w:szCs w:val="20"/>
      <w:lang w:eastAsia="ru-RU"/>
    </w:rPr>
  </w:style>
  <w:style w:type="paragraph" w:customStyle="1" w:styleId="14">
    <w:name w:val="Обычный1"/>
    <w:basedOn w:val="a"/>
    <w:next w:val="a"/>
    <w:rsid w:val="009B0A41"/>
    <w:pPr>
      <w:widowControl w:val="0"/>
    </w:pPr>
    <w:rPr>
      <w:lang w:eastAsia="ru-RU"/>
    </w:rPr>
  </w:style>
  <w:style w:type="character" w:customStyle="1" w:styleId="42">
    <w:name w:val="Основной шрифт абзаца4"/>
    <w:basedOn w:val="a0"/>
    <w:rsid w:val="009B0A41"/>
  </w:style>
  <w:style w:type="character" w:customStyle="1" w:styleId="Absatz-Standardschriftart">
    <w:name w:val="Absatz-Standardschriftart"/>
    <w:basedOn w:val="a0"/>
    <w:rsid w:val="009B0A41"/>
  </w:style>
  <w:style w:type="character" w:customStyle="1" w:styleId="33">
    <w:name w:val="Основной шрифт абзаца3"/>
    <w:basedOn w:val="a0"/>
    <w:rsid w:val="009B0A41"/>
  </w:style>
  <w:style w:type="character" w:customStyle="1" w:styleId="22">
    <w:name w:val="Основной шрифт абзаца2"/>
    <w:basedOn w:val="a0"/>
    <w:rsid w:val="009B0A41"/>
  </w:style>
  <w:style w:type="character" w:customStyle="1" w:styleId="WW-Absatz-Standardschriftart">
    <w:name w:val="WW-Absatz-Standardschriftart"/>
    <w:basedOn w:val="a0"/>
    <w:rsid w:val="009B0A41"/>
  </w:style>
  <w:style w:type="character" w:customStyle="1" w:styleId="WW-Absatz-Standardschriftart1">
    <w:name w:val="WW-Absatz-Standardschriftart1"/>
    <w:basedOn w:val="a0"/>
    <w:rsid w:val="009B0A41"/>
  </w:style>
  <w:style w:type="character" w:customStyle="1" w:styleId="WW-Absatz-Standardschriftart11">
    <w:name w:val="WW-Absatz-Standardschriftart11"/>
    <w:basedOn w:val="a0"/>
    <w:rsid w:val="009B0A41"/>
  </w:style>
  <w:style w:type="character" w:customStyle="1" w:styleId="WW-Absatz-Standardschriftart111">
    <w:name w:val="WW-Absatz-Standardschriftart111"/>
    <w:basedOn w:val="a0"/>
    <w:rsid w:val="009B0A41"/>
  </w:style>
  <w:style w:type="character" w:customStyle="1" w:styleId="WW8Num3z0">
    <w:name w:val="WW8Num3z0"/>
    <w:basedOn w:val="a0"/>
    <w:rsid w:val="009B0A41"/>
    <w:rPr>
      <w:rFonts w:ascii="Symbol" w:hAnsi="Symbol"/>
    </w:rPr>
  </w:style>
  <w:style w:type="character" w:customStyle="1" w:styleId="WW8Num23z0">
    <w:name w:val="WW8Num23z0"/>
    <w:basedOn w:val="a0"/>
    <w:rsid w:val="009B0A41"/>
    <w:rPr>
      <w:rFonts w:cs="Times New Roman"/>
    </w:rPr>
  </w:style>
  <w:style w:type="character" w:customStyle="1" w:styleId="15">
    <w:name w:val="Основной шрифт абзаца1"/>
    <w:basedOn w:val="a0"/>
    <w:rsid w:val="009B0A41"/>
  </w:style>
  <w:style w:type="character" w:customStyle="1" w:styleId="af3">
    <w:name w:val="Цветовое выделение"/>
    <w:basedOn w:val="a0"/>
    <w:uiPriority w:val="99"/>
    <w:rsid w:val="009B0A41"/>
    <w:rPr>
      <w:b/>
      <w:bCs w:val="0"/>
      <w:color w:val="00007F"/>
    </w:rPr>
  </w:style>
  <w:style w:type="character" w:customStyle="1" w:styleId="af4">
    <w:name w:val="Гипертекстовая ссылка"/>
    <w:basedOn w:val="a0"/>
    <w:uiPriority w:val="99"/>
    <w:rsid w:val="009B0A41"/>
    <w:rPr>
      <w:b/>
      <w:bCs w:val="0"/>
      <w:color w:val="007F00"/>
    </w:rPr>
  </w:style>
  <w:style w:type="character" w:customStyle="1" w:styleId="apple-converted-space">
    <w:name w:val="apple-converted-space"/>
    <w:basedOn w:val="a0"/>
    <w:uiPriority w:val="99"/>
    <w:rsid w:val="009B0A41"/>
  </w:style>
  <w:style w:type="character" w:styleId="af5">
    <w:name w:val="Hyperlink"/>
    <w:basedOn w:val="a0"/>
    <w:uiPriority w:val="99"/>
    <w:rsid w:val="009B0A41"/>
    <w:rPr>
      <w:color w:val="0000FF"/>
      <w:u w:val="single"/>
    </w:rPr>
  </w:style>
  <w:style w:type="character" w:customStyle="1" w:styleId="ConsPlusNormal0">
    <w:name w:val="ConsPlusNormal Знак"/>
    <w:basedOn w:val="a0"/>
    <w:rsid w:val="009B0A41"/>
    <w:rPr>
      <w:rFonts w:ascii="Arial" w:hAnsi="Arial" w:cs="Arial"/>
      <w:lang w:val="ru-RU" w:eastAsia="ar-SA" w:bidi="ar-SA"/>
    </w:rPr>
  </w:style>
  <w:style w:type="character" w:customStyle="1" w:styleId="af6">
    <w:name w:val="Нижний колонтитул Знак"/>
    <w:basedOn w:val="a0"/>
    <w:rsid w:val="009B0A41"/>
  </w:style>
  <w:style w:type="character" w:customStyle="1" w:styleId="af7">
    <w:name w:val="Верхний колонтитул Знак"/>
    <w:basedOn w:val="a0"/>
    <w:uiPriority w:val="99"/>
    <w:rsid w:val="009B0A41"/>
  </w:style>
  <w:style w:type="character" w:customStyle="1" w:styleId="af8">
    <w:name w:val="Текст выноски Знак"/>
    <w:basedOn w:val="a0"/>
    <w:uiPriority w:val="99"/>
    <w:rsid w:val="009B0A41"/>
    <w:rPr>
      <w:rFonts w:ascii="Tahoma" w:hAnsi="Tahoma" w:cs="Tahoma"/>
      <w:b/>
      <w:i/>
      <w:strike/>
      <w:sz w:val="16"/>
      <w:szCs w:val="16"/>
    </w:rPr>
  </w:style>
  <w:style w:type="character" w:customStyle="1" w:styleId="af9">
    <w:name w:val="Основной текст Знак"/>
    <w:basedOn w:val="a0"/>
    <w:uiPriority w:val="99"/>
    <w:rsid w:val="009B0A41"/>
  </w:style>
  <w:style w:type="character" w:customStyle="1" w:styleId="WW-Absatz-Standardschriftart1111">
    <w:name w:val="WW-Absatz-Standardschriftart1111"/>
    <w:basedOn w:val="a0"/>
    <w:rsid w:val="009B0A41"/>
  </w:style>
  <w:style w:type="character" w:customStyle="1" w:styleId="23">
    <w:name w:val="Заголовок 2 Знак"/>
    <w:basedOn w:val="a0"/>
    <w:uiPriority w:val="99"/>
    <w:rsid w:val="009B0A41"/>
    <w:rPr>
      <w:rFonts w:ascii="Arial" w:hAnsi="Arial" w:cs="Arial"/>
      <w:b/>
      <w:bCs w:val="0"/>
      <w:i/>
      <w:iCs w:val="0"/>
      <w:sz w:val="28"/>
      <w:szCs w:val="28"/>
    </w:rPr>
  </w:style>
  <w:style w:type="character" w:styleId="afa">
    <w:name w:val="FollowedHyperlink"/>
    <w:basedOn w:val="a0"/>
    <w:rsid w:val="009B0A41"/>
    <w:rPr>
      <w:color w:val="7F007F"/>
      <w:u w:val="single"/>
    </w:rPr>
  </w:style>
  <w:style w:type="character" w:customStyle="1" w:styleId="43">
    <w:name w:val="Заголовок 4 Знак"/>
    <w:basedOn w:val="a0"/>
    <w:uiPriority w:val="99"/>
    <w:rsid w:val="009B0A41"/>
    <w:rPr>
      <w:b/>
      <w:bCs w:val="0"/>
      <w:i/>
      <w:strike/>
      <w:sz w:val="28"/>
      <w:szCs w:val="28"/>
    </w:rPr>
  </w:style>
  <w:style w:type="character" w:customStyle="1" w:styleId="WW-Absatz-Standardschriftart11111">
    <w:name w:val="WW-Absatz-Standardschriftart11111"/>
    <w:basedOn w:val="a0"/>
    <w:rsid w:val="009B0A41"/>
  </w:style>
  <w:style w:type="paragraph" w:styleId="afb">
    <w:name w:val="No Spacing"/>
    <w:qFormat/>
    <w:rsid w:val="00BC54D3"/>
    <w:pPr>
      <w:suppressAutoHyphens/>
    </w:pPr>
    <w:rPr>
      <w:b/>
      <w:i/>
      <w:strike/>
      <w:sz w:val="24"/>
      <w:szCs w:val="24"/>
      <w:lang w:eastAsia="ar-SA"/>
    </w:rPr>
  </w:style>
  <w:style w:type="character" w:styleId="afc">
    <w:name w:val="Emphasis"/>
    <w:basedOn w:val="a0"/>
    <w:qFormat/>
    <w:rsid w:val="00E420FC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&#1076;&#1086;&#1084;&#1072;%202021%20&#1075;&#1086;&#1076;%20&#1103;&#1085;&#1074;&#1072;&#1088;&#1100;\&#1088;&#1077;&#1075;&#1080;&#1089;&#1090;&#1088;%2014.01.2021\&#1055;&#1086;&#1089;&#1090;&#8470;63%20&#1086;&#1090;%2025.12.2020%20%20&#1052;&#1091;&#1085;&#1080;&#1094;%20%20&#1087;&#1088;&#1086;&#1075;&#1088;&#1072;&#1084;&#1084;&#1072;%202020-2025%20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6BD38F2-0304-41DA-A33D-7714A07E5C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Пост№63 от 25.12.2020  Муниц  программа 2020-2025 </Template>
  <TotalTime>34</TotalTime>
  <Pages>35</Pages>
  <Words>6090</Words>
  <Characters>34718</Characters>
  <Application>Microsoft Office Word</Application>
  <DocSecurity>0</DocSecurity>
  <Lines>289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Microsoft</Company>
  <LinksUpToDate>false</LinksUpToDate>
  <CharactersWithSpaces>40727</CharactersWithSpaces>
  <SharedDoc>false</SharedDoc>
  <HLinks>
    <vt:vector size="6" baseType="variant">
      <vt:variant>
        <vt:i4>524358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P1691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2021-01-13T08:52:00Z</cp:lastPrinted>
  <dcterms:created xsi:type="dcterms:W3CDTF">2021-01-11T07:22:00Z</dcterms:created>
  <dcterms:modified xsi:type="dcterms:W3CDTF">2021-01-13T08:53:00Z</dcterms:modified>
</cp:coreProperties>
</file>